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726E" w:rsidRPr="00294F92" w:rsidRDefault="00AB726E" w:rsidP="00294F92">
      <w:pPr>
        <w:spacing w:after="0"/>
        <w:ind w:left="-567" w:right="-567"/>
        <w:jc w:val="center"/>
        <w:rPr>
          <w:b/>
          <w:bCs/>
          <w:sz w:val="24"/>
          <w:szCs w:val="24"/>
        </w:rPr>
      </w:pPr>
      <w:r w:rsidRPr="00294F92">
        <w:rPr>
          <w:b/>
          <w:bCs/>
          <w:sz w:val="24"/>
          <w:szCs w:val="24"/>
        </w:rPr>
        <w:t>T.C.</w:t>
      </w:r>
    </w:p>
    <w:p w:rsidR="00AB726E" w:rsidRDefault="00AB726E" w:rsidP="00274915">
      <w:pPr>
        <w:pStyle w:val="Header"/>
        <w:jc w:val="center"/>
        <w:rPr>
          <w:b/>
          <w:bCs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bCs/>
          <w:sz w:val="24"/>
          <w:szCs w:val="24"/>
        </w:rPr>
        <w:t>…….. ANADOLU LİSESİ 2016-2017  EĞİTİM ÖĞRETİM YILI                  25/11/2016</w:t>
      </w:r>
    </w:p>
    <w:p w:rsidR="00AB726E" w:rsidRDefault="00AB726E" w:rsidP="00AD1723">
      <w:pPr>
        <w:pStyle w:val="Header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BİYOLOJİ DERSİ 10. SINIF 1.DÖNEM 1.YAZILI SORULARI </w:t>
      </w:r>
    </w:p>
    <w:p w:rsidR="00AB726E" w:rsidRDefault="00AB726E" w:rsidP="00274915">
      <w:pPr>
        <w:pStyle w:val="Header"/>
        <w:tabs>
          <w:tab w:val="center" w:pos="5233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ADI-SOYADI:……………………………………………                  AAA</w:t>
      </w:r>
    </w:p>
    <w:p w:rsidR="00AB726E" w:rsidRDefault="00AB726E" w:rsidP="00274915">
      <w:pPr>
        <w:pStyle w:val="Header"/>
        <w:tabs>
          <w:tab w:val="center" w:pos="5233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SINIFI-NO:…………………………………..</w:t>
      </w:r>
    </w:p>
    <w:p w:rsidR="00AB726E" w:rsidRDefault="00AB726E" w:rsidP="00274915">
      <w:pPr>
        <w:pStyle w:val="Header"/>
        <w:tabs>
          <w:tab w:val="center" w:pos="5233"/>
        </w:tabs>
        <w:rPr>
          <w:b/>
          <w:bCs/>
          <w:sz w:val="24"/>
          <w:szCs w:val="24"/>
        </w:rPr>
      </w:pPr>
    </w:p>
    <w:p w:rsidR="00AB726E" w:rsidRPr="00FC566D" w:rsidRDefault="00AB726E" w:rsidP="00FC566D">
      <w:pPr>
        <w:pStyle w:val="Header"/>
        <w:shd w:val="clear" w:color="auto" w:fill="DBE5F1"/>
        <w:tabs>
          <w:tab w:val="left" w:pos="518"/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 w:rsidRPr="00FC566D">
        <w:rPr>
          <w:b/>
          <w:bCs/>
          <w:i/>
          <w:iCs/>
          <w:sz w:val="28"/>
          <w:szCs w:val="28"/>
          <w:shd w:val="clear" w:color="auto" w:fill="DBE5F1"/>
        </w:rPr>
        <w:t xml:space="preserve">              </w:t>
      </w:r>
      <w:r>
        <w:rPr>
          <w:b/>
          <w:bCs/>
          <w:i/>
          <w:iCs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bCs/>
          <w:i/>
          <w:iCs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bCs/>
          <w:i/>
          <w:iCs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bCs/>
          <w:i/>
          <w:iCs/>
          <w:sz w:val="24"/>
          <w:szCs w:val="24"/>
          <w:u w:val="single"/>
          <w:shd w:val="clear" w:color="auto" w:fill="EEECE1"/>
        </w:rPr>
        <w:t>]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>
        <w:tab/>
      </w:r>
      <w:r w:rsidRPr="00D379E6">
        <w:rPr>
          <w:b/>
          <w:bCs/>
          <w:i/>
          <w:iCs/>
          <w:sz w:val="24"/>
          <w:szCs w:val="24"/>
        </w:rPr>
        <w:t>......... Tüm hücreler sınırsızca bölünebilir.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 ......... Bitki hücrelerinde iğ ipliklerini Sentrozomlar oluşturur.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 ......... Hayvan hücrelerinin bölünmesinde boğumlanma görülür.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.......... Mitoz bölünmede kromozomların en iyi görüldüğü safha Metafazdır.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 ......... Eşeysiz üremede oluşan bireylerin çevreye uyum yeteneği zayıftır.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 ......... Bölünerek üreme çok hücreli canlılarda görülmez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.......... Kertenkelenin kuyruğunu yeniden oluşturması çelikle üremedir.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 ......... Mayoz bölünmede çeşitlilik görülmez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.......... Krosing-over Anafaz -2 evresinde görülür.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 ......... Bira mayası mantarı tomurcuklanma ile çoğalır.</w:t>
      </w:r>
    </w:p>
    <w:p w:rsidR="00AB726E" w:rsidRPr="00D379E6" w:rsidRDefault="00AB726E" w:rsidP="00670304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.......... DNA eşlenmesi İnterfaz safhasında görülür.</w:t>
      </w:r>
    </w:p>
    <w:p w:rsidR="00AB726E" w:rsidRDefault="00AB726E" w:rsidP="00C0377F">
      <w:pPr>
        <w:pStyle w:val="NoSpacing"/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 xml:space="preserve">            .......... Homolog kromozom ayrılması Mayoz-2 de görülür.</w:t>
      </w:r>
    </w:p>
    <w:p w:rsidR="00AB726E" w:rsidRPr="00C0377F" w:rsidRDefault="00AB726E" w:rsidP="00C0377F">
      <w:pPr>
        <w:pStyle w:val="NoSpacing"/>
        <w:rPr>
          <w:b/>
          <w:bCs/>
          <w:i/>
          <w:iCs/>
          <w:sz w:val="24"/>
          <w:szCs w:val="24"/>
        </w:rPr>
      </w:pPr>
    </w:p>
    <w:p w:rsidR="00AB726E" w:rsidRPr="00C0377F" w:rsidRDefault="00AB726E" w:rsidP="006D516B">
      <w:pPr>
        <w:pStyle w:val="Header"/>
        <w:shd w:val="clear" w:color="auto" w:fill="DBE5F1"/>
        <w:tabs>
          <w:tab w:val="clear" w:pos="9072"/>
          <w:tab w:val="center" w:pos="5233"/>
          <w:tab w:val="right" w:pos="11338"/>
        </w:tabs>
        <w:rPr>
          <w:b/>
          <w:bCs/>
          <w:i/>
          <w:iCs/>
          <w:sz w:val="24"/>
          <w:szCs w:val="24"/>
          <w:u w:val="single"/>
        </w:rPr>
      </w:pPr>
      <w:r w:rsidRPr="00D8711B">
        <w:rPr>
          <w:b/>
          <w:bCs/>
          <w:i/>
          <w:iCs/>
          <w:sz w:val="28"/>
          <w:szCs w:val="28"/>
        </w:rPr>
        <w:t xml:space="preserve"> </w:t>
      </w:r>
      <w:r w:rsidRPr="006D516B">
        <w:rPr>
          <w:b/>
          <w:bCs/>
          <w:i/>
          <w:iCs/>
          <w:sz w:val="28"/>
          <w:szCs w:val="28"/>
          <w:shd w:val="clear" w:color="auto" w:fill="DBE5F1"/>
        </w:rPr>
        <w:t xml:space="preserve">              </w:t>
      </w:r>
      <w:r w:rsidRPr="006D516B">
        <w:rPr>
          <w:b/>
          <w:bCs/>
          <w:i/>
          <w:iCs/>
          <w:sz w:val="28"/>
          <w:szCs w:val="28"/>
          <w:u w:val="single"/>
          <w:shd w:val="clear" w:color="auto" w:fill="DBE5F1"/>
        </w:rPr>
        <w:t xml:space="preserve"> SORU 2)</w:t>
      </w:r>
      <w:r w:rsidRPr="006D516B">
        <w:rPr>
          <w:b/>
          <w:bCs/>
          <w:i/>
          <w:iCs/>
          <w:sz w:val="24"/>
          <w:szCs w:val="24"/>
          <w:u w:val="single"/>
          <w:shd w:val="clear" w:color="auto" w:fill="DBE5F1"/>
        </w:rPr>
        <w:t xml:space="preserve">  Aşağıdaki boşluklara uygun kelimeleri yazınız.       [14 </w:t>
      </w:r>
      <w:r>
        <w:rPr>
          <w:b/>
          <w:bCs/>
          <w:i/>
          <w:iCs/>
          <w:sz w:val="24"/>
          <w:szCs w:val="24"/>
          <w:u w:val="single"/>
          <w:shd w:val="clear" w:color="auto" w:fill="DBE5F1"/>
        </w:rPr>
        <w:t>p</w:t>
      </w:r>
      <w:r w:rsidRPr="006D516B">
        <w:rPr>
          <w:b/>
          <w:bCs/>
          <w:i/>
          <w:iCs/>
          <w:sz w:val="24"/>
          <w:szCs w:val="24"/>
          <w:u w:val="single"/>
          <w:shd w:val="clear" w:color="auto" w:fill="DBE5F1"/>
        </w:rPr>
        <w:t>]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Vucut hücreleri............................ kromozomlu,üreme hücreleri.........................kromozomludur.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Mitoz bölünme tek hücreli canlılarda ......................... sağlar.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Eşeyli üremenin temeli ....................................... ve .................................... dayanır.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Çilek bitkisi .....................................ile</w:t>
      </w:r>
      <w:r>
        <w:rPr>
          <w:b/>
          <w:bCs/>
          <w:i/>
          <w:iCs/>
          <w:sz w:val="24"/>
          <w:szCs w:val="24"/>
        </w:rPr>
        <w:t xml:space="preserve"> eşeysiz</w:t>
      </w:r>
      <w:r w:rsidRPr="00D379E6">
        <w:rPr>
          <w:b/>
          <w:bCs/>
          <w:i/>
          <w:iCs/>
          <w:sz w:val="24"/>
          <w:szCs w:val="24"/>
        </w:rPr>
        <w:t xml:space="preserve"> çoğalır.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Tetrat olayı........................................bölünmenin ................................. evresinde görülür.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Karayosonu,Eğrelti otu gibi bitkiler.........................................ile çoğalır.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Mitoz bölünmenin ..............................evresinde çekirdek zarı eriyerek kaybolur.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Kontrolsüz hücre çoğalmasına ..............................adı verilir.</w:t>
      </w:r>
    </w:p>
    <w:p w:rsidR="00AB726E" w:rsidRPr="00D379E6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D379E6">
        <w:rPr>
          <w:b/>
          <w:bCs/>
          <w:i/>
          <w:iCs/>
          <w:sz w:val="24"/>
          <w:szCs w:val="24"/>
        </w:rPr>
        <w:t>Amip,paramesyum gibi tek hücreli canlılar................................ ile eşeysiz çoğalır.</w:t>
      </w:r>
    </w:p>
    <w:p w:rsidR="00AB726E" w:rsidRDefault="00AB726E" w:rsidP="009F0201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Mayoz-2 de ...............................evresi görülmez.</w:t>
      </w:r>
    </w:p>
    <w:p w:rsidR="00AB726E" w:rsidRPr="000B024C" w:rsidRDefault="00AB726E" w:rsidP="00D379E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Mitoz bölünmede iğ iplikleri..................................evresinde oluşmaya başlar.</w:t>
      </w:r>
    </w:p>
    <w:p w:rsidR="00AB726E" w:rsidRPr="009031E5" w:rsidRDefault="00AB726E" w:rsidP="006D516B">
      <w:pPr>
        <w:pStyle w:val="Header"/>
        <w:shd w:val="clear" w:color="auto" w:fill="DBE5F1"/>
        <w:tabs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>
        <w:rPr>
          <w:b/>
          <w:bCs/>
          <w:i/>
          <w:iCs/>
          <w:sz w:val="28"/>
          <w:szCs w:val="28"/>
        </w:rPr>
        <w:t xml:space="preserve">        </w:t>
      </w:r>
      <w:r w:rsidRPr="00D8711B">
        <w:rPr>
          <w:b/>
          <w:bCs/>
          <w:i/>
          <w:iCs/>
          <w:sz w:val="28"/>
          <w:szCs w:val="28"/>
        </w:rPr>
        <w:t xml:space="preserve">    </w:t>
      </w:r>
      <w:r>
        <w:rPr>
          <w:b/>
          <w:bCs/>
          <w:i/>
          <w:iCs/>
          <w:sz w:val="28"/>
          <w:szCs w:val="28"/>
        </w:rPr>
        <w:t xml:space="preserve">  </w:t>
      </w:r>
      <w:r>
        <w:rPr>
          <w:b/>
          <w:bCs/>
          <w:i/>
          <w:iCs/>
          <w:sz w:val="28"/>
          <w:szCs w:val="28"/>
          <w:u w:val="single"/>
        </w:rPr>
        <w:t xml:space="preserve"> SORU 3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Mitoz bölünmenin bildiğiniz beş özelliğini yazınız?  [10 p]</w:t>
      </w:r>
    </w:p>
    <w:tbl>
      <w:tblPr>
        <w:tblW w:w="10292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45"/>
        <w:gridCol w:w="513"/>
        <w:gridCol w:w="513"/>
        <w:gridCol w:w="513"/>
      </w:tblGrid>
      <w:tr w:rsidR="00AB726E" w:rsidRPr="00774C17">
        <w:trPr>
          <w:trHeight w:val="259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  <w:tr w:rsidR="00AB726E" w:rsidRPr="00774C17">
        <w:trPr>
          <w:trHeight w:val="259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  <w:tr w:rsidR="00AB726E" w:rsidRPr="00774C17">
        <w:trPr>
          <w:trHeight w:val="273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  <w:tr w:rsidR="00AB726E" w:rsidRPr="00774C17">
        <w:trPr>
          <w:trHeight w:val="259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  <w:tr w:rsidR="00AB726E" w:rsidRPr="00774C17">
        <w:trPr>
          <w:trHeight w:val="259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hd w:val="clear" w:color="auto" w:fill="EEECE1"/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</w:tbl>
    <w:p w:rsidR="00AB726E" w:rsidRPr="009031E5" w:rsidRDefault="00AB726E" w:rsidP="006D516B">
      <w:pPr>
        <w:pStyle w:val="Header"/>
        <w:shd w:val="clear" w:color="auto" w:fill="DBE5F1"/>
        <w:tabs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bCs/>
          <w:i/>
          <w:iCs/>
          <w:sz w:val="28"/>
          <w:szCs w:val="28"/>
          <w:u w:val="single"/>
        </w:rPr>
        <w:t>SORU 4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498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4"/>
        <w:gridCol w:w="434"/>
        <w:gridCol w:w="434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556"/>
        <w:gridCol w:w="435"/>
        <w:gridCol w:w="435"/>
        <w:gridCol w:w="435"/>
        <w:gridCol w:w="435"/>
        <w:gridCol w:w="435"/>
      </w:tblGrid>
      <w:tr w:rsidR="00AB726E" w:rsidRPr="00774C17">
        <w:trPr>
          <w:trHeight w:val="254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PROFAZ: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METAFAZ: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68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AB726E" w:rsidRDefault="00AB726E" w:rsidP="00D800EA">
      <w:pPr>
        <w:pStyle w:val="Header"/>
        <w:shd w:val="clear" w:color="auto" w:fill="DBE5F1"/>
        <w:tabs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>
        <w:rPr>
          <w:b/>
          <w:bCs/>
          <w:i/>
          <w:iCs/>
          <w:sz w:val="28"/>
          <w:szCs w:val="28"/>
        </w:rPr>
        <w:t xml:space="preserve">              </w:t>
      </w:r>
      <w:r w:rsidRPr="00D8711B">
        <w:rPr>
          <w:b/>
          <w:bCs/>
          <w:i/>
          <w:iCs/>
          <w:sz w:val="28"/>
          <w:szCs w:val="28"/>
        </w:rPr>
        <w:t xml:space="preserve"> </w:t>
      </w:r>
      <w:r>
        <w:rPr>
          <w:b/>
          <w:bCs/>
          <w:i/>
          <w:iCs/>
          <w:sz w:val="28"/>
          <w:szCs w:val="28"/>
          <w:u w:val="single"/>
        </w:rPr>
        <w:t>SORU 5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 2n=46 Kromozomlu bir üreme ana hücresi art arda üç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53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</w:tbl>
    <w:p w:rsidR="00AB726E" w:rsidRPr="00FA1545" w:rsidRDefault="00AB726E" w:rsidP="009E69E7">
      <w:pPr>
        <w:shd w:val="clear" w:color="auto" w:fill="DBE5F1"/>
        <w:tabs>
          <w:tab w:val="left" w:pos="930"/>
        </w:tabs>
        <w:rPr>
          <w:b/>
          <w:bCs/>
          <w:i/>
          <w:iCs/>
          <w:sz w:val="24"/>
          <w:szCs w:val="24"/>
          <w:u w:val="single"/>
        </w:rPr>
      </w:pPr>
      <w:r w:rsidRPr="00D800EA">
        <w:rPr>
          <w:b/>
          <w:bCs/>
          <w:i/>
          <w:iCs/>
          <w:sz w:val="20"/>
          <w:szCs w:val="20"/>
        </w:rPr>
        <w:t xml:space="preserve">                    </w:t>
      </w:r>
      <w:r w:rsidRPr="00D800EA">
        <w:rPr>
          <w:b/>
          <w:bCs/>
          <w:i/>
          <w:iCs/>
          <w:sz w:val="28"/>
          <w:szCs w:val="28"/>
        </w:rPr>
        <w:t xml:space="preserve"> </w:t>
      </w:r>
      <w:r>
        <w:rPr>
          <w:b/>
          <w:bCs/>
          <w:i/>
          <w:iCs/>
          <w:sz w:val="28"/>
          <w:szCs w:val="28"/>
          <w:u w:val="single"/>
        </w:rPr>
        <w:t>SORU 6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 </w:t>
      </w:r>
      <w:r w:rsidRPr="00FA1545">
        <w:rPr>
          <w:b/>
          <w:bCs/>
          <w:i/>
          <w:iCs/>
          <w:sz w:val="24"/>
          <w:szCs w:val="24"/>
          <w:u w:val="single"/>
        </w:rPr>
        <w:t>Aşağıda verilen kavramların tanımını yapınız?</w:t>
      </w:r>
      <w:r>
        <w:rPr>
          <w:b/>
          <w:bCs/>
          <w:i/>
          <w:iCs/>
          <w:sz w:val="24"/>
          <w:szCs w:val="24"/>
          <w:u w:val="single"/>
        </w:rPr>
        <w:t xml:space="preserve"> [12 p]</w:t>
      </w:r>
    </w:p>
    <w:tbl>
      <w:tblPr>
        <w:tblW w:w="10618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72"/>
        <w:gridCol w:w="425"/>
        <w:gridCol w:w="425"/>
        <w:gridCol w:w="425"/>
        <w:gridCol w:w="425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562"/>
        <w:gridCol w:w="424"/>
        <w:gridCol w:w="424"/>
        <w:gridCol w:w="424"/>
        <w:gridCol w:w="424"/>
        <w:gridCol w:w="424"/>
      </w:tblGrid>
      <w:tr w:rsidR="00AB726E" w:rsidRPr="00774C17">
        <w:trPr>
          <w:trHeight w:val="297"/>
        </w:trPr>
        <w:tc>
          <w:tcPr>
            <w:tcW w:w="1571" w:type="dxa"/>
            <w:vMerge w:val="restart"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TETRAT: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HOMOLOG KROMOZOM: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AB726E" w:rsidRPr="00C86094" w:rsidRDefault="00AB726E" w:rsidP="00897026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bCs/>
          <w:i/>
          <w:iCs/>
          <w:sz w:val="28"/>
          <w:szCs w:val="28"/>
          <w:u w:val="single"/>
        </w:rPr>
        <w:t>SORU 7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:rsidR="00AB726E" w:rsidRDefault="00AB726E" w:rsidP="007B3F91">
      <w:p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Pr="00774C17">
        <w:rPr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i1025" type="#_x0000_t75" style="width:216.75pt;height:186.75pt;visibility:visible">
            <v:imagedata r:id="rId7" o:title=""/>
            <o:lock v:ext="edit" aspectratio="f"/>
          </v:shape>
        </w:pict>
      </w:r>
      <w:r>
        <w:rPr>
          <w:sz w:val="24"/>
          <w:szCs w:val="24"/>
        </w:rPr>
        <w:t xml:space="preserve"> </w:t>
      </w:r>
      <w:r w:rsidRPr="00774C17">
        <w:rPr>
          <w:noProof/>
          <w:sz w:val="24"/>
          <w:szCs w:val="24"/>
          <w:lang w:eastAsia="tr-TR"/>
        </w:rPr>
        <w:pict>
          <v:shape id="Resim 5" o:spid="_x0000_i1026" type="#_x0000_t75" style="width:279pt;height:187.5pt;visibility:visible">
            <v:imagedata r:id="rId8" o:title="" cropbottom="-88f"/>
            <o:lock v:ext="edit" aspectratio="f"/>
          </v:shape>
        </w:pict>
      </w:r>
    </w:p>
    <w:p w:rsidR="00AB726E" w:rsidRPr="006A0A4D" w:rsidRDefault="00AB726E" w:rsidP="00C86094">
      <w:pPr>
        <w:tabs>
          <w:tab w:val="left" w:pos="1530"/>
        </w:tabs>
        <w:rPr>
          <w:b/>
          <w:bCs/>
          <w:i/>
          <w:iCs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bCs/>
          <w:i/>
          <w:iCs/>
          <w:sz w:val="28"/>
          <w:szCs w:val="28"/>
          <w:u w:val="single"/>
        </w:rPr>
        <w:t>SORU 8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AB726E" w:rsidRDefault="00AB726E" w:rsidP="00347795">
      <w:pPr>
        <w:tabs>
          <w:tab w:val="left" w:pos="102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Pr="00774C17">
        <w:rPr>
          <w:noProof/>
          <w:sz w:val="24"/>
          <w:szCs w:val="24"/>
          <w:lang w:eastAsia="tr-TR"/>
        </w:rPr>
        <w:pict>
          <v:shape id="_x0000_i1027" type="#_x0000_t75" style="width:486pt;height:246.75pt;visibility:visible">
            <v:imagedata r:id="rId9" o:title="" cropbottom="-106f" cropright="-7f"/>
            <o:lock v:ext="edit" aspectratio="f"/>
          </v:shape>
        </w:pict>
      </w:r>
    </w:p>
    <w:p w:rsidR="00AB726E" w:rsidRDefault="00AB726E" w:rsidP="00347795">
      <w:pPr>
        <w:tabs>
          <w:tab w:val="left" w:pos="429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</w:t>
      </w:r>
      <w:r w:rsidRPr="00774C17">
        <w:rPr>
          <w:noProof/>
          <w:sz w:val="24"/>
          <w:szCs w:val="24"/>
          <w:lang w:eastAsia="tr-TR"/>
        </w:rPr>
        <w:pict>
          <v:shape id="Resim 7" o:spid="_x0000_i1028" type="#_x0000_t75" style="width:32.25pt;height:34.5pt;visibility:visible">
            <v:imagedata r:id="rId10" o:title=""/>
          </v:shape>
        </w:pict>
      </w:r>
      <w:r w:rsidRPr="00774C17">
        <w:rPr>
          <w:noProof/>
          <w:sz w:val="24"/>
          <w:szCs w:val="24"/>
          <w:lang w:eastAsia="tr-TR"/>
        </w:rPr>
        <w:pict>
          <v:shape id="_x0000_i1029" type="#_x0000_t75" style="width:32.25pt;height:34.5pt;visibility:visible">
            <v:imagedata r:id="rId10" o:title=""/>
          </v:shape>
        </w:pict>
      </w:r>
      <w:r w:rsidRPr="004A020C">
        <w:rPr>
          <w:b/>
          <w:bCs/>
          <w:sz w:val="24"/>
          <w:szCs w:val="24"/>
        </w:rPr>
        <w:t>BAŞARILAR DİLERİM</w:t>
      </w:r>
      <w:r>
        <w:rPr>
          <w:sz w:val="24"/>
          <w:szCs w:val="24"/>
        </w:rPr>
        <w:t xml:space="preserve"> </w:t>
      </w:r>
      <w:r w:rsidRPr="00774C17">
        <w:rPr>
          <w:noProof/>
          <w:sz w:val="24"/>
          <w:szCs w:val="24"/>
          <w:lang w:eastAsia="tr-TR"/>
        </w:rPr>
        <w:pict>
          <v:shape id="_x0000_i1030" type="#_x0000_t75" style="width:32.25pt;height:34.5pt;visibility:visible">
            <v:imagedata r:id="rId10" o:title=""/>
          </v:shape>
        </w:pict>
      </w:r>
      <w:r w:rsidRPr="00774C17">
        <w:rPr>
          <w:noProof/>
          <w:sz w:val="24"/>
          <w:szCs w:val="24"/>
          <w:lang w:eastAsia="tr-TR"/>
        </w:rPr>
        <w:pict>
          <v:shape id="_x0000_i1031" type="#_x0000_t75" style="width:32.25pt;height:34.5pt;visibility:visible">
            <v:imagedata r:id="rId10" o:title=""/>
          </v:shape>
        </w:pict>
      </w:r>
    </w:p>
    <w:p w:rsidR="00AB726E" w:rsidRDefault="00AB726E" w:rsidP="00A7001A">
      <w:pPr>
        <w:tabs>
          <w:tab w:val="left" w:pos="6300"/>
          <w:tab w:val="right" w:pos="11338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</w:p>
    <w:p w:rsidR="00AB726E" w:rsidRPr="004C162E" w:rsidRDefault="00AB726E" w:rsidP="00A7001A">
      <w:pPr>
        <w:tabs>
          <w:tab w:val="left" w:pos="6300"/>
          <w:tab w:val="right" w:pos="11338"/>
        </w:tabs>
        <w:spacing w:after="0"/>
        <w:rPr>
          <w:b/>
          <w:bCs/>
          <w:sz w:val="24"/>
          <w:szCs w:val="24"/>
        </w:rPr>
      </w:pPr>
      <w:r>
        <w:rPr>
          <w:b/>
          <w:bCs/>
          <w:sz w:val="20"/>
          <w:szCs w:val="20"/>
        </w:rPr>
        <w:tab/>
      </w:r>
    </w:p>
    <w:p w:rsidR="00AB726E" w:rsidRDefault="00AB726E" w:rsidP="00A7001A">
      <w:pPr>
        <w:tabs>
          <w:tab w:val="left" w:pos="8055"/>
        </w:tabs>
        <w:spacing w:after="0"/>
        <w:rPr>
          <w:b/>
          <w:bCs/>
          <w:sz w:val="20"/>
          <w:szCs w:val="20"/>
        </w:rPr>
      </w:pPr>
      <w:r w:rsidRPr="004C162E">
        <w:rPr>
          <w:b/>
          <w:bCs/>
          <w:sz w:val="20"/>
          <w:szCs w:val="20"/>
        </w:rPr>
        <w:t xml:space="preserve">                        </w:t>
      </w:r>
      <w:r>
        <w:rPr>
          <w:b/>
          <w:bCs/>
          <w:sz w:val="20"/>
          <w:szCs w:val="20"/>
        </w:rPr>
        <w:t xml:space="preserve">   </w:t>
      </w:r>
      <w:r w:rsidRPr="004C162E">
        <w:rPr>
          <w:b/>
          <w:bCs/>
          <w:sz w:val="20"/>
          <w:szCs w:val="20"/>
        </w:rPr>
        <w:t xml:space="preserve">  SELAMİ TAŞDEMİR</w:t>
      </w:r>
      <w:r>
        <w:rPr>
          <w:b/>
          <w:bCs/>
          <w:sz w:val="20"/>
          <w:szCs w:val="20"/>
        </w:rPr>
        <w:tab/>
        <w:t xml:space="preserve">                    BEYBÜN GÜR</w:t>
      </w:r>
    </w:p>
    <w:p w:rsidR="00AB726E" w:rsidRPr="00A7001A" w:rsidRDefault="00AB726E" w:rsidP="00A7001A">
      <w:pPr>
        <w:tabs>
          <w:tab w:val="left" w:pos="1200"/>
          <w:tab w:val="left" w:pos="8475"/>
        </w:tabs>
        <w:spacing w:after="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  <w:t>BİYOLOJİ ÖĞRETMENİ</w:t>
      </w:r>
      <w:r>
        <w:rPr>
          <w:b/>
          <w:bCs/>
          <w:sz w:val="20"/>
          <w:szCs w:val="20"/>
        </w:rPr>
        <w:tab/>
        <w:t>MÜDÜR BAŞYARDIMCISI</w:t>
      </w:r>
    </w:p>
    <w:p w:rsidR="00AB726E" w:rsidRDefault="00AB726E" w:rsidP="00EE182D">
      <w:pPr>
        <w:spacing w:after="0"/>
        <w:ind w:left="-567" w:right="-567"/>
        <w:jc w:val="center"/>
        <w:rPr>
          <w:b/>
          <w:bCs/>
          <w:sz w:val="24"/>
          <w:szCs w:val="24"/>
        </w:rPr>
      </w:pPr>
    </w:p>
    <w:p w:rsidR="00AB726E" w:rsidRPr="00294F92" w:rsidRDefault="00AB726E" w:rsidP="00EE182D">
      <w:pPr>
        <w:spacing w:after="0"/>
        <w:ind w:left="-567" w:right="-567"/>
        <w:jc w:val="center"/>
        <w:rPr>
          <w:b/>
          <w:bCs/>
          <w:sz w:val="24"/>
          <w:szCs w:val="24"/>
        </w:rPr>
      </w:pPr>
      <w:r w:rsidRPr="00294F92">
        <w:rPr>
          <w:b/>
          <w:bCs/>
          <w:sz w:val="24"/>
          <w:szCs w:val="24"/>
        </w:rPr>
        <w:t>T.C.</w:t>
      </w:r>
    </w:p>
    <w:p w:rsidR="00AB726E" w:rsidRDefault="00AB726E" w:rsidP="00EE182D">
      <w:pPr>
        <w:pStyle w:val="Header"/>
        <w:jc w:val="center"/>
        <w:rPr>
          <w:b/>
          <w:bCs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bCs/>
          <w:sz w:val="24"/>
          <w:szCs w:val="24"/>
        </w:rPr>
        <w:t>HAKKARİ ANADOLU LİSESİ 2015-2016 EĞİTİM ÖĞRETİM YILI                  25/11/2015</w:t>
      </w:r>
    </w:p>
    <w:p w:rsidR="00AB726E" w:rsidRDefault="00AB726E" w:rsidP="00EE182D">
      <w:pPr>
        <w:pStyle w:val="Header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BİYOLOJİ DERSİ 10. SINIF 1.DÖNEM 1.YAZILI SORULARI </w:t>
      </w:r>
    </w:p>
    <w:p w:rsidR="00AB726E" w:rsidRDefault="00AB726E" w:rsidP="00EE182D">
      <w:pPr>
        <w:pStyle w:val="Header"/>
        <w:tabs>
          <w:tab w:val="center" w:pos="5233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ADI-SOYADI:……………………………………………                       BBB</w:t>
      </w:r>
    </w:p>
    <w:p w:rsidR="00AB726E" w:rsidRDefault="00AB726E" w:rsidP="00EE182D">
      <w:pPr>
        <w:pStyle w:val="Header"/>
        <w:tabs>
          <w:tab w:val="center" w:pos="5233"/>
        </w:tabs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SINIFI-NO:…………………………………..</w:t>
      </w:r>
    </w:p>
    <w:p w:rsidR="00AB726E" w:rsidRDefault="00AB726E" w:rsidP="00EE182D">
      <w:pPr>
        <w:pStyle w:val="Header"/>
        <w:tabs>
          <w:tab w:val="center" w:pos="5233"/>
        </w:tabs>
        <w:rPr>
          <w:b/>
          <w:bCs/>
          <w:sz w:val="24"/>
          <w:szCs w:val="24"/>
        </w:rPr>
      </w:pPr>
    </w:p>
    <w:p w:rsidR="00AB726E" w:rsidRPr="00C0377F" w:rsidRDefault="00AB726E" w:rsidP="00FC566D">
      <w:pPr>
        <w:pStyle w:val="Header"/>
        <w:shd w:val="clear" w:color="auto" w:fill="DBE5F1"/>
        <w:tabs>
          <w:tab w:val="left" w:pos="518"/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 w:rsidRPr="00FC566D">
        <w:rPr>
          <w:b/>
          <w:bCs/>
          <w:i/>
          <w:iCs/>
          <w:sz w:val="28"/>
          <w:szCs w:val="28"/>
          <w:shd w:val="clear" w:color="auto" w:fill="DBE5F1"/>
        </w:rPr>
        <w:t xml:space="preserve">              </w:t>
      </w:r>
      <w:r>
        <w:rPr>
          <w:b/>
          <w:bCs/>
          <w:i/>
          <w:iCs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bCs/>
          <w:i/>
          <w:iCs/>
          <w:sz w:val="28"/>
          <w:szCs w:val="28"/>
          <w:u w:val="single"/>
          <w:shd w:val="clear" w:color="auto" w:fill="DBE5F1"/>
        </w:rPr>
        <w:t>SORU 1)</w:t>
      </w:r>
      <w:r w:rsidRPr="00C0377F">
        <w:rPr>
          <w:b/>
          <w:bCs/>
          <w:i/>
          <w:iCs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bCs/>
          <w:i/>
          <w:iCs/>
          <w:sz w:val="24"/>
          <w:szCs w:val="24"/>
          <w:u w:val="single"/>
          <w:shd w:val="clear" w:color="auto" w:fill="EEECE1"/>
        </w:rPr>
        <w:t>]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 ......... Sinir hücreleri bölünme özelliğini kaybetmiştir.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 ......... Bitki hücrelerinde iğ ipliklerini Ribozom tarafından oluşturur.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 ......... Bitki hücrelerinin bölünmesinde boğumlanma görülür.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.......... Mitoz bölünmede kromozomların en iyi görüldüğü safha Metafazdır.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 ......... Eşeysiz üremede oluşan bireylerin çevreye uyum yeteneği gelişmiştir.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 ......... Deniz yıldızı rejenerasyonla çoğalabilir.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.......... Kertenkelenin kuyruğunu yeniden oluşturması çelikle üremedir.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 ......... Mayoz bölünmede çeşitlilik görülmez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.......... Krosing-over Profaz 1 - evresinde görülür.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 ......... Bira mayası mantarı tomurcuklanma ile çoğalır.</w:t>
      </w:r>
    </w:p>
    <w:p w:rsidR="00AB726E" w:rsidRPr="007C1966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.......... DNA eşlenmesi İnterfaz safhasında görülür.</w:t>
      </w:r>
    </w:p>
    <w:p w:rsidR="00AB726E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 xml:space="preserve">            .......... Kardeş kromozom ayrılması Mayoz-2 de görülür.</w:t>
      </w:r>
    </w:p>
    <w:p w:rsidR="00AB726E" w:rsidRPr="00C0377F" w:rsidRDefault="00AB726E" w:rsidP="00EE182D">
      <w:pPr>
        <w:pStyle w:val="NoSpacing"/>
        <w:rPr>
          <w:b/>
          <w:bCs/>
          <w:i/>
          <w:iCs/>
          <w:sz w:val="24"/>
          <w:szCs w:val="24"/>
        </w:rPr>
      </w:pPr>
    </w:p>
    <w:p w:rsidR="00AB726E" w:rsidRPr="00C0377F" w:rsidRDefault="00AB726E" w:rsidP="00C0377F">
      <w:pPr>
        <w:pStyle w:val="Header"/>
        <w:shd w:val="clear" w:color="auto" w:fill="DBE5F1"/>
        <w:tabs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 w:rsidRPr="00D8711B">
        <w:rPr>
          <w:b/>
          <w:bCs/>
          <w:i/>
          <w:iCs/>
          <w:sz w:val="28"/>
          <w:szCs w:val="28"/>
        </w:rPr>
        <w:t xml:space="preserve">               </w:t>
      </w:r>
      <w:r>
        <w:rPr>
          <w:b/>
          <w:bCs/>
          <w:i/>
          <w:iCs/>
          <w:sz w:val="28"/>
          <w:szCs w:val="28"/>
          <w:u w:val="single"/>
        </w:rPr>
        <w:t xml:space="preserve"> </w:t>
      </w:r>
      <w:r w:rsidRPr="009031E5">
        <w:rPr>
          <w:b/>
          <w:bCs/>
          <w:i/>
          <w:iCs/>
          <w:sz w:val="28"/>
          <w:szCs w:val="28"/>
          <w:u w:val="single"/>
        </w:rPr>
        <w:t>SORU 2)</w:t>
      </w:r>
      <w:r w:rsidRPr="009031E5">
        <w:rPr>
          <w:b/>
          <w:bCs/>
          <w:i/>
          <w:iCs/>
          <w:sz w:val="24"/>
          <w:szCs w:val="24"/>
          <w:u w:val="single"/>
        </w:rPr>
        <w:t xml:space="preserve">  Aşağıdaki boşluklara uygun kelimeleri yazınız.</w:t>
      </w:r>
      <w:r>
        <w:rPr>
          <w:b/>
          <w:bCs/>
          <w:i/>
          <w:iCs/>
          <w:sz w:val="24"/>
          <w:szCs w:val="24"/>
          <w:u w:val="single"/>
        </w:rPr>
        <w:t xml:space="preserve">       [ 14 p</w:t>
      </w:r>
      <w:r w:rsidRPr="009031E5">
        <w:rPr>
          <w:b/>
          <w:bCs/>
          <w:i/>
          <w:iCs/>
          <w:sz w:val="24"/>
          <w:szCs w:val="24"/>
          <w:u w:val="single"/>
        </w:rPr>
        <w:t>]</w:t>
      </w:r>
    </w:p>
    <w:p w:rsidR="00AB726E" w:rsidRPr="007C1966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>Vucut hücreleri</w:t>
      </w:r>
      <w:r>
        <w:rPr>
          <w:b/>
          <w:bCs/>
          <w:i/>
          <w:iCs/>
          <w:sz w:val="24"/>
          <w:szCs w:val="24"/>
        </w:rPr>
        <w:t>ne</w:t>
      </w:r>
      <w:r w:rsidRPr="007C1966">
        <w:rPr>
          <w:b/>
          <w:bCs/>
          <w:i/>
          <w:iCs/>
          <w:sz w:val="24"/>
          <w:szCs w:val="24"/>
        </w:rPr>
        <w:t>.......</w:t>
      </w:r>
      <w:r>
        <w:rPr>
          <w:b/>
          <w:bCs/>
          <w:i/>
          <w:iCs/>
          <w:sz w:val="24"/>
          <w:szCs w:val="24"/>
        </w:rPr>
        <w:t xml:space="preserve">..................... </w:t>
      </w:r>
      <w:r w:rsidRPr="007C1966">
        <w:rPr>
          <w:b/>
          <w:bCs/>
          <w:i/>
          <w:iCs/>
          <w:sz w:val="24"/>
          <w:szCs w:val="24"/>
        </w:rPr>
        <w:t xml:space="preserve">,üreme </w:t>
      </w:r>
      <w:r>
        <w:rPr>
          <w:b/>
          <w:bCs/>
          <w:i/>
          <w:iCs/>
          <w:sz w:val="24"/>
          <w:szCs w:val="24"/>
        </w:rPr>
        <w:t>hücrelerine</w:t>
      </w:r>
      <w:r w:rsidRPr="007C1966">
        <w:rPr>
          <w:b/>
          <w:bCs/>
          <w:i/>
          <w:iCs/>
          <w:sz w:val="24"/>
          <w:szCs w:val="24"/>
        </w:rPr>
        <w:t>......</w:t>
      </w:r>
      <w:r>
        <w:rPr>
          <w:b/>
          <w:bCs/>
          <w:i/>
          <w:iCs/>
          <w:sz w:val="24"/>
          <w:szCs w:val="24"/>
        </w:rPr>
        <w:t>..................örnek verilebilir.</w:t>
      </w:r>
    </w:p>
    <w:p w:rsidR="00AB726E" w:rsidRPr="007C1966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Mitoz bölünme çok </w:t>
      </w:r>
      <w:r w:rsidRPr="007C1966">
        <w:rPr>
          <w:b/>
          <w:bCs/>
          <w:i/>
          <w:iCs/>
          <w:sz w:val="24"/>
          <w:szCs w:val="24"/>
        </w:rPr>
        <w:t>hücreli canlılarda .........................</w:t>
      </w:r>
      <w:r>
        <w:rPr>
          <w:b/>
          <w:bCs/>
          <w:i/>
          <w:iCs/>
          <w:sz w:val="24"/>
          <w:szCs w:val="24"/>
        </w:rPr>
        <w:t>,.........................,..........................</w:t>
      </w:r>
      <w:r w:rsidRPr="007C1966">
        <w:rPr>
          <w:b/>
          <w:bCs/>
          <w:i/>
          <w:iCs/>
          <w:sz w:val="24"/>
          <w:szCs w:val="24"/>
        </w:rPr>
        <w:t xml:space="preserve"> sağlar.</w:t>
      </w:r>
    </w:p>
    <w:p w:rsidR="00AB726E" w:rsidRPr="007C1966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>Eşeyli üremenin temeli ....................................... ve ..........................</w:t>
      </w:r>
      <w:r>
        <w:rPr>
          <w:b/>
          <w:bCs/>
          <w:i/>
          <w:iCs/>
          <w:sz w:val="24"/>
          <w:szCs w:val="24"/>
        </w:rPr>
        <w:t>.</w:t>
      </w:r>
      <w:r w:rsidRPr="007C1966">
        <w:rPr>
          <w:b/>
          <w:bCs/>
          <w:i/>
          <w:iCs/>
          <w:sz w:val="24"/>
          <w:szCs w:val="24"/>
        </w:rPr>
        <w:t>.......... dayanır.</w:t>
      </w:r>
    </w:p>
    <w:p w:rsidR="00AB726E" w:rsidRPr="007C1966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Mantarlar</w:t>
      </w:r>
      <w:r w:rsidRPr="007C1966">
        <w:rPr>
          <w:b/>
          <w:bCs/>
          <w:i/>
          <w:iCs/>
          <w:sz w:val="24"/>
          <w:szCs w:val="24"/>
        </w:rPr>
        <w:t>...................................ile</w:t>
      </w:r>
      <w:r>
        <w:rPr>
          <w:b/>
          <w:bCs/>
          <w:i/>
          <w:iCs/>
          <w:sz w:val="24"/>
          <w:szCs w:val="24"/>
        </w:rPr>
        <w:t xml:space="preserve"> eşeysiz</w:t>
      </w:r>
      <w:r w:rsidRPr="007C1966">
        <w:rPr>
          <w:b/>
          <w:bCs/>
          <w:i/>
          <w:iCs/>
          <w:sz w:val="24"/>
          <w:szCs w:val="24"/>
        </w:rPr>
        <w:t xml:space="preserve"> çoğalır.</w:t>
      </w:r>
    </w:p>
    <w:p w:rsidR="00AB726E" w:rsidRPr="007C1966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Sinapsis</w:t>
      </w:r>
      <w:r w:rsidRPr="007C1966">
        <w:rPr>
          <w:b/>
          <w:bCs/>
          <w:i/>
          <w:iCs/>
          <w:sz w:val="24"/>
          <w:szCs w:val="24"/>
        </w:rPr>
        <w:t>....................................bölünmenin ................................. evresinde görülür.</w:t>
      </w:r>
    </w:p>
    <w:p w:rsidR="00AB726E" w:rsidRPr="007C1966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>Karayosonu,Eğrelti otu gibi bitkiler.........................................ile çoğalır.</w:t>
      </w:r>
    </w:p>
    <w:p w:rsidR="00AB726E" w:rsidRPr="007C1966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Mitoz </w:t>
      </w:r>
      <w:r w:rsidRPr="007C1966">
        <w:rPr>
          <w:b/>
          <w:bCs/>
          <w:i/>
          <w:iCs/>
          <w:sz w:val="24"/>
          <w:szCs w:val="24"/>
        </w:rPr>
        <w:t xml:space="preserve"> bölünmenin ..............................evresinde çekirdek zarı yeniden oluşur.</w:t>
      </w:r>
    </w:p>
    <w:p w:rsidR="00AB726E" w:rsidRPr="007C1966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 w:rsidRPr="007C1966">
        <w:rPr>
          <w:b/>
          <w:bCs/>
          <w:i/>
          <w:iCs/>
          <w:sz w:val="24"/>
          <w:szCs w:val="24"/>
        </w:rPr>
        <w:t>Kontrolsüz hücre çoğalmasına ..............................adı verilir.</w:t>
      </w:r>
    </w:p>
    <w:p w:rsidR="00AB726E" w:rsidRDefault="00AB726E" w:rsidP="007C1966">
      <w:pPr>
        <w:pStyle w:val="NoSpacing"/>
        <w:numPr>
          <w:ilvl w:val="0"/>
          <w:numId w:val="2"/>
        </w:numPr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Öğlena ve Amip </w:t>
      </w:r>
      <w:r w:rsidRPr="007C1966">
        <w:rPr>
          <w:b/>
          <w:bCs/>
          <w:i/>
          <w:iCs/>
          <w:sz w:val="24"/>
          <w:szCs w:val="24"/>
        </w:rPr>
        <w:t>gibi tek hücreli canlılar................................ ile eşeysiz çoğalır.</w:t>
      </w:r>
    </w:p>
    <w:p w:rsidR="00AB726E" w:rsidRPr="007C1966" w:rsidRDefault="00AB726E" w:rsidP="00E478A4">
      <w:pPr>
        <w:pStyle w:val="NoSpacing"/>
        <w:ind w:left="1470"/>
        <w:rPr>
          <w:b/>
          <w:bCs/>
          <w:i/>
          <w:iCs/>
          <w:sz w:val="24"/>
          <w:szCs w:val="24"/>
        </w:rPr>
      </w:pPr>
    </w:p>
    <w:p w:rsidR="00AB726E" w:rsidRPr="009031E5" w:rsidRDefault="00AB726E" w:rsidP="00C0377F">
      <w:pPr>
        <w:pStyle w:val="Header"/>
        <w:shd w:val="clear" w:color="auto" w:fill="DBE5F1"/>
        <w:tabs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bCs/>
          <w:i/>
          <w:iCs/>
          <w:sz w:val="28"/>
          <w:szCs w:val="28"/>
          <w:u w:val="single"/>
        </w:rPr>
        <w:t xml:space="preserve"> SORU 3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Mayoz  bölünmenin bildiğiniz beş özelliğini yazınız?  [10 p]</w:t>
      </w:r>
    </w:p>
    <w:tbl>
      <w:tblPr>
        <w:tblW w:w="10613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62"/>
        <w:gridCol w:w="529"/>
        <w:gridCol w:w="529"/>
        <w:gridCol w:w="529"/>
      </w:tblGrid>
      <w:tr w:rsidR="00AB726E" w:rsidRPr="00774C17">
        <w:trPr>
          <w:trHeight w:val="297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  <w:tr w:rsidR="00AB726E" w:rsidRPr="00774C17">
        <w:trPr>
          <w:trHeight w:val="313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hd w:val="clear" w:color="auto" w:fill="EEECE1"/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AB726E" w:rsidRPr="00774C17" w:rsidRDefault="00AB726E" w:rsidP="00774C17">
            <w:pPr>
              <w:spacing w:after="0" w:line="240" w:lineRule="auto"/>
              <w:rPr>
                <w:i/>
                <w:iCs/>
                <w:sz w:val="24"/>
                <w:szCs w:val="24"/>
              </w:rPr>
            </w:pPr>
          </w:p>
        </w:tc>
      </w:tr>
    </w:tbl>
    <w:p w:rsidR="00AB726E" w:rsidRPr="009031E5" w:rsidRDefault="00AB726E" w:rsidP="00C0377F">
      <w:pPr>
        <w:pStyle w:val="Header"/>
        <w:shd w:val="clear" w:color="auto" w:fill="DBE5F1"/>
        <w:tabs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</w:t>
      </w:r>
      <w:r w:rsidRPr="00E478A4">
        <w:rPr>
          <w:b/>
          <w:bCs/>
          <w:i/>
          <w:iCs/>
          <w:sz w:val="28"/>
          <w:szCs w:val="28"/>
        </w:rPr>
        <w:t xml:space="preserve"> </w:t>
      </w:r>
      <w:r>
        <w:rPr>
          <w:b/>
          <w:bCs/>
          <w:i/>
          <w:iCs/>
          <w:sz w:val="28"/>
          <w:szCs w:val="28"/>
          <w:u w:val="single"/>
        </w:rPr>
        <w:t>SORU 4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618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6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1"/>
        <w:gridCol w:w="441"/>
        <w:gridCol w:w="441"/>
        <w:gridCol w:w="441"/>
        <w:gridCol w:w="441"/>
        <w:gridCol w:w="562"/>
        <w:gridCol w:w="441"/>
        <w:gridCol w:w="441"/>
        <w:gridCol w:w="441"/>
        <w:gridCol w:w="441"/>
        <w:gridCol w:w="441"/>
      </w:tblGrid>
      <w:tr w:rsidR="00AB726E" w:rsidRPr="00774C17">
        <w:trPr>
          <w:trHeight w:val="297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İNTERFAZ: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ANAFAZ: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313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AB726E" w:rsidRDefault="00AB726E" w:rsidP="00C0377F">
      <w:pPr>
        <w:pStyle w:val="Header"/>
        <w:shd w:val="clear" w:color="auto" w:fill="DBE5F1"/>
        <w:tabs>
          <w:tab w:val="center" w:pos="5233"/>
        </w:tabs>
        <w:rPr>
          <w:b/>
          <w:bCs/>
          <w:i/>
          <w:iCs/>
          <w:sz w:val="24"/>
          <w:szCs w:val="24"/>
          <w:u w:val="single"/>
        </w:rPr>
      </w:pPr>
      <w:r>
        <w:rPr>
          <w:b/>
          <w:bCs/>
          <w:i/>
          <w:iCs/>
          <w:sz w:val="28"/>
          <w:szCs w:val="28"/>
        </w:rPr>
        <w:t xml:space="preserve">              </w:t>
      </w:r>
      <w:r w:rsidRPr="00D8711B">
        <w:rPr>
          <w:b/>
          <w:bCs/>
          <w:i/>
          <w:iCs/>
          <w:sz w:val="28"/>
          <w:szCs w:val="28"/>
        </w:rPr>
        <w:t xml:space="preserve"> </w:t>
      </w:r>
      <w:r>
        <w:rPr>
          <w:b/>
          <w:bCs/>
          <w:i/>
          <w:iCs/>
          <w:sz w:val="28"/>
          <w:szCs w:val="28"/>
          <w:u w:val="single"/>
        </w:rPr>
        <w:t>SORU 5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 2n=34 Kromozomlu bir üreme ana hücresi art arda dört mitoz bir mayoz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53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AB726E" w:rsidRPr="00774C17">
        <w:trPr>
          <w:trHeight w:val="240"/>
        </w:trPr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</w:p>
        </w:tc>
      </w:tr>
    </w:tbl>
    <w:p w:rsidR="00AB726E" w:rsidRPr="00FA1545" w:rsidRDefault="00AB726E" w:rsidP="00C0377F">
      <w:pPr>
        <w:shd w:val="clear" w:color="auto" w:fill="DBE5F1"/>
        <w:tabs>
          <w:tab w:val="left" w:pos="930"/>
        </w:tabs>
        <w:rPr>
          <w:b/>
          <w:bCs/>
          <w:i/>
          <w:iCs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bCs/>
          <w:i/>
          <w:iCs/>
          <w:sz w:val="28"/>
          <w:szCs w:val="28"/>
          <w:u w:val="single"/>
        </w:rPr>
        <w:t>SORU 6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 </w:t>
      </w:r>
      <w:r w:rsidRPr="00FA1545">
        <w:rPr>
          <w:b/>
          <w:bCs/>
          <w:i/>
          <w:iCs/>
          <w:sz w:val="24"/>
          <w:szCs w:val="24"/>
          <w:u w:val="single"/>
        </w:rPr>
        <w:t>Aşağıda verilen kavramların tanımını yapınız?</w:t>
      </w:r>
      <w:r>
        <w:rPr>
          <w:b/>
          <w:bCs/>
          <w:i/>
          <w:iCs/>
          <w:sz w:val="24"/>
          <w:szCs w:val="24"/>
          <w:u w:val="single"/>
        </w:rPr>
        <w:t xml:space="preserve"> [12 p]</w:t>
      </w:r>
    </w:p>
    <w:tbl>
      <w:tblPr>
        <w:tblW w:w="10392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35"/>
        <w:gridCol w:w="416"/>
        <w:gridCol w:w="416"/>
        <w:gridCol w:w="416"/>
        <w:gridCol w:w="416"/>
        <w:gridCol w:w="416"/>
        <w:gridCol w:w="416"/>
        <w:gridCol w:w="416"/>
        <w:gridCol w:w="415"/>
        <w:gridCol w:w="415"/>
        <w:gridCol w:w="415"/>
        <w:gridCol w:w="415"/>
        <w:gridCol w:w="415"/>
        <w:gridCol w:w="415"/>
        <w:gridCol w:w="415"/>
        <w:gridCol w:w="415"/>
        <w:gridCol w:w="550"/>
        <w:gridCol w:w="415"/>
        <w:gridCol w:w="415"/>
        <w:gridCol w:w="415"/>
        <w:gridCol w:w="415"/>
        <w:gridCol w:w="415"/>
      </w:tblGrid>
      <w:tr w:rsidR="00AB726E" w:rsidRPr="00774C17">
        <w:trPr>
          <w:trHeight w:val="196"/>
        </w:trPr>
        <w:tc>
          <w:tcPr>
            <w:tcW w:w="1517" w:type="dxa"/>
            <w:vMerge w:val="restart"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SİNAPS: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b/>
                <w:bCs/>
                <w:sz w:val="24"/>
                <w:szCs w:val="24"/>
              </w:rPr>
            </w:pPr>
            <w:r w:rsidRPr="00774C17">
              <w:rPr>
                <w:b/>
                <w:bCs/>
                <w:sz w:val="24"/>
                <w:szCs w:val="24"/>
              </w:rPr>
              <w:t>KALITSAL VARYASYON: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20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AB726E" w:rsidRPr="00774C17">
        <w:trPr>
          <w:trHeight w:val="70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AB726E" w:rsidRPr="00774C17" w:rsidRDefault="00AB726E" w:rsidP="00774C17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AB726E" w:rsidRPr="00C86094" w:rsidRDefault="00AB726E" w:rsidP="00C0377F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bCs/>
          <w:i/>
          <w:iCs/>
          <w:sz w:val="28"/>
          <w:szCs w:val="28"/>
          <w:u w:val="single"/>
        </w:rPr>
        <w:t>SORU 7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 Aşağıda verilen evrelerin isimlerini yazıp olaylardanmitoz veya mayoz bölünmede gerçekleşen olaylara (+) gerçekleşmeyenlere (-) koyunuz ? [22 p]</w:t>
      </w:r>
    </w:p>
    <w:p w:rsidR="00AB726E" w:rsidRDefault="00AB726E" w:rsidP="00FC566D">
      <w:pPr>
        <w:ind w:firstLine="708"/>
        <w:rPr>
          <w:sz w:val="24"/>
          <w:szCs w:val="24"/>
        </w:rPr>
      </w:pPr>
      <w:r w:rsidRPr="00774C17">
        <w:rPr>
          <w:noProof/>
          <w:sz w:val="24"/>
          <w:szCs w:val="24"/>
          <w:lang w:eastAsia="tr-TR"/>
        </w:rPr>
        <w:pict>
          <v:shape id="Resim 3" o:spid="_x0000_i1032" type="#_x0000_t75" style="width:215.25pt;height:189.75pt;visibility:visible">
            <v:imagedata r:id="rId11" o:title="" gain="126031f" blacklevel="-11141f"/>
          </v:shape>
        </w:pict>
      </w:r>
      <w:r w:rsidRPr="009E69E7">
        <w:rPr>
          <w:sz w:val="24"/>
          <w:szCs w:val="24"/>
        </w:rPr>
        <w:t xml:space="preserve"> </w:t>
      </w:r>
      <w:r w:rsidRPr="00774C17">
        <w:rPr>
          <w:noProof/>
          <w:sz w:val="24"/>
          <w:szCs w:val="24"/>
          <w:lang w:eastAsia="tr-TR"/>
        </w:rPr>
        <w:pict>
          <v:shape id="_x0000_i1033" type="#_x0000_t75" style="width:279pt;height:209.25pt;visibility:visible">
            <v:imagedata r:id="rId12" o:title="" cropbottom="-110f"/>
            <o:lock v:ext="edit" aspectratio="f"/>
          </v:shape>
        </w:pict>
      </w:r>
    </w:p>
    <w:p w:rsidR="00AB726E" w:rsidRPr="00567BB2" w:rsidRDefault="00AB726E" w:rsidP="00567BB2">
      <w:pPr>
        <w:tabs>
          <w:tab w:val="left" w:pos="1530"/>
        </w:tabs>
        <w:rPr>
          <w:b/>
          <w:bCs/>
          <w:i/>
          <w:iCs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bCs/>
          <w:i/>
          <w:iCs/>
          <w:sz w:val="28"/>
          <w:szCs w:val="28"/>
          <w:u w:val="single"/>
        </w:rPr>
        <w:t>SORU 8</w:t>
      </w:r>
      <w:r w:rsidRPr="009031E5">
        <w:rPr>
          <w:b/>
          <w:bCs/>
          <w:i/>
          <w:iCs/>
          <w:sz w:val="28"/>
          <w:szCs w:val="28"/>
          <w:u w:val="single"/>
        </w:rPr>
        <w:t>)</w:t>
      </w:r>
      <w:r>
        <w:rPr>
          <w:b/>
          <w:bCs/>
          <w:i/>
          <w:iCs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AB726E" w:rsidRDefault="00AB726E" w:rsidP="004A020C">
      <w:pPr>
        <w:rPr>
          <w:sz w:val="20"/>
          <w:szCs w:val="20"/>
        </w:rPr>
      </w:pPr>
      <w:r>
        <w:rPr>
          <w:sz w:val="24"/>
          <w:szCs w:val="24"/>
        </w:rPr>
        <w:t xml:space="preserve">                </w:t>
      </w:r>
      <w:r w:rsidRPr="00774C17">
        <w:rPr>
          <w:noProof/>
          <w:sz w:val="24"/>
          <w:szCs w:val="24"/>
          <w:lang w:eastAsia="tr-TR"/>
        </w:rPr>
        <w:pict>
          <v:shape id="_x0000_i1034" type="#_x0000_t75" style="width:483.75pt;height:230.25pt;visibility:visible">
            <v:imagedata r:id="rId13" o:title="" cropbottom="-71f" cropright="-27f"/>
            <o:lock v:ext="edit" aspectratio="f"/>
          </v:shape>
        </w:pict>
      </w:r>
      <w:r w:rsidRPr="004A020C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</w:t>
      </w:r>
    </w:p>
    <w:p w:rsidR="00AB726E" w:rsidRPr="004A020C" w:rsidRDefault="00AB726E" w:rsidP="004A020C">
      <w:pPr>
        <w:rPr>
          <w:sz w:val="24"/>
          <w:szCs w:val="24"/>
        </w:rPr>
      </w:pPr>
      <w:r>
        <w:rPr>
          <w:sz w:val="20"/>
          <w:szCs w:val="20"/>
        </w:rPr>
        <w:t xml:space="preserve">                                                                        </w:t>
      </w:r>
      <w:r w:rsidRPr="00774C17">
        <w:rPr>
          <w:noProof/>
          <w:sz w:val="20"/>
          <w:szCs w:val="20"/>
          <w:lang w:eastAsia="tr-TR"/>
        </w:rPr>
        <w:pict>
          <v:shape id="_x0000_i1035" type="#_x0000_t75" style="width:32.25pt;height:34.5pt;visibility:visible">
            <v:imagedata r:id="rId10" o:title=""/>
          </v:shape>
        </w:pict>
      </w:r>
      <w:r w:rsidRPr="00774C17">
        <w:rPr>
          <w:noProof/>
          <w:sz w:val="20"/>
          <w:szCs w:val="20"/>
          <w:lang w:eastAsia="tr-TR"/>
        </w:rPr>
        <w:pict>
          <v:shape id="_x0000_i1036" type="#_x0000_t75" style="width:32.25pt;height:34.5pt;visibility:visible">
            <v:imagedata r:id="rId10" o:title=""/>
          </v:shape>
        </w:pict>
      </w:r>
      <w:r w:rsidRPr="004A020C">
        <w:rPr>
          <w:b/>
          <w:bCs/>
          <w:sz w:val="24"/>
          <w:szCs w:val="24"/>
        </w:rPr>
        <w:t>BAŞARILAR DİLERİM</w:t>
      </w:r>
      <w:r w:rsidRPr="004A020C">
        <w:rPr>
          <w:sz w:val="20"/>
          <w:szCs w:val="20"/>
        </w:rPr>
        <w:t xml:space="preserve"> </w:t>
      </w:r>
      <w:r w:rsidRPr="00774C17">
        <w:rPr>
          <w:noProof/>
          <w:sz w:val="20"/>
          <w:szCs w:val="20"/>
          <w:lang w:eastAsia="tr-TR"/>
        </w:rPr>
        <w:pict>
          <v:shape id="_x0000_i1037" type="#_x0000_t75" style="width:32.25pt;height:34.5pt;visibility:visible">
            <v:imagedata r:id="rId10" o:title=""/>
          </v:shape>
        </w:pict>
      </w:r>
      <w:r w:rsidRPr="00774C17">
        <w:rPr>
          <w:noProof/>
          <w:sz w:val="20"/>
          <w:szCs w:val="20"/>
          <w:lang w:eastAsia="tr-TR"/>
        </w:rPr>
        <w:pict>
          <v:shape id="_x0000_i1038" type="#_x0000_t75" style="width:32.25pt;height:34.5pt;visibility:visible">
            <v:imagedata r:id="rId10" o:title=""/>
          </v:shape>
        </w:pict>
      </w:r>
    </w:p>
    <w:p w:rsidR="00AB726E" w:rsidRPr="004A020C" w:rsidRDefault="00AB726E" w:rsidP="00567BB2">
      <w:pPr>
        <w:tabs>
          <w:tab w:val="left" w:pos="1260"/>
        </w:tabs>
        <w:rPr>
          <w:sz w:val="20"/>
          <w:szCs w:val="20"/>
        </w:rPr>
      </w:pPr>
      <w:r>
        <w:rPr>
          <w:sz w:val="20"/>
          <w:szCs w:val="20"/>
        </w:rPr>
        <w:t xml:space="preserve">           </w:t>
      </w:r>
    </w:p>
    <w:p w:rsidR="00AB726E" w:rsidRPr="004A020C" w:rsidRDefault="00AB726E" w:rsidP="004A020C">
      <w:pPr>
        <w:tabs>
          <w:tab w:val="left" w:pos="6300"/>
          <w:tab w:val="right" w:pos="11338"/>
        </w:tabs>
        <w:spacing w:after="0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                       </w:t>
      </w:r>
      <w:r w:rsidRPr="004C162E">
        <w:rPr>
          <w:b/>
          <w:bCs/>
          <w:sz w:val="20"/>
          <w:szCs w:val="20"/>
        </w:rPr>
        <w:t xml:space="preserve">  SELAMİ TAŞDEMİR</w:t>
      </w:r>
      <w:r>
        <w:rPr>
          <w:b/>
          <w:bCs/>
          <w:sz w:val="20"/>
          <w:szCs w:val="20"/>
        </w:rPr>
        <w:tab/>
        <w:t xml:space="preserve">                                                          BEYBÜN GÜR</w:t>
      </w:r>
    </w:p>
    <w:p w:rsidR="00AB726E" w:rsidRPr="00347795" w:rsidRDefault="00AB726E" w:rsidP="00347795">
      <w:pPr>
        <w:tabs>
          <w:tab w:val="left" w:pos="1215"/>
          <w:tab w:val="left" w:pos="8475"/>
        </w:tabs>
        <w:spacing w:after="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ab/>
        <w:t>BİYOLOJİ ÖĞRETMENİ</w:t>
      </w:r>
      <w:r>
        <w:rPr>
          <w:b/>
          <w:bCs/>
          <w:sz w:val="20"/>
          <w:szCs w:val="20"/>
        </w:rPr>
        <w:tab/>
        <w:t>MÜDÜR BAŞYARDIMCISI</w:t>
      </w:r>
      <w:bookmarkStart w:id="0" w:name="_PictureBullets"/>
      <w:r w:rsidRPr="001B44B2">
        <w:rPr>
          <w:rFonts w:ascii="Times New Roman" w:eastAsia="Times New Roman" w:hAnsi="Times New Roman"/>
          <w:vanish/>
          <w:sz w:val="24"/>
          <w:szCs w:val="24"/>
          <w:lang w:eastAsia="tr-TR"/>
        </w:rPr>
        <w:pict>
          <v:shape id="_x0000_i1039" type="#_x0000_t75" style="width:9.75pt;height:9.75pt" o:bullet="t">
            <v:imagedata r:id="rId14" o:title=""/>
          </v:shape>
        </w:pict>
      </w:r>
      <w:bookmarkEnd w:id="0"/>
    </w:p>
    <w:sectPr w:rsidR="00AB726E" w:rsidRPr="00347795" w:rsidSect="00567BB2">
      <w:pgSz w:w="11906" w:h="16838"/>
      <w:pgMar w:top="284" w:right="284" w:bottom="181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726E" w:rsidRDefault="00AB726E" w:rsidP="00274915">
      <w:pPr>
        <w:spacing w:after="0" w:line="240" w:lineRule="auto"/>
      </w:pPr>
      <w:r>
        <w:separator/>
      </w:r>
    </w:p>
  </w:endnote>
  <w:endnote w:type="continuationSeparator" w:id="1">
    <w:p w:rsidR="00AB726E" w:rsidRDefault="00AB726E" w:rsidP="002749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726E" w:rsidRDefault="00AB726E" w:rsidP="00274915">
      <w:pPr>
        <w:spacing w:after="0" w:line="240" w:lineRule="auto"/>
      </w:pPr>
      <w:r>
        <w:separator/>
      </w:r>
    </w:p>
  </w:footnote>
  <w:footnote w:type="continuationSeparator" w:id="1">
    <w:p w:rsidR="00AB726E" w:rsidRDefault="00AB726E" w:rsidP="002749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7B5638"/>
    <w:multiLevelType w:val="hybridMultilevel"/>
    <w:tmpl w:val="BC685228"/>
    <w:lvl w:ilvl="0" w:tplc="145EA480">
      <w:start w:val="1"/>
      <w:numFmt w:val="bullet"/>
      <w:lvlText w:val=""/>
      <w:lvlJc w:val="left"/>
      <w:pPr>
        <w:ind w:left="1470" w:hanging="360"/>
      </w:pPr>
      <w:rPr>
        <w:rFonts w:ascii="Symbol" w:hAnsi="Symbol" w:cs="Symbol" w:hint="default"/>
        <w:color w:val="auto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53DF61DB"/>
    <w:multiLevelType w:val="hybridMultilevel"/>
    <w:tmpl w:val="BB24DC8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embedSystemFonts/>
  <w:defaultTabStop w:val="708"/>
  <w:hyphenationZone w:val="425"/>
  <w:doNotHyphenateCaps/>
  <w:drawingGridHorizontalSpacing w:val="108"/>
  <w:drawingGridVerticalSpacing w:val="181"/>
  <w:displayHorizontalDrawingGridEvery w:val="2"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274915"/>
    <w:rsid w:val="00041E8A"/>
    <w:rsid w:val="000B024C"/>
    <w:rsid w:val="000B5D1E"/>
    <w:rsid w:val="000C4748"/>
    <w:rsid w:val="000D0EC9"/>
    <w:rsid w:val="000E69F3"/>
    <w:rsid w:val="00131028"/>
    <w:rsid w:val="00133341"/>
    <w:rsid w:val="0014380C"/>
    <w:rsid w:val="001B2143"/>
    <w:rsid w:val="001B44B2"/>
    <w:rsid w:val="001C1F51"/>
    <w:rsid w:val="00224AD1"/>
    <w:rsid w:val="00265AD4"/>
    <w:rsid w:val="002747BB"/>
    <w:rsid w:val="00274915"/>
    <w:rsid w:val="00294F92"/>
    <w:rsid w:val="002972C8"/>
    <w:rsid w:val="00297F04"/>
    <w:rsid w:val="002C2189"/>
    <w:rsid w:val="002D62D2"/>
    <w:rsid w:val="00347795"/>
    <w:rsid w:val="003607B8"/>
    <w:rsid w:val="003760EB"/>
    <w:rsid w:val="00430E64"/>
    <w:rsid w:val="004702FE"/>
    <w:rsid w:val="00485EDE"/>
    <w:rsid w:val="004A020C"/>
    <w:rsid w:val="004C162E"/>
    <w:rsid w:val="004C7901"/>
    <w:rsid w:val="00562E0D"/>
    <w:rsid w:val="00567BB2"/>
    <w:rsid w:val="005F398D"/>
    <w:rsid w:val="0060599F"/>
    <w:rsid w:val="00641B73"/>
    <w:rsid w:val="00670304"/>
    <w:rsid w:val="00675C95"/>
    <w:rsid w:val="00691E8A"/>
    <w:rsid w:val="006A0A4D"/>
    <w:rsid w:val="006D516B"/>
    <w:rsid w:val="006F6FF6"/>
    <w:rsid w:val="0074500F"/>
    <w:rsid w:val="0075143B"/>
    <w:rsid w:val="00774C17"/>
    <w:rsid w:val="0078753E"/>
    <w:rsid w:val="007B3F91"/>
    <w:rsid w:val="007C1966"/>
    <w:rsid w:val="007D5F92"/>
    <w:rsid w:val="007F2F0C"/>
    <w:rsid w:val="00815696"/>
    <w:rsid w:val="0083285F"/>
    <w:rsid w:val="0083625F"/>
    <w:rsid w:val="00861D34"/>
    <w:rsid w:val="0086452E"/>
    <w:rsid w:val="008743BE"/>
    <w:rsid w:val="00897026"/>
    <w:rsid w:val="008B727C"/>
    <w:rsid w:val="008D32FD"/>
    <w:rsid w:val="009031E5"/>
    <w:rsid w:val="00906C7A"/>
    <w:rsid w:val="00923D01"/>
    <w:rsid w:val="00973B93"/>
    <w:rsid w:val="009806CB"/>
    <w:rsid w:val="009C1992"/>
    <w:rsid w:val="009E69E7"/>
    <w:rsid w:val="009F0201"/>
    <w:rsid w:val="00A365B3"/>
    <w:rsid w:val="00A7001A"/>
    <w:rsid w:val="00A7301B"/>
    <w:rsid w:val="00A811AD"/>
    <w:rsid w:val="00AB726E"/>
    <w:rsid w:val="00AD1723"/>
    <w:rsid w:val="00AD2657"/>
    <w:rsid w:val="00AD7D9D"/>
    <w:rsid w:val="00B129F7"/>
    <w:rsid w:val="00B8257C"/>
    <w:rsid w:val="00BB656E"/>
    <w:rsid w:val="00C0377F"/>
    <w:rsid w:val="00C0402B"/>
    <w:rsid w:val="00C86094"/>
    <w:rsid w:val="00C87027"/>
    <w:rsid w:val="00C938E1"/>
    <w:rsid w:val="00C944FC"/>
    <w:rsid w:val="00D1730C"/>
    <w:rsid w:val="00D379E6"/>
    <w:rsid w:val="00D60F39"/>
    <w:rsid w:val="00D800EA"/>
    <w:rsid w:val="00D810D6"/>
    <w:rsid w:val="00D8711B"/>
    <w:rsid w:val="00DA3E60"/>
    <w:rsid w:val="00DC576F"/>
    <w:rsid w:val="00DD7A18"/>
    <w:rsid w:val="00E478A4"/>
    <w:rsid w:val="00E553EA"/>
    <w:rsid w:val="00ED087E"/>
    <w:rsid w:val="00EE182D"/>
    <w:rsid w:val="00EE7CC2"/>
    <w:rsid w:val="00F01A12"/>
    <w:rsid w:val="00FA1545"/>
    <w:rsid w:val="00FC566D"/>
    <w:rsid w:val="00FF5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2D2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274915"/>
  </w:style>
  <w:style w:type="paragraph" w:styleId="Footer">
    <w:name w:val="footer"/>
    <w:basedOn w:val="Normal"/>
    <w:link w:val="FooterChar"/>
    <w:uiPriority w:val="99"/>
    <w:semiHidden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274915"/>
  </w:style>
  <w:style w:type="table" w:styleId="TableGrid">
    <w:name w:val="Table Grid"/>
    <w:basedOn w:val="TableNormal"/>
    <w:uiPriority w:val="99"/>
    <w:rsid w:val="00294F92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9806CB"/>
    <w:pPr>
      <w:ind w:left="720"/>
    </w:pPr>
  </w:style>
  <w:style w:type="paragraph" w:styleId="NoSpacing">
    <w:name w:val="No Spacing"/>
    <w:uiPriority w:val="99"/>
    <w:qFormat/>
    <w:rsid w:val="00670304"/>
    <w:rPr>
      <w:rFonts w:cs="Calibri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1B2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214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0E69F3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7530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0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591</TotalTime>
  <Pages>4</Pages>
  <Words>1172</Words>
  <Characters>6685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sorubak.com; USER</dc:creator>
  <cp:keywords>sorubak.com</cp:keywords>
  <dc:description/>
  <cp:lastModifiedBy>edanur</cp:lastModifiedBy>
  <cp:revision>32</cp:revision>
  <dcterms:created xsi:type="dcterms:W3CDTF">2015-11-19T16:49:00Z</dcterms:created>
  <dcterms:modified xsi:type="dcterms:W3CDTF">2016-11-14T16:33:00Z</dcterms:modified>
  <cp:category>sorubak.com</cp:category>
</cp:coreProperties>
</file>