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FC" w:rsidRDefault="00D515FC" w:rsidP="00810C46">
      <w:pPr>
        <w:pStyle w:val="NoSpacing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…………………………………. ORTAOKULU</w:t>
      </w:r>
    </w:p>
    <w:p w:rsidR="00D515FC" w:rsidRDefault="00D515FC" w:rsidP="00810C46">
      <w:pPr>
        <w:pStyle w:val="NoSpacing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2016 – 2017 EĞİTİM ÖĞRETİM YILI </w:t>
      </w:r>
      <w:r w:rsidRPr="00955385">
        <w:rPr>
          <w:rFonts w:ascii="Comic Sans MS" w:hAnsi="Comic Sans MS" w:cs="Comic Sans MS"/>
          <w:sz w:val="24"/>
          <w:szCs w:val="24"/>
          <w:u w:val="single"/>
        </w:rPr>
        <w:t>5. SINIF</w:t>
      </w:r>
      <w:r>
        <w:rPr>
          <w:rFonts w:ascii="Comic Sans MS" w:hAnsi="Comic Sans MS" w:cs="Comic Sans MS"/>
          <w:sz w:val="24"/>
          <w:szCs w:val="24"/>
        </w:rPr>
        <w:t xml:space="preserve"> İNGİLİZCE</w:t>
      </w:r>
    </w:p>
    <w:p w:rsidR="00D515FC" w:rsidRDefault="00D515FC" w:rsidP="00810C46">
      <w:pPr>
        <w:pStyle w:val="NoSpacing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BİREYSELLEŞTİRİLMİŞ EĞİTİM PROGRAMI KAZANIMLARINA GÖRE HAZIRLANMIŞ</w:t>
      </w:r>
    </w:p>
    <w:p w:rsidR="00D515FC" w:rsidRDefault="00D515FC" w:rsidP="00671D8E">
      <w:pPr>
        <w:pStyle w:val="NoSpacing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1. DÖNEM 1. YAZILI</w:t>
      </w:r>
    </w:p>
    <w:p w:rsidR="00D515FC" w:rsidRDefault="00D515FC" w:rsidP="0087455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ADI SOYADI: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SINIF / NO: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PUAN:</w:t>
      </w:r>
    </w:p>
    <w:tbl>
      <w:tblPr>
        <w:tblpPr w:leftFromText="141" w:rightFromText="141" w:vertAnchor="text" w:horzAnchor="margin" w:tblpXSpec="center" w:tblpY="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D515FC" w:rsidRPr="00F57872">
        <w:tc>
          <w:tcPr>
            <w:tcW w:w="9212" w:type="dxa"/>
          </w:tcPr>
          <w:p w:rsidR="00D515FC" w:rsidRPr="00F57872" w:rsidRDefault="00D515FC" w:rsidP="0087455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57872">
              <w:rPr>
                <w:b/>
                <w:bCs/>
                <w:sz w:val="24"/>
                <w:szCs w:val="24"/>
              </w:rPr>
              <w:t>AŞAĞIDAKİ SORULARA AİT DOĞRU YANITIİŞARETLEYİNİZ. (4x5=20p)</w:t>
            </w:r>
          </w:p>
        </w:tc>
      </w:tr>
      <w:tr w:rsidR="00D515FC" w:rsidRPr="00F57872">
        <w:tc>
          <w:tcPr>
            <w:tcW w:w="9212" w:type="dxa"/>
          </w:tcPr>
          <w:p w:rsidR="00D515FC" w:rsidRPr="00F57872" w:rsidRDefault="00D515FC" w:rsidP="00707C37">
            <w:pPr>
              <w:spacing w:after="0" w:line="240" w:lineRule="auto"/>
              <w:rPr>
                <w:b/>
                <w:bCs/>
                <w:color w:val="000000"/>
                <w:sz w:val="32"/>
                <w:szCs w:val="32"/>
              </w:rPr>
            </w:pPr>
            <w:r w:rsidRPr="00F57872">
              <w:rPr>
                <w:b/>
                <w:bCs/>
                <w:color w:val="000000"/>
                <w:sz w:val="32"/>
                <w:szCs w:val="32"/>
              </w:rPr>
              <w:t xml:space="preserve">1*What is your name ? </w:t>
            </w:r>
          </w:p>
          <w:p w:rsidR="00D515FC" w:rsidRPr="00F57872" w:rsidRDefault="00D515FC" w:rsidP="00707C3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57872">
              <w:rPr>
                <w:b/>
                <w:bCs/>
                <w:color w:val="000000"/>
              </w:rPr>
              <w:t>Sorusunun yanıtı hangi seçenekte?</w:t>
            </w:r>
          </w:p>
          <w:p w:rsidR="00D515FC" w:rsidRPr="00F57872" w:rsidRDefault="00D515FC" w:rsidP="00707C37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57872">
              <w:rPr>
                <w:b/>
                <w:bCs/>
                <w:color w:val="000000"/>
              </w:rPr>
              <w:t xml:space="preserve">A) </w:t>
            </w:r>
            <w:r w:rsidRPr="00F57872">
              <w:rPr>
                <w:color w:val="000000"/>
                <w:sz w:val="24"/>
                <w:szCs w:val="24"/>
              </w:rPr>
              <w:t>He is MERTCAN       B)She is MERTCAN     C) My name is ARDA</w:t>
            </w:r>
          </w:p>
          <w:p w:rsidR="00D515FC" w:rsidRPr="00F57872" w:rsidRDefault="00D515FC" w:rsidP="00707C3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D515FC" w:rsidRPr="00F57872" w:rsidRDefault="00D515FC" w:rsidP="00707C37">
            <w:pPr>
              <w:spacing w:after="0" w:line="240" w:lineRule="auto"/>
              <w:rPr>
                <w:b/>
                <w:bCs/>
                <w:color w:val="000000"/>
                <w:sz w:val="32"/>
                <w:szCs w:val="32"/>
              </w:rPr>
            </w:pPr>
            <w:r w:rsidRPr="00F57872">
              <w:rPr>
                <w:b/>
                <w:bCs/>
                <w:color w:val="000000"/>
                <w:sz w:val="32"/>
                <w:szCs w:val="32"/>
              </w:rPr>
              <w:t xml:space="preserve">2*good morning”  </w:t>
            </w:r>
          </w:p>
          <w:p w:rsidR="00D515FC" w:rsidRPr="00F57872" w:rsidRDefault="00D515FC" w:rsidP="00707C3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57872">
              <w:rPr>
                <w:b/>
                <w:bCs/>
                <w:color w:val="000000"/>
              </w:rPr>
              <w:t>kelimesinin  anlamı hangi seçenekte?</w:t>
            </w:r>
          </w:p>
          <w:p w:rsidR="00D515FC" w:rsidRPr="00F57872" w:rsidRDefault="00D515FC" w:rsidP="00707C37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57872">
              <w:rPr>
                <w:color w:val="000000"/>
                <w:sz w:val="24"/>
                <w:szCs w:val="24"/>
              </w:rPr>
              <w:t xml:space="preserve">A) Günaydın      B) iyi akşamlar     C) merhaba  </w:t>
            </w:r>
          </w:p>
          <w:p w:rsidR="00D515FC" w:rsidRPr="00F57872" w:rsidRDefault="00D515FC" w:rsidP="00707C37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:rsidR="00D515FC" w:rsidRPr="00F57872" w:rsidRDefault="00D515FC" w:rsidP="00707C37">
            <w:pPr>
              <w:spacing w:after="0" w:line="240" w:lineRule="auto"/>
              <w:rPr>
                <w:b/>
                <w:bCs/>
                <w:color w:val="000000"/>
                <w:sz w:val="32"/>
                <w:szCs w:val="32"/>
              </w:rPr>
            </w:pPr>
            <w:r w:rsidRPr="00F57872">
              <w:rPr>
                <w:b/>
                <w:bCs/>
                <w:color w:val="000000"/>
                <w:sz w:val="32"/>
                <w:szCs w:val="32"/>
              </w:rPr>
              <w:t xml:space="preserve">3*Hello  “             </w:t>
            </w:r>
          </w:p>
          <w:p w:rsidR="00D515FC" w:rsidRPr="00F57872" w:rsidRDefault="00D515FC" w:rsidP="00707C3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57872">
              <w:rPr>
                <w:b/>
                <w:bCs/>
                <w:color w:val="000000"/>
              </w:rPr>
              <w:t>kelimesinin  anlamı hangi seçenekte?</w:t>
            </w:r>
          </w:p>
          <w:p w:rsidR="00D515FC" w:rsidRPr="00F57872" w:rsidRDefault="00D515FC" w:rsidP="00707C37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57872">
              <w:rPr>
                <w:color w:val="000000"/>
                <w:sz w:val="24"/>
                <w:szCs w:val="24"/>
              </w:rPr>
              <w:t>A) Merhaba      B) hoşçakal     C) elma</w:t>
            </w:r>
          </w:p>
          <w:p w:rsidR="00D515FC" w:rsidRPr="00F57872" w:rsidRDefault="00D515FC" w:rsidP="00707C37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D515FC" w:rsidRPr="00F57872" w:rsidRDefault="00D515FC" w:rsidP="005F007B">
            <w:pPr>
              <w:spacing w:after="0" w:line="240" w:lineRule="auto"/>
              <w:rPr>
                <w:b/>
                <w:bCs/>
                <w:color w:val="000000"/>
                <w:sz w:val="32"/>
                <w:szCs w:val="32"/>
              </w:rPr>
            </w:pPr>
            <w:r w:rsidRPr="00F57872">
              <w:rPr>
                <w:b/>
                <w:bCs/>
                <w:color w:val="000000"/>
                <w:sz w:val="32"/>
                <w:szCs w:val="32"/>
              </w:rPr>
              <w:t xml:space="preserve">4*Kahvaltı yapmak“             </w:t>
            </w:r>
          </w:p>
          <w:p w:rsidR="00D515FC" w:rsidRPr="00F57872" w:rsidRDefault="00D515FC" w:rsidP="005F007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F57872">
              <w:rPr>
                <w:b/>
                <w:bCs/>
                <w:color w:val="000000"/>
              </w:rPr>
              <w:t>kelimesinin  İngilizcesi hangi seçenekte?</w:t>
            </w:r>
          </w:p>
          <w:p w:rsidR="00D515FC" w:rsidRPr="00F57872" w:rsidRDefault="00D515FC" w:rsidP="005F007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57872">
              <w:rPr>
                <w:color w:val="000000"/>
                <w:sz w:val="24"/>
                <w:szCs w:val="24"/>
              </w:rPr>
              <w:t>A) read      B) have breakfast     C) listen</w:t>
            </w:r>
          </w:p>
          <w:p w:rsidR="00D515FC" w:rsidRPr="00F57872" w:rsidRDefault="00D515FC" w:rsidP="0087455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D515FC" w:rsidRPr="00810C46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</w:t>
      </w: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671D8E">
      <w:pPr>
        <w:pStyle w:val="NoSpacing"/>
        <w:rPr>
          <w:rFonts w:ascii="Comic Sans MS" w:hAnsi="Comic Sans MS" w:cs="Comic Sans MS"/>
          <w:b/>
          <w:bCs/>
        </w:rPr>
      </w:pPr>
    </w:p>
    <w:p w:rsidR="00D515FC" w:rsidRDefault="00D515FC" w:rsidP="00671D8E">
      <w:pPr>
        <w:pStyle w:val="NoSpacing"/>
        <w:rPr>
          <w:rFonts w:ascii="Comic Sans MS" w:hAnsi="Comic Sans MS" w:cs="Comic Sans MS"/>
          <w:b/>
          <w:bCs/>
        </w:rPr>
      </w:pPr>
    </w:p>
    <w:p w:rsidR="00D515FC" w:rsidRDefault="00D515FC" w:rsidP="00671D8E">
      <w:pPr>
        <w:pStyle w:val="NoSpacing"/>
        <w:rPr>
          <w:rFonts w:ascii="Comic Sans MS" w:hAnsi="Comic Sans MS" w:cs="Comic Sans MS"/>
          <w:b/>
          <w:bCs/>
        </w:rPr>
      </w:pPr>
    </w:p>
    <w:p w:rsidR="00D515FC" w:rsidRPr="00671D8E" w:rsidRDefault="00D515FC" w:rsidP="00671D8E">
      <w:pPr>
        <w:pStyle w:val="NoSpacing"/>
        <w:rPr>
          <w:rFonts w:ascii="Comic Sans MS" w:hAnsi="Comic Sans MS" w:cs="Comic Sans MS"/>
          <w:b/>
          <w:bCs/>
        </w:rPr>
      </w:pPr>
      <w:r w:rsidRPr="00671D8E">
        <w:rPr>
          <w:rFonts w:ascii="Comic Sans MS" w:hAnsi="Comic Sans MS" w:cs="Comic Sans MS"/>
          <w:b/>
          <w:bCs/>
        </w:rPr>
        <w:t>B) Verilen kelimelerle resimleri eşleştiriniz.</w:t>
      </w:r>
      <w:r>
        <w:rPr>
          <w:rFonts w:ascii="Comic Sans MS" w:hAnsi="Comic Sans MS" w:cs="Comic Sans MS"/>
          <w:b/>
          <w:bCs/>
        </w:rPr>
        <w:t>(4X5=20P)</w:t>
      </w:r>
    </w:p>
    <w:p w:rsidR="00D515FC" w:rsidRDefault="00D515FC" w:rsidP="00671D8E">
      <w:pPr>
        <w:pStyle w:val="NoSpacing"/>
      </w:pPr>
      <w:r w:rsidRPr="00EB5D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ANd9GcSbJMEBZ1Gts73EhaCN16f4Mj4FFQVR67rolhqPDZpV9vfF7ziN" style="width:69.75pt;height:85.5pt;visibility:visible">
            <v:imagedata r:id="rId5" o:title=""/>
          </v:shape>
        </w:pict>
      </w: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 w:rsidRPr="00671D8E">
        <w:rPr>
          <w:rFonts w:ascii="Lucida Handwriting" w:hAnsi="Lucida Handwriting" w:cs="Lucida Handwriting"/>
          <w:sz w:val="32"/>
          <w:szCs w:val="32"/>
        </w:rPr>
        <w:t>a) Watch tv</w:t>
      </w:r>
      <w:r w:rsidRPr="00671D8E">
        <w:rPr>
          <w:sz w:val="32"/>
          <w:szCs w:val="32"/>
        </w:rPr>
        <w:t xml:space="preserve">           </w:t>
      </w:r>
    </w:p>
    <w:p w:rsidR="00D515FC" w:rsidRDefault="00D515FC" w:rsidP="00671D8E">
      <w:pPr>
        <w:pStyle w:val="NoSpacing"/>
      </w:pPr>
      <w:r w:rsidRPr="00EB5D2C">
        <w:rPr>
          <w:noProof/>
        </w:rPr>
        <w:pict>
          <v:shape id="Resim 2" o:spid="_x0000_i1026" type="#_x0000_t75" alt="ANd9GcQl8PD8P1p_z_-k5YGkp_Ge8pUWsFtgcdHZjk_FXGeFFDifHEJ4nw" style="width:69pt;height:90.75pt;visibility:visible">
            <v:imagedata r:id="rId6" o:title=""/>
          </v:shape>
        </w:pict>
      </w:r>
      <w:r>
        <w:tab/>
      </w:r>
      <w:r>
        <w:tab/>
      </w:r>
      <w:r>
        <w:tab/>
      </w:r>
      <w:r>
        <w:tab/>
      </w:r>
      <w:r w:rsidRPr="001C3EE9">
        <w:rPr>
          <w:rFonts w:ascii="Forte" w:hAnsi="Forte" w:cs="Forte"/>
          <w:sz w:val="40"/>
          <w:szCs w:val="40"/>
        </w:rPr>
        <w:t>b) play football</w:t>
      </w:r>
      <w:r w:rsidRPr="001C3EE9">
        <w:rPr>
          <w:sz w:val="40"/>
          <w:szCs w:val="40"/>
        </w:rPr>
        <w:t xml:space="preserve">            </w:t>
      </w:r>
    </w:p>
    <w:p w:rsidR="00D515FC" w:rsidRDefault="00D515FC" w:rsidP="00671D8E">
      <w:pPr>
        <w:pStyle w:val="NoSpacing"/>
      </w:pPr>
      <w:r w:rsidRPr="00EB5D2C">
        <w:rPr>
          <w:noProof/>
        </w:rPr>
        <w:pict>
          <v:shape id="Resim 3" o:spid="_x0000_i1027" type="#_x0000_t75" alt="ANd9GcQopGngDdXDbYr3vGG14Qbcz7giENfs1Ym1dOUvqJ9LF3F13z2X" style="width:82.5pt;height:82.5pt;visibility:visible">
            <v:imagedata r:id="rId7" o:title="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3EE9">
        <w:rPr>
          <w:rFonts w:ascii="Comic Sans MS" w:hAnsi="Comic Sans MS" w:cs="Comic Sans MS"/>
        </w:rPr>
        <w:tab/>
      </w:r>
      <w:r w:rsidRPr="001C3EE9">
        <w:rPr>
          <w:rFonts w:ascii="Comic Sans MS" w:hAnsi="Comic Sans MS" w:cs="Comic Sans MS"/>
          <w:sz w:val="40"/>
          <w:szCs w:val="40"/>
        </w:rPr>
        <w:t>c) read a book</w:t>
      </w:r>
      <w:r w:rsidRPr="001C3EE9">
        <w:rPr>
          <w:sz w:val="40"/>
          <w:szCs w:val="40"/>
        </w:rPr>
        <w:t xml:space="preserve">              </w:t>
      </w:r>
    </w:p>
    <w:p w:rsidR="00D515FC" w:rsidRDefault="00D515FC" w:rsidP="00671D8E">
      <w:pPr>
        <w:pStyle w:val="NoSpacing"/>
      </w:pPr>
      <w:r>
        <w:t xml:space="preserve">  </w:t>
      </w:r>
      <w:r w:rsidRPr="00EB5D2C">
        <w:rPr>
          <w:noProof/>
        </w:rPr>
        <w:pict>
          <v:shape id="Resim 4" o:spid="_x0000_i1028" type="#_x0000_t75" alt="ANd9GcTqT_xhKPFTbEWZMNkFhgjodpQmA7QrZdRn3mdK3d87seF9kG3asA" style="width:90.75pt;height:73.5pt;visibility:visible">
            <v:imagedata r:id="rId8" o:title=""/>
          </v:shape>
        </w:pict>
      </w:r>
      <w:r>
        <w:tab/>
      </w:r>
      <w:r>
        <w:tab/>
      </w:r>
      <w:r>
        <w:tab/>
      </w:r>
      <w:r>
        <w:tab/>
      </w:r>
      <w:r w:rsidRPr="001C3EE9">
        <w:rPr>
          <w:rFonts w:ascii="Bernard MT Condensed" w:hAnsi="Bernard MT Condensed" w:cs="Bernard MT Condensed"/>
          <w:sz w:val="40"/>
          <w:szCs w:val="40"/>
        </w:rPr>
        <w:t>d) listen to music</w:t>
      </w: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1C3EE9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C) </w:t>
      </w:r>
      <w:r w:rsidRPr="001C3EE9">
        <w:rPr>
          <w:rFonts w:ascii="Comic Sans MS" w:hAnsi="Comic Sans MS" w:cs="Comic Sans MS"/>
          <w:sz w:val="24"/>
          <w:szCs w:val="24"/>
        </w:rPr>
        <w:t>Resimlerin altına verilen kelimeleri kullanarak İngilizcelerini yazınız</w:t>
      </w:r>
      <w:r>
        <w:rPr>
          <w:rFonts w:ascii="Comic Sans MS" w:hAnsi="Comic Sans MS" w:cs="Comic Sans MS"/>
          <w:sz w:val="24"/>
          <w:szCs w:val="24"/>
        </w:rPr>
        <w:t>. (4X5=20P)</w:t>
      </w:r>
    </w:p>
    <w:p w:rsidR="00D515FC" w:rsidRPr="001C3EE9" w:rsidRDefault="00D515FC" w:rsidP="001C3EE9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1C3EE9">
      <w:pPr>
        <w:pStyle w:val="NoSpacing"/>
        <w:rPr>
          <w:rFonts w:ascii="Comic Sans MS" w:hAnsi="Comic Sans MS" w:cs="Comic Sans MS"/>
          <w:sz w:val="24"/>
          <w:szCs w:val="24"/>
        </w:rPr>
      </w:pPr>
      <w:hyperlink r:id="rId9" w:history="1">
        <w:r w:rsidRPr="00F57872">
          <w:rPr>
            <w:rFonts w:ascii="Comic Sans MS" w:hAnsi="Comic Sans MS" w:cs="Comic Sans MS"/>
            <w:noProof/>
            <w:color w:val="0000FF"/>
            <w:sz w:val="24"/>
            <w:szCs w:val="24"/>
            <w:shd w:val="clear" w:color="auto" w:fill="CCCCCC"/>
          </w:rPr>
          <w:pict>
            <v:shape id="_x0000_i1029" type="#_x0000_t75" alt="https://encrypted-tbn3.gstatic.com/images?q=tbn:ANd9GcQ4n2CQG9K2FjR7LI2TVipaH7qDCCHZNN2AKnQNtx-PXGHUeoMe" href="http://www.google.com.tr/imgres?hl=tr&amp;biw=1366&amp;bih=572&amp;tbm=isch&amp;tbnid=FAMf7l_8ufTs5M:&amp;imgrefurl=http://kataaulia.com/hospital-building-clip-art/&amp;docid=_iTKU8vV3vMgUM&amp;imgurl=http://kataaulia.com/wp-content/uploads/2013/05/hospital-building-clip-art.png&amp;w=1600&amp;h=1200&amp;ei=JOpTUr_CKcXqswb6-YCIDQ&amp;zoom=1&amp;iact=rc&amp;page=2&amp;tbnh=183&amp;tbnw=244&amp;start=14&amp;ndsp=21&amp;ved=1t:429,r:22,s:0&amp;tx=158&amp;ty=" style="width:68.25pt;height:65.25pt;visibility:visible" o:button="t">
              <v:fill o:detectmouseclick="t"/>
              <v:imagedata r:id="rId10" o:title=""/>
            </v:shape>
          </w:pict>
        </w:r>
      </w:hyperlink>
      <w:r w:rsidRPr="001C3EE9">
        <w:rPr>
          <w:rFonts w:ascii="Comic Sans MS" w:hAnsi="Comic Sans MS" w:cs="Comic Sans MS"/>
          <w:sz w:val="24"/>
          <w:szCs w:val="24"/>
        </w:rPr>
        <w:t xml:space="preserve">          </w:t>
      </w:r>
      <w:r w:rsidRPr="00F57872">
        <w:rPr>
          <w:rFonts w:ascii="Comic Sans MS" w:hAnsi="Comic Sans MS" w:cs="Comic Sans MS"/>
          <w:noProof/>
          <w:sz w:val="24"/>
          <w:szCs w:val="24"/>
        </w:rPr>
        <w:pict>
          <v:shape id="Resim 46" o:spid="_x0000_i1030" type="#_x0000_t75" alt="ANd9GcR717FwAL13wuC5l3JpHQoU_AQWi2Jp_QlQWKW2_x6zmug4JCDJ" style="width:112.5pt;height:84pt;visibility:visible">
            <v:imagedata r:id="rId11" o:title=""/>
          </v:shape>
        </w:pict>
      </w:r>
      <w:r w:rsidRPr="001C3EE9">
        <w:rPr>
          <w:rFonts w:ascii="Comic Sans MS" w:hAnsi="Comic Sans MS" w:cs="Comic Sans MS"/>
          <w:sz w:val="24"/>
          <w:szCs w:val="24"/>
        </w:rPr>
        <w:t xml:space="preserve">      </w:t>
      </w:r>
      <w:r w:rsidRPr="00F57872">
        <w:rPr>
          <w:rFonts w:ascii="Comic Sans MS" w:hAnsi="Comic Sans MS" w:cs="Comic Sans MS"/>
          <w:noProof/>
          <w:sz w:val="24"/>
          <w:szCs w:val="24"/>
        </w:rPr>
        <w:pict>
          <v:shape id="Resim 47" o:spid="_x0000_i1031" type="#_x0000_t75" alt="ANd9GcR9JmSpfZcygVkfqIXbaXd_Kv1VOvxSxqUFKGGKU3bIjA4IU2lj" style="width:89.25pt;height:89.25pt;visibility:visible">
            <v:imagedata r:id="rId12" o:title=""/>
          </v:shape>
        </w:pict>
      </w:r>
      <w:r w:rsidRPr="001C3EE9">
        <w:rPr>
          <w:rFonts w:ascii="Comic Sans MS" w:hAnsi="Comic Sans MS" w:cs="Comic Sans MS"/>
          <w:sz w:val="24"/>
          <w:szCs w:val="24"/>
        </w:rPr>
        <w:t xml:space="preserve">     </w:t>
      </w:r>
      <w:r w:rsidRPr="00F57872">
        <w:rPr>
          <w:rFonts w:ascii="Comic Sans MS" w:hAnsi="Comic Sans MS" w:cs="Comic Sans MS"/>
          <w:noProof/>
          <w:sz w:val="24"/>
          <w:szCs w:val="24"/>
        </w:rPr>
        <w:pict>
          <v:shape id="Resim 48" o:spid="_x0000_i1032" type="#_x0000_t75" alt="ANd9GcRXTMd0XuKAhIERdetU62OsICuX949r5qO_mHthdaUc73DOPhf2yLaNyY07" style="width:127.5pt;height:78pt;visibility:visible">
            <v:imagedata r:id="rId13" o:title=""/>
          </v:shape>
        </w:pict>
      </w:r>
      <w:r w:rsidRPr="001C3EE9">
        <w:rPr>
          <w:rFonts w:ascii="Comic Sans MS" w:hAnsi="Comic Sans MS" w:cs="Comic Sans MS"/>
          <w:sz w:val="24"/>
          <w:szCs w:val="24"/>
        </w:rPr>
        <w:t xml:space="preserve">     1…………………                 2………………</w:t>
      </w:r>
      <w:r w:rsidRPr="001C3EE9">
        <w:rPr>
          <w:rFonts w:ascii="Comic Sans MS" w:hAnsi="Comic Sans MS" w:cs="Comic Sans MS"/>
          <w:sz w:val="24"/>
          <w:szCs w:val="24"/>
        </w:rPr>
        <w:tab/>
        <w:t xml:space="preserve">       </w:t>
      </w:r>
      <w:r>
        <w:rPr>
          <w:rFonts w:ascii="Comic Sans MS" w:hAnsi="Comic Sans MS" w:cs="Comic Sans MS"/>
          <w:sz w:val="24"/>
          <w:szCs w:val="24"/>
        </w:rPr>
        <w:t xml:space="preserve">   </w:t>
      </w:r>
      <w:r w:rsidRPr="001C3EE9">
        <w:rPr>
          <w:rFonts w:ascii="Comic Sans MS" w:hAnsi="Comic Sans MS" w:cs="Comic Sans MS"/>
          <w:sz w:val="24"/>
          <w:szCs w:val="24"/>
        </w:rPr>
        <w:t xml:space="preserve">3…………………………              4…………………        </w:t>
      </w:r>
    </w:p>
    <w:p w:rsidR="00D515FC" w:rsidRPr="001C3EE9" w:rsidRDefault="00D515FC" w:rsidP="001C3EE9">
      <w:pPr>
        <w:pStyle w:val="NoSpacing"/>
        <w:rPr>
          <w:rFonts w:ascii="Comic Sans MS" w:hAnsi="Comic Sans MS" w:cs="Comic Sans MS"/>
          <w:sz w:val="24"/>
          <w:szCs w:val="24"/>
        </w:rPr>
      </w:pPr>
      <w:r w:rsidRPr="001C3EE9">
        <w:rPr>
          <w:rFonts w:ascii="Comic Sans MS" w:hAnsi="Comic Sans MS" w:cs="Comic Sans MS"/>
          <w:sz w:val="24"/>
          <w:szCs w:val="24"/>
        </w:rPr>
        <w:t xml:space="preserve"> </w:t>
      </w:r>
    </w:p>
    <w:p w:rsidR="00D515FC" w:rsidRPr="001C3EE9" w:rsidRDefault="00D515FC" w:rsidP="001C3EE9">
      <w:pPr>
        <w:pStyle w:val="NoSpacing"/>
        <w:jc w:val="center"/>
        <w:rPr>
          <w:rFonts w:ascii="Lucida Handwriting" w:hAnsi="Lucida Handwriting" w:cs="Lucida Handwriting"/>
          <w:b/>
          <w:bCs/>
          <w:noProof/>
          <w:sz w:val="24"/>
          <w:szCs w:val="24"/>
        </w:rPr>
      </w:pPr>
      <w:r w:rsidRPr="001C3EE9">
        <w:rPr>
          <w:rFonts w:ascii="Lucida Handwriting" w:hAnsi="Lucida Handwriting" w:cs="Lucida Handwriting"/>
          <w:b/>
          <w:bCs/>
          <w:noProof/>
          <w:sz w:val="24"/>
          <w:szCs w:val="24"/>
          <w:bdr w:val="single" w:sz="4" w:space="0" w:color="auto"/>
        </w:rPr>
        <w:t>RESTAURANT        HOSPITAL              POST OFFICE                 BANK</w:t>
      </w: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Pr="004C7BF4" w:rsidRDefault="00D515FC" w:rsidP="00810C46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4C7BF4">
        <w:rPr>
          <w:rFonts w:ascii="Comic Sans MS" w:hAnsi="Comic Sans MS" w:cs="Comic Sans MS"/>
          <w:b/>
          <w:bCs/>
          <w:sz w:val="24"/>
          <w:szCs w:val="24"/>
        </w:rPr>
        <w:t>D) verilen kelimeleri bulmacada bulunuz.</w:t>
      </w:r>
      <w:r>
        <w:rPr>
          <w:rFonts w:ascii="Comic Sans MS" w:hAnsi="Comic Sans MS" w:cs="Comic Sans MS"/>
          <w:b/>
          <w:bCs/>
          <w:sz w:val="24"/>
          <w:szCs w:val="24"/>
        </w:rPr>
        <w:t>(10x4=40)</w:t>
      </w: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7"/>
        <w:gridCol w:w="697"/>
        <w:gridCol w:w="697"/>
        <w:gridCol w:w="698"/>
        <w:gridCol w:w="698"/>
        <w:gridCol w:w="698"/>
        <w:gridCol w:w="698"/>
        <w:gridCol w:w="698"/>
        <w:gridCol w:w="698"/>
        <w:gridCol w:w="2476"/>
      </w:tblGrid>
      <w:tr w:rsidR="00D515FC" w:rsidRPr="00F57872">
        <w:trPr>
          <w:trHeight w:val="619"/>
          <w:jc w:val="center"/>
        </w:trPr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I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N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N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R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W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T</w:t>
            </w:r>
          </w:p>
        </w:tc>
        <w:tc>
          <w:tcPr>
            <w:tcW w:w="698" w:type="dxa"/>
            <w:vMerge w:val="restart"/>
            <w:tcBorders>
              <w:top w:val="nil"/>
            </w:tcBorders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  <w:vMerge w:val="restart"/>
          </w:tcPr>
          <w:p w:rsidR="00D515FC" w:rsidRPr="005F007B" w:rsidRDefault="00D515FC" w:rsidP="00067392">
            <w:pPr>
              <w:pStyle w:val="ListParagraph"/>
              <w:spacing w:after="0" w:line="240" w:lineRule="auto"/>
              <w:rPr>
                <w:color w:val="000000"/>
                <w:sz w:val="28"/>
                <w:szCs w:val="28"/>
              </w:rPr>
            </w:pPr>
          </w:p>
          <w:p w:rsidR="00D515FC" w:rsidRPr="005F007B" w:rsidRDefault="00D515FC" w:rsidP="00067392">
            <w:pPr>
              <w:pStyle w:val="ListParagraph"/>
              <w:spacing w:after="0" w:line="240" w:lineRule="auto"/>
              <w:rPr>
                <w:color w:val="000000"/>
                <w:sz w:val="28"/>
                <w:szCs w:val="28"/>
              </w:rPr>
            </w:pP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HELLO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HI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WATCH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GET UP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HAVE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DINNER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READ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LISTEN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BRUSH</w:t>
            </w:r>
          </w:p>
          <w:p w:rsidR="00D515FC" w:rsidRPr="005F007B" w:rsidRDefault="00D515FC" w:rsidP="000673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5F007B">
              <w:rPr>
                <w:color w:val="000000"/>
                <w:sz w:val="28"/>
                <w:szCs w:val="28"/>
              </w:rPr>
              <w:t>WASH</w:t>
            </w:r>
          </w:p>
        </w:tc>
      </w:tr>
      <w:tr w:rsidR="00D515FC" w:rsidRPr="00F57872">
        <w:trPr>
          <w:trHeight w:val="580"/>
          <w:jc w:val="center"/>
        </w:trPr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 xml:space="preserve"> A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H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L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L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O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H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698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D515FC" w:rsidRPr="00F57872">
        <w:trPr>
          <w:trHeight w:val="619"/>
          <w:jc w:val="center"/>
        </w:trPr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R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L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İ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698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D515FC" w:rsidRPr="00F57872">
        <w:trPr>
          <w:trHeight w:val="619"/>
          <w:jc w:val="center"/>
        </w:trPr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W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T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H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W</w:t>
            </w:r>
          </w:p>
        </w:tc>
        <w:tc>
          <w:tcPr>
            <w:tcW w:w="698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D515FC" w:rsidRPr="00F57872">
        <w:trPr>
          <w:trHeight w:val="580"/>
          <w:jc w:val="center"/>
        </w:trPr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F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T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G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T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U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U</w:t>
            </w:r>
          </w:p>
        </w:tc>
        <w:tc>
          <w:tcPr>
            <w:tcW w:w="698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D515FC" w:rsidRPr="00F57872">
        <w:trPr>
          <w:trHeight w:val="619"/>
          <w:jc w:val="center"/>
        </w:trPr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H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V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W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H</w:t>
            </w:r>
          </w:p>
        </w:tc>
        <w:tc>
          <w:tcPr>
            <w:tcW w:w="698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D515FC" w:rsidRPr="00F57872">
        <w:trPr>
          <w:trHeight w:val="619"/>
          <w:jc w:val="center"/>
        </w:trPr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L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I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T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N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R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H</w:t>
            </w:r>
          </w:p>
        </w:tc>
        <w:tc>
          <w:tcPr>
            <w:tcW w:w="698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D515FC" w:rsidRPr="00F57872">
        <w:trPr>
          <w:trHeight w:val="619"/>
          <w:jc w:val="center"/>
        </w:trPr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M</w:t>
            </w:r>
          </w:p>
        </w:tc>
        <w:tc>
          <w:tcPr>
            <w:tcW w:w="697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R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U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S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H</w:t>
            </w:r>
          </w:p>
        </w:tc>
        <w:tc>
          <w:tcPr>
            <w:tcW w:w="698" w:type="dxa"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57872">
              <w:rPr>
                <w:color w:val="000000"/>
                <w:sz w:val="28"/>
                <w:szCs w:val="28"/>
              </w:rPr>
              <w:t>N</w:t>
            </w:r>
          </w:p>
        </w:tc>
        <w:tc>
          <w:tcPr>
            <w:tcW w:w="698" w:type="dxa"/>
            <w:vMerge/>
            <w:tcBorders>
              <w:bottom w:val="nil"/>
            </w:tcBorders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476" w:type="dxa"/>
            <w:vMerge/>
          </w:tcPr>
          <w:p w:rsidR="00D515FC" w:rsidRPr="00F57872" w:rsidRDefault="00D515FC" w:rsidP="000673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10C46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D515FC" w:rsidRDefault="00D515FC" w:rsidP="0087455A">
      <w:pPr>
        <w:pStyle w:val="NoSpacing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………………………….</w:t>
      </w:r>
    </w:p>
    <w:p w:rsidR="00D515FC" w:rsidRPr="00810C46" w:rsidRDefault="00D515FC" w:rsidP="0087455A">
      <w:pPr>
        <w:pStyle w:val="NoSpacing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İNGİLİZCE ÖĞRETMENİ</w:t>
      </w:r>
    </w:p>
    <w:sectPr w:rsidR="00D515FC" w:rsidRPr="00810C46" w:rsidSect="00810C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CE2"/>
    <w:multiLevelType w:val="hybridMultilevel"/>
    <w:tmpl w:val="92485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0C46"/>
    <w:rsid w:val="00067392"/>
    <w:rsid w:val="000846DB"/>
    <w:rsid w:val="001C3EE9"/>
    <w:rsid w:val="002F0BCF"/>
    <w:rsid w:val="004C7BF4"/>
    <w:rsid w:val="004F5404"/>
    <w:rsid w:val="005F007B"/>
    <w:rsid w:val="00671D8E"/>
    <w:rsid w:val="00707C37"/>
    <w:rsid w:val="00810C46"/>
    <w:rsid w:val="0087455A"/>
    <w:rsid w:val="008B3159"/>
    <w:rsid w:val="00955385"/>
    <w:rsid w:val="00D04B1C"/>
    <w:rsid w:val="00D515FC"/>
    <w:rsid w:val="00EB5D2C"/>
    <w:rsid w:val="00F5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6D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10C46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671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1D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C7BF4"/>
    <w:pPr>
      <w:ind w:left="72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hl=tr&amp;biw=1366&amp;bih=572&amp;tbm=isch&amp;tbnid=FAMf7l_8ufTs5M:&amp;imgrefurl=http://kataaulia.com/hospital-building-clip-art/&amp;docid=_iTKU8vV3vMgUM&amp;imgurl=http://kataaulia.com/wp-content/uploads/2013/05/hospital-building-clip-art.png&amp;w=1600&amp;h=1200&amp;ei=JOpTUr_CKcXqswb6-YCIDQ&amp;zoom=1&amp;iact=rc&amp;page=2&amp;tbnh=183&amp;tbnw=244&amp;start=14&amp;ndsp=21&amp;ved=1t:429,r:22,s:0&amp;tx=158&amp;ty=8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287</Words>
  <Characters>1636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subject/>
  <dc:creator>birol</dc:creator>
  <cp:keywords/>
  <dc:description/>
  <cp:lastModifiedBy>edanur</cp:lastModifiedBy>
  <cp:revision>2</cp:revision>
  <dcterms:created xsi:type="dcterms:W3CDTF">2016-11-13T20:43:00Z</dcterms:created>
  <dcterms:modified xsi:type="dcterms:W3CDTF">2016-11-13T20:43:00Z</dcterms:modified>
</cp:coreProperties>
</file>