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5CD" w:rsidRDefault="00BD35CD" w:rsidP="00AE7A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D35CD" w:rsidRDefault="00BD35CD" w:rsidP="00AE7A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D35CD" w:rsidRDefault="00BD35CD" w:rsidP="00AE7A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……………………………………………… ANADOLU LİSESİ 2015-2016 EĞİTİM-ÖĞRETİM YILI II.DÖNEM 10.SINIFLAR ASTRONOMİ VE UZAY BİLİMLERİ DERSİ ORTAK SINAV SORULARI </w:t>
      </w:r>
    </w:p>
    <w:p w:rsidR="00BD35CD" w:rsidRPr="00DA65B3" w:rsidRDefault="00BD35CD" w:rsidP="00AE7A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ADI:                                     SOYADI:                                       NO:                                        SINIFI:</w:t>
      </w:r>
      <w:r w:rsidRPr="00143E0D">
        <w:rPr>
          <w:rFonts w:ascii="Times New Roman" w:hAnsi="Times New Roman" w:cs="Times New Roman"/>
          <w:sz w:val="20"/>
          <w:szCs w:val="20"/>
          <w:shd w:val="clear" w:color="auto" w:fill="FAFAFA"/>
        </w:rPr>
        <w:t xml:space="preserve"> </w:t>
      </w:r>
    </w:p>
    <w:p w:rsidR="00BD35CD" w:rsidRDefault="00BD35CD" w:rsidP="00DB59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A65B3">
        <w:rPr>
          <w:rFonts w:ascii="Times New Roman" w:hAnsi="Times New Roman" w:cs="Times New Roman"/>
          <w:b/>
          <w:bCs/>
          <w:sz w:val="20"/>
          <w:szCs w:val="20"/>
        </w:rPr>
        <w:t xml:space="preserve"> Aşağıdaki ifadelerde noktalı yerlere en uygun sözcük ya da sözcük öbeklerini yazınız.</w:t>
      </w:r>
    </w:p>
    <w:p w:rsidR="00BD35CD" w:rsidRPr="00DA65B3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D35CD" w:rsidRPr="00196882" w:rsidRDefault="00BD35CD" w:rsidP="005800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6882">
        <w:rPr>
          <w:rFonts w:ascii="Times New Roman" w:hAnsi="Times New Roman" w:cs="Times New Roman"/>
          <w:sz w:val="20"/>
          <w:szCs w:val="20"/>
        </w:rPr>
        <w:t>İki ana meridyen arasındaki en büyük uzaklık yaklaşık olarak ………………… km’dir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D35CD" w:rsidRPr="00196882" w:rsidRDefault="00BD35CD" w:rsidP="0058008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Pr="00196882" w:rsidRDefault="00BD35CD" w:rsidP="005800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6882">
        <w:rPr>
          <w:rFonts w:ascii="Times New Roman" w:hAnsi="Times New Roman" w:cs="Times New Roman"/>
          <w:sz w:val="20"/>
          <w:szCs w:val="20"/>
        </w:rPr>
        <w:t>Ay’ın belli bir evresinden ardı ardına iki geçişi arasındaki süreye ……………… denir.</w:t>
      </w:r>
    </w:p>
    <w:p w:rsidR="00BD35CD" w:rsidRPr="00196882" w:rsidRDefault="00BD35CD" w:rsidP="00580083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Pr="00196882" w:rsidRDefault="00BD35CD" w:rsidP="0058008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Pr="00196882" w:rsidRDefault="00BD35CD" w:rsidP="005800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6882">
        <w:rPr>
          <w:rFonts w:ascii="Times New Roman" w:hAnsi="Times New Roman" w:cs="Times New Roman"/>
          <w:sz w:val="20"/>
          <w:szCs w:val="20"/>
        </w:rPr>
        <w:t>Ay yılı güneş yılından ………….. gün daha kısadır.</w:t>
      </w:r>
    </w:p>
    <w:p w:rsidR="00BD35CD" w:rsidRPr="00196882" w:rsidRDefault="00BD35CD" w:rsidP="0058008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Default="00BD35CD" w:rsidP="005800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083">
        <w:rPr>
          <w:rFonts w:ascii="Times New Roman" w:hAnsi="Times New Roman" w:cs="Times New Roman"/>
          <w:sz w:val="20"/>
          <w:szCs w:val="20"/>
        </w:rPr>
        <w:t>Dünyanın dönüş yönü …………………dan …………………ya .doğrudur.</w:t>
      </w:r>
    </w:p>
    <w:p w:rsidR="00BD35CD" w:rsidRPr="00580083" w:rsidRDefault="00BD35CD" w:rsidP="00580083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Pr="00580083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5-</w:t>
      </w:r>
      <w:r w:rsidRPr="00FA73A1">
        <w:rPr>
          <w:rFonts w:ascii="Times New Roman" w:hAnsi="Times New Roman" w:cs="Times New Roman"/>
          <w:sz w:val="20"/>
          <w:szCs w:val="20"/>
        </w:rPr>
        <w:t xml:space="preserve"> İnsanlar tarihin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A73A1">
        <w:rPr>
          <w:rFonts w:ascii="Times New Roman" w:hAnsi="Times New Roman" w:cs="Times New Roman"/>
          <w:sz w:val="20"/>
          <w:szCs w:val="20"/>
        </w:rPr>
        <w:t>çeşitli dönemlerinde yaşadıkları zamanı belirli ölçüler içerisinde anlamaya çalışmışlar ve hayatlarını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A73A1">
        <w:rPr>
          <w:rFonts w:ascii="Times New Roman" w:hAnsi="Times New Roman" w:cs="Times New Roman"/>
          <w:sz w:val="20"/>
          <w:szCs w:val="20"/>
        </w:rPr>
        <w:t xml:space="preserve">zaman dilimlerine göre düzenlemek istemişlerdir. </w:t>
      </w:r>
      <w:r>
        <w:rPr>
          <w:rFonts w:ascii="Times New Roman" w:hAnsi="Times New Roman" w:cs="Times New Roman"/>
          <w:sz w:val="20"/>
          <w:szCs w:val="20"/>
        </w:rPr>
        <w:t>………………….</w:t>
      </w:r>
      <w:r w:rsidRPr="00FA73A1">
        <w:rPr>
          <w:rFonts w:ascii="Times New Roman" w:hAnsi="Times New Roman" w:cs="Times New Roman"/>
          <w:sz w:val="20"/>
          <w:szCs w:val="20"/>
        </w:rPr>
        <w:t xml:space="preserve"> bu düzenleme ihtiyacından doğmuştur</w:t>
      </w:r>
    </w:p>
    <w:p w:rsidR="00BD35CD" w:rsidRPr="00196882" w:rsidRDefault="00BD35CD" w:rsidP="0058008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6-Ay ‘ ın  </w:t>
      </w:r>
      <w:r w:rsidRPr="00DA65B3">
        <w:rPr>
          <w:rFonts w:ascii="Times New Roman" w:hAnsi="Times New Roman" w:cs="Times New Roman"/>
          <w:sz w:val="20"/>
          <w:szCs w:val="20"/>
        </w:rPr>
        <w:t xml:space="preserve">yeni ay evresinden art arda iki geçişi arasındaki süre yaklaşık olarak </w:t>
      </w:r>
      <w:r>
        <w:rPr>
          <w:rFonts w:ascii="Times New Roman" w:hAnsi="Times New Roman" w:cs="Times New Roman"/>
          <w:sz w:val="20"/>
          <w:szCs w:val="20"/>
        </w:rPr>
        <w:t>……..</w:t>
      </w:r>
      <w:r w:rsidRPr="00DA65B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A65B3">
        <w:rPr>
          <w:rFonts w:ascii="Times New Roman" w:hAnsi="Times New Roman" w:cs="Times New Roman"/>
          <w:sz w:val="20"/>
          <w:szCs w:val="20"/>
        </w:rPr>
        <w:t>gündür?</w:t>
      </w:r>
    </w:p>
    <w:p w:rsidR="00BD35CD" w:rsidRPr="00DA65B3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7- Hicri takvim…………..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A65B3">
        <w:rPr>
          <w:rFonts w:ascii="Times New Roman" w:hAnsi="Times New Roman" w:cs="Times New Roman"/>
          <w:color w:val="000000"/>
          <w:sz w:val="20"/>
          <w:szCs w:val="20"/>
        </w:rPr>
        <w:t>yılını esas alan takvim sistemidir.</w:t>
      </w:r>
    </w:p>
    <w:p w:rsidR="00BD35CD" w:rsidRPr="00DA65B3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BD35CD" w:rsidRDefault="00BD35CD" w:rsidP="00B70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8  Ay </w:t>
      </w:r>
      <w:r w:rsidRPr="0023675C">
        <w:rPr>
          <w:rFonts w:ascii="Times New Roman" w:hAnsi="Times New Roman" w:cs="Times New Roman"/>
          <w:sz w:val="20"/>
          <w:szCs w:val="20"/>
        </w:rPr>
        <w:t xml:space="preserve"> yılı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23675C">
        <w:rPr>
          <w:rFonts w:ascii="Times New Roman" w:hAnsi="Times New Roman" w:cs="Times New Roman"/>
          <w:sz w:val="20"/>
          <w:szCs w:val="20"/>
        </w:rPr>
        <w:t xml:space="preserve"> gündür</w:t>
      </w: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9-</w:t>
      </w:r>
      <w:r w:rsidRPr="00AE7AD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Güneş tutulması, ………… Dünya ile Güneş arasında bulunduğu zaman gerçekleşir.</w:t>
      </w: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Pr="00DA65B3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10-</w:t>
      </w:r>
      <w:r w:rsidRPr="00F81266">
        <w:rPr>
          <w:rFonts w:ascii="Times New Roman" w:hAnsi="Times New Roman" w:cs="Times New Roman"/>
          <w:sz w:val="20"/>
          <w:szCs w:val="20"/>
        </w:rPr>
        <w:t xml:space="preserve"> </w:t>
      </w:r>
      <w:r w:rsidRPr="00DA65B3">
        <w:rPr>
          <w:rFonts w:ascii="Times New Roman" w:hAnsi="Times New Roman" w:cs="Times New Roman"/>
          <w:sz w:val="20"/>
          <w:szCs w:val="20"/>
        </w:rPr>
        <w:t>Ay, Dünya etrafındaki yörüngesinde dolanırken uygun koşullar sağlandığında, Dünya’nın arkasında</w:t>
      </w: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A65B3">
        <w:rPr>
          <w:rFonts w:ascii="Times New Roman" w:hAnsi="Times New Roman" w:cs="Times New Roman"/>
          <w:sz w:val="20"/>
          <w:szCs w:val="20"/>
        </w:rPr>
        <w:t xml:space="preserve">kalır ve Güneş ışınları Dünya’nın engellemesi nedeniyle Ay yüzeyine düşemez.. Bu olaya </w:t>
      </w:r>
      <w:r>
        <w:rPr>
          <w:rFonts w:ascii="Times New Roman" w:hAnsi="Times New Roman" w:cs="Times New Roman"/>
          <w:sz w:val="20"/>
          <w:szCs w:val="20"/>
        </w:rPr>
        <w:t xml:space="preserve">………….      </w:t>
      </w:r>
      <w:r w:rsidRPr="00DA65B3">
        <w:rPr>
          <w:rFonts w:ascii="Times New Roman" w:hAnsi="Times New Roman" w:cs="Times New Roman"/>
          <w:sz w:val="20"/>
          <w:szCs w:val="20"/>
        </w:rPr>
        <w:t>adı verilir</w:t>
      </w: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A65B3">
        <w:rPr>
          <w:rFonts w:ascii="Times New Roman" w:hAnsi="Times New Roman" w:cs="Times New Roman"/>
          <w:b/>
          <w:bCs/>
          <w:sz w:val="20"/>
          <w:szCs w:val="20"/>
        </w:rPr>
        <w:t>Aşağıdaki cümlelerin başına yargılar doğru ise (D), yanlış ise (Y) yazınız.</w:t>
      </w:r>
    </w:p>
    <w:p w:rsidR="00BD35CD" w:rsidRPr="00DA65B3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A65B3">
        <w:rPr>
          <w:rFonts w:ascii="Times New Roman" w:hAnsi="Times New Roman" w:cs="Times New Roman"/>
          <w:b/>
          <w:bCs/>
          <w:sz w:val="20"/>
          <w:szCs w:val="20"/>
        </w:rPr>
        <w:t xml:space="preserve">1 </w:t>
      </w:r>
      <w:r w:rsidRPr="00DA65B3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DA65B3">
        <w:rPr>
          <w:rFonts w:ascii="Times New Roman" w:hAnsi="Times New Roman" w:cs="Times New Roman"/>
          <w:sz w:val="20"/>
          <w:szCs w:val="20"/>
        </w:rPr>
        <w:t xml:space="preserve"> )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A65B3">
        <w:rPr>
          <w:rFonts w:ascii="Times New Roman" w:hAnsi="Times New Roman" w:cs="Times New Roman"/>
          <w:sz w:val="20"/>
          <w:szCs w:val="20"/>
        </w:rPr>
        <w:t xml:space="preserve"> 20</w:t>
      </w:r>
      <w:r>
        <w:rPr>
          <w:rFonts w:ascii="Times New Roman" w:hAnsi="Times New Roman" w:cs="Times New Roman"/>
          <w:sz w:val="20"/>
          <w:szCs w:val="20"/>
        </w:rPr>
        <w:t xml:space="preserve">19 </w:t>
      </w:r>
      <w:r w:rsidRPr="00DA65B3">
        <w:rPr>
          <w:rFonts w:ascii="Times New Roman" w:hAnsi="Times New Roman" w:cs="Times New Roman"/>
          <w:sz w:val="20"/>
          <w:szCs w:val="20"/>
        </w:rPr>
        <w:t xml:space="preserve"> yılı ekli yıldır.</w:t>
      </w:r>
    </w:p>
    <w:p w:rsidR="00BD35CD" w:rsidRPr="00DA65B3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2-</w:t>
      </w:r>
      <w:r w:rsidRPr="00DA65B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DA65B3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DA65B3">
        <w:rPr>
          <w:rFonts w:ascii="Times New Roman" w:hAnsi="Times New Roman" w:cs="Times New Roman"/>
          <w:sz w:val="20"/>
          <w:szCs w:val="20"/>
        </w:rPr>
        <w:t xml:space="preserve"> ) İslamiyet öncesi Türk devlet ve toplulukları tarafından kullanılan takvime Rumi takvim denir.</w:t>
      </w: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3-</w:t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 w:rsidRPr="00DA65B3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Pr="00DA65B3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DA65B3">
        <w:rPr>
          <w:rFonts w:ascii="Times New Roman" w:hAnsi="Times New Roman" w:cs="Times New Roman"/>
          <w:sz w:val="20"/>
          <w:szCs w:val="20"/>
        </w:rPr>
        <w:t xml:space="preserve"> )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A65B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DA65B3">
        <w:rPr>
          <w:rFonts w:ascii="Times New Roman" w:hAnsi="Times New Roman" w:cs="Times New Roman"/>
          <w:color w:val="000000"/>
          <w:sz w:val="20"/>
          <w:szCs w:val="20"/>
        </w:rPr>
        <w:t>Tüm takvimlerin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A65B3">
        <w:rPr>
          <w:rFonts w:ascii="Times New Roman" w:hAnsi="Times New Roman" w:cs="Times New Roman"/>
          <w:color w:val="000000"/>
          <w:sz w:val="20"/>
          <w:szCs w:val="20"/>
        </w:rPr>
        <w:t>zaman biriminde bir güneş yılı ortalama 365 gün 6 saat</w:t>
      </w:r>
      <w:r>
        <w:rPr>
          <w:rFonts w:ascii="Times New Roman" w:hAnsi="Times New Roman" w:cs="Times New Roman"/>
          <w:color w:val="000000"/>
          <w:sz w:val="20"/>
          <w:szCs w:val="20"/>
        </w:rPr>
        <w:t>tir</w:t>
      </w: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BD35CD" w:rsidRPr="00DA65B3" w:rsidRDefault="00BD35CD" w:rsidP="00B70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4-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- </w:t>
      </w:r>
      <w:r>
        <w:rPr>
          <w:rFonts w:ascii="Times New Roman" w:hAnsi="Times New Roman" w:cs="Times New Roman"/>
          <w:color w:val="000000"/>
          <w:sz w:val="20"/>
          <w:szCs w:val="20"/>
        </w:rPr>
        <w:t>(    )</w:t>
      </w:r>
      <w:r w:rsidRPr="00B70B02">
        <w:rPr>
          <w:rFonts w:ascii="Times New Roman" w:hAnsi="Times New Roman" w:cs="Times New Roman"/>
          <w:sz w:val="20"/>
          <w:szCs w:val="20"/>
        </w:rPr>
        <w:t xml:space="preserve"> </w:t>
      </w:r>
      <w:r w:rsidRPr="00DA65B3">
        <w:rPr>
          <w:rFonts w:ascii="Times New Roman" w:hAnsi="Times New Roman" w:cs="Times New Roman"/>
          <w:sz w:val="20"/>
          <w:szCs w:val="20"/>
        </w:rPr>
        <w:t>Gece-gündüz, yaz-kış, doğma-batma, yeni ay-dolunay gibi dönemli olaylar; zamanı ölçmede ve</w:t>
      </w:r>
    </w:p>
    <w:p w:rsidR="00BD35CD" w:rsidRDefault="00BD35CD" w:rsidP="00B70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A65B3">
        <w:rPr>
          <w:rFonts w:ascii="Times New Roman" w:hAnsi="Times New Roman" w:cs="Times New Roman"/>
          <w:sz w:val="20"/>
          <w:szCs w:val="20"/>
        </w:rPr>
        <w:t>takvim oluşturmada kullanılabilir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D35CD" w:rsidRDefault="00BD35CD" w:rsidP="00B70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5-</w:t>
      </w:r>
      <w:r w:rsidRPr="00DA65B3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DA65B3">
        <w:rPr>
          <w:rFonts w:ascii="Times New Roman" w:hAnsi="Times New Roman" w:cs="Times New Roman"/>
          <w:sz w:val="20"/>
          <w:szCs w:val="20"/>
        </w:rPr>
        <w:t xml:space="preserve"> )</w:t>
      </w:r>
      <w:r w:rsidRPr="00AE7AD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DA65B3">
        <w:rPr>
          <w:rFonts w:ascii="Times New Roman" w:hAnsi="Times New Roman" w:cs="Times New Roman"/>
          <w:color w:val="000000"/>
          <w:sz w:val="20"/>
          <w:szCs w:val="20"/>
        </w:rPr>
        <w:t>Bugün kullandığımız miladi takvim güneş yılına dayanır</w:t>
      </w:r>
    </w:p>
    <w:p w:rsidR="00BD35CD" w:rsidRPr="00DA65B3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6-</w:t>
      </w:r>
      <w:r w:rsidRPr="00DA65B3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DA65B3">
        <w:rPr>
          <w:rFonts w:ascii="Times New Roman" w:hAnsi="Times New Roman" w:cs="Times New Roman"/>
          <w:sz w:val="20"/>
          <w:szCs w:val="20"/>
        </w:rPr>
        <w:t xml:space="preserve"> ) 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DA65B3">
        <w:rPr>
          <w:rFonts w:ascii="Times New Roman" w:hAnsi="Times New Roman" w:cs="Times New Roman"/>
          <w:sz w:val="20"/>
          <w:szCs w:val="20"/>
        </w:rPr>
        <w:t>Tutulum çemberi boyunca 12 takımyıldızı vardır</w:t>
      </w:r>
    </w:p>
    <w:p w:rsidR="00BD35CD" w:rsidRPr="00DA65B3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52525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7-(    ) -Ekli </w:t>
      </w:r>
      <w:r w:rsidRPr="00B946C2">
        <w:rPr>
          <w:rFonts w:ascii="Arial" w:hAnsi="Arial" w:cs="Arial"/>
          <w:color w:val="252525"/>
          <w:sz w:val="18"/>
          <w:szCs w:val="18"/>
          <w:shd w:val="clear" w:color="auto" w:fill="FFFFFF"/>
        </w:rPr>
        <w:t xml:space="preserve"> yıllar</w:t>
      </w:r>
      <w:r w:rsidRPr="00B946C2">
        <w:rPr>
          <w:rFonts w:ascii="Arial" w:hAnsi="Arial" w:cs="Arial"/>
          <w:sz w:val="18"/>
          <w:szCs w:val="18"/>
          <w:shd w:val="clear" w:color="auto" w:fill="FFFFFF"/>
        </w:rPr>
        <w:t>,</w:t>
      </w:r>
      <w:r w:rsidRPr="00B946C2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5" w:tooltip="Şubat" w:history="1">
        <w:r w:rsidRPr="00B946C2">
          <w:rPr>
            <w:rStyle w:val="Hyperlink"/>
            <w:rFonts w:ascii="Arial" w:hAnsi="Arial" w:cs="Arial"/>
            <w:color w:val="auto"/>
            <w:sz w:val="18"/>
            <w:szCs w:val="18"/>
            <w:shd w:val="clear" w:color="auto" w:fill="FFFFFF"/>
          </w:rPr>
          <w:t>Şubat</w:t>
        </w:r>
      </w:hyperlink>
      <w:r w:rsidRPr="00B946C2">
        <w:rPr>
          <w:rStyle w:val="apple-converted-space"/>
          <w:rFonts w:ascii="Arial" w:hAnsi="Arial" w:cs="Arial"/>
          <w:color w:val="252525"/>
          <w:sz w:val="18"/>
          <w:szCs w:val="18"/>
          <w:shd w:val="clear" w:color="auto" w:fill="FFFFFF"/>
        </w:rPr>
        <w:t> </w:t>
      </w:r>
      <w:r w:rsidRPr="00B946C2">
        <w:rPr>
          <w:rFonts w:ascii="Arial" w:hAnsi="Arial" w:cs="Arial"/>
          <w:color w:val="252525"/>
          <w:sz w:val="18"/>
          <w:szCs w:val="18"/>
          <w:shd w:val="clear" w:color="auto" w:fill="FFFFFF"/>
        </w:rPr>
        <w:t>ayının 28 yerine 29 gün çektiği yıllardır</w:t>
      </w:r>
    </w:p>
    <w:p w:rsidR="00BD35CD" w:rsidRPr="00DA65B3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8-(    )</w:t>
      </w:r>
      <w:r w:rsidRPr="0019688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-Dünyadan bakan gözlemci  her zaman  Ay’ın aynı yüzünü  görür.</w:t>
      </w:r>
    </w:p>
    <w:p w:rsidR="00BD35CD" w:rsidRPr="00DA65B3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9   </w:t>
      </w:r>
      <w:r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color w:val="000000"/>
          <w:sz w:val="20"/>
          <w:szCs w:val="20"/>
        </w:rPr>
        <w:t>-(    ) B</w:t>
      </w:r>
      <w:r w:rsidRPr="00DA65B3">
        <w:rPr>
          <w:rFonts w:ascii="Times New Roman" w:hAnsi="Times New Roman" w:cs="Times New Roman"/>
          <w:color w:val="000000"/>
          <w:sz w:val="20"/>
          <w:szCs w:val="20"/>
        </w:rPr>
        <w:t xml:space="preserve">ir güneş günü ortalama 86 400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</w:t>
      </w:r>
      <w:r w:rsidRPr="00DA65B3">
        <w:rPr>
          <w:rFonts w:ascii="Times New Roman" w:hAnsi="Times New Roman" w:cs="Times New Roman"/>
          <w:color w:val="000000"/>
          <w:sz w:val="20"/>
          <w:szCs w:val="20"/>
        </w:rPr>
        <w:t>saniye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yada  24 saat </w:t>
      </w:r>
      <w:r w:rsidRPr="00DA65B3">
        <w:rPr>
          <w:rFonts w:ascii="Times New Roman" w:hAnsi="Times New Roman" w:cs="Times New Roman"/>
          <w:color w:val="000000"/>
          <w:sz w:val="20"/>
          <w:szCs w:val="20"/>
        </w:rPr>
        <w:t>olarak kabul edilmektedir.</w:t>
      </w:r>
    </w:p>
    <w:p w:rsidR="00BD35CD" w:rsidRPr="00DA65B3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</w:rPr>
        <w:t>10--</w:t>
      </w:r>
      <w:r>
        <w:rPr>
          <w:rFonts w:ascii="Times New Roman" w:hAnsi="Times New Roman" w:cs="Times New Roman"/>
          <w:color w:val="000000"/>
          <w:sz w:val="20"/>
          <w:szCs w:val="20"/>
        </w:rPr>
        <w:t>-(    )</w:t>
      </w:r>
      <w:r w:rsidRPr="00DA65B3">
        <w:rPr>
          <w:rFonts w:ascii="Times New Roman" w:hAnsi="Times New Roman" w:cs="Times New Roman"/>
          <w:color w:val="000000"/>
          <w:sz w:val="20"/>
          <w:szCs w:val="20"/>
          <w:shd w:val="clear" w:color="auto" w:fill="F5F5F5"/>
        </w:rPr>
        <w:t>Türklerin tarih boyunca kullandıkları takvim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5F5F5"/>
        </w:rPr>
        <w:t xml:space="preserve">lerden en eskisi </w:t>
      </w:r>
      <w:r w:rsidRPr="00DA65B3">
        <w:rPr>
          <w:rFonts w:ascii="Times New Roman" w:hAnsi="Times New Roman" w:cs="Times New Roman"/>
          <w:color w:val="000000"/>
          <w:sz w:val="20"/>
          <w:szCs w:val="20"/>
          <w:shd w:val="clear" w:color="auto" w:fill="F5F5F5"/>
        </w:rPr>
        <w:t xml:space="preserve">  12 hayvanlı takvimdir.</w:t>
      </w:r>
      <w:r w:rsidRPr="00DA65B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5F5F5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5F5F5"/>
        </w:rPr>
        <w:t>b</w:t>
      </w:r>
      <w:r w:rsidRPr="00437E0E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u takvimde her yıl bir hayvan adıyla anılıyordu. </w:t>
      </w: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</w:pP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Her sorunun doğru yanıtı 5 puan                                           BAŞARILAR DİLERİZ</w:t>
      </w: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</w:pP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</w:pP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</w:pP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</w:pPr>
    </w:p>
    <w:p w:rsidR="00BD35CD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                                     YANIT  ANAHTARI</w:t>
      </w:r>
    </w:p>
    <w:p w:rsidR="00BD35CD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A65B3">
        <w:rPr>
          <w:rFonts w:ascii="Times New Roman" w:hAnsi="Times New Roman" w:cs="Times New Roman"/>
          <w:b/>
          <w:bCs/>
          <w:sz w:val="20"/>
          <w:szCs w:val="20"/>
        </w:rPr>
        <w:t>Aşağıdaki ifadelerde noktalı yerlere en uygun sözcük ya da sözcük öbeklerini yazınız.</w:t>
      </w:r>
    </w:p>
    <w:p w:rsidR="00BD35CD" w:rsidRPr="005D396B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BD35CD" w:rsidRPr="00196882" w:rsidRDefault="00BD35CD" w:rsidP="005D396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6882">
        <w:rPr>
          <w:rFonts w:ascii="Times New Roman" w:hAnsi="Times New Roman" w:cs="Times New Roman"/>
          <w:sz w:val="20"/>
          <w:szCs w:val="20"/>
        </w:rPr>
        <w:t>İki ana meridyen arasındaki en b</w:t>
      </w:r>
      <w:r>
        <w:rPr>
          <w:rFonts w:ascii="Times New Roman" w:hAnsi="Times New Roman" w:cs="Times New Roman"/>
          <w:sz w:val="20"/>
          <w:szCs w:val="20"/>
        </w:rPr>
        <w:t>üyük uzaklık yaklaşık olarak ……</w:t>
      </w:r>
      <w:r>
        <w:rPr>
          <w:rFonts w:ascii="Times New Roman" w:hAnsi="Times New Roman" w:cs="Times New Roman"/>
          <w:color w:val="943634"/>
          <w:sz w:val="20"/>
          <w:szCs w:val="20"/>
        </w:rPr>
        <w:t>111</w:t>
      </w:r>
      <w:r w:rsidRPr="00196882">
        <w:rPr>
          <w:rFonts w:ascii="Times New Roman" w:hAnsi="Times New Roman" w:cs="Times New Roman"/>
          <w:sz w:val="20"/>
          <w:szCs w:val="20"/>
        </w:rPr>
        <w:t>……… km’dir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D35CD" w:rsidRPr="00196882" w:rsidRDefault="00BD35CD" w:rsidP="005D396B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Pr="00196882" w:rsidRDefault="00BD35CD" w:rsidP="005D396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6882">
        <w:rPr>
          <w:rFonts w:ascii="Times New Roman" w:hAnsi="Times New Roman" w:cs="Times New Roman"/>
          <w:sz w:val="20"/>
          <w:szCs w:val="20"/>
        </w:rPr>
        <w:t>Ay’ın belli bir evresinden ardı ardına iki geçişi arasındaki süreye …</w:t>
      </w:r>
      <w:r w:rsidRPr="005D396B">
        <w:rPr>
          <w:rFonts w:ascii="Times New Roman" w:hAnsi="Times New Roman" w:cs="Times New Roman"/>
          <w:color w:val="943634"/>
          <w:sz w:val="20"/>
          <w:szCs w:val="20"/>
        </w:rPr>
        <w:t>kavuşul ay</w:t>
      </w:r>
      <w:r w:rsidRPr="00196882">
        <w:rPr>
          <w:rFonts w:ascii="Times New Roman" w:hAnsi="Times New Roman" w:cs="Times New Roman"/>
          <w:sz w:val="20"/>
          <w:szCs w:val="20"/>
        </w:rPr>
        <w:t>…………… denir.</w:t>
      </w:r>
    </w:p>
    <w:p w:rsidR="00BD35CD" w:rsidRPr="00196882" w:rsidRDefault="00BD35CD" w:rsidP="005D396B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Pr="00196882" w:rsidRDefault="00BD35CD" w:rsidP="005D396B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Pr="00196882" w:rsidRDefault="00BD35CD" w:rsidP="005D396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6882">
        <w:rPr>
          <w:rFonts w:ascii="Times New Roman" w:hAnsi="Times New Roman" w:cs="Times New Roman"/>
          <w:sz w:val="20"/>
          <w:szCs w:val="20"/>
        </w:rPr>
        <w:t>Ay yılı güneş yılından …</w:t>
      </w:r>
      <w:r w:rsidRPr="005D396B">
        <w:rPr>
          <w:rFonts w:ascii="Times New Roman" w:hAnsi="Times New Roman" w:cs="Times New Roman"/>
          <w:color w:val="943634"/>
          <w:sz w:val="20"/>
          <w:szCs w:val="20"/>
        </w:rPr>
        <w:t>11………..</w:t>
      </w:r>
      <w:r w:rsidRPr="00196882">
        <w:rPr>
          <w:rFonts w:ascii="Times New Roman" w:hAnsi="Times New Roman" w:cs="Times New Roman"/>
          <w:sz w:val="20"/>
          <w:szCs w:val="20"/>
        </w:rPr>
        <w:t xml:space="preserve"> gün daha kısadır.</w:t>
      </w:r>
    </w:p>
    <w:p w:rsidR="00BD35CD" w:rsidRPr="00196882" w:rsidRDefault="00BD35CD" w:rsidP="005D396B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Default="00BD35CD" w:rsidP="005D396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0083">
        <w:rPr>
          <w:rFonts w:ascii="Times New Roman" w:hAnsi="Times New Roman" w:cs="Times New Roman"/>
          <w:sz w:val="20"/>
          <w:szCs w:val="20"/>
        </w:rPr>
        <w:t>Dünyanın dönüş yönü ……</w:t>
      </w:r>
      <w:r w:rsidRPr="005D396B">
        <w:rPr>
          <w:rFonts w:ascii="Times New Roman" w:hAnsi="Times New Roman" w:cs="Times New Roman"/>
          <w:color w:val="943634"/>
          <w:sz w:val="20"/>
          <w:szCs w:val="20"/>
        </w:rPr>
        <w:t>batıdan……………</w:t>
      </w:r>
      <w:r w:rsidRPr="00580083">
        <w:rPr>
          <w:rFonts w:ascii="Times New Roman" w:hAnsi="Times New Roman" w:cs="Times New Roman"/>
          <w:sz w:val="20"/>
          <w:szCs w:val="20"/>
        </w:rPr>
        <w:t>dan ……</w:t>
      </w:r>
      <w:r w:rsidRPr="005D396B">
        <w:rPr>
          <w:rFonts w:ascii="Times New Roman" w:hAnsi="Times New Roman" w:cs="Times New Roman"/>
          <w:color w:val="943634"/>
          <w:sz w:val="20"/>
          <w:szCs w:val="20"/>
        </w:rPr>
        <w:t>doğuya</w:t>
      </w:r>
      <w:r w:rsidRPr="00580083">
        <w:rPr>
          <w:rFonts w:ascii="Times New Roman" w:hAnsi="Times New Roman" w:cs="Times New Roman"/>
          <w:sz w:val="20"/>
          <w:szCs w:val="20"/>
        </w:rPr>
        <w:t>………….doğrudur.</w:t>
      </w:r>
    </w:p>
    <w:p w:rsidR="00BD35CD" w:rsidRPr="00580083" w:rsidRDefault="00BD35CD" w:rsidP="005D396B">
      <w:pPr>
        <w:pStyle w:val="ListParagraph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Pr="00580083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5-</w:t>
      </w:r>
      <w:r w:rsidRPr="00FA73A1">
        <w:rPr>
          <w:rFonts w:ascii="Times New Roman" w:hAnsi="Times New Roman" w:cs="Times New Roman"/>
          <w:sz w:val="20"/>
          <w:szCs w:val="20"/>
        </w:rPr>
        <w:t xml:space="preserve"> İnsanlar tarihin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A73A1">
        <w:rPr>
          <w:rFonts w:ascii="Times New Roman" w:hAnsi="Times New Roman" w:cs="Times New Roman"/>
          <w:sz w:val="20"/>
          <w:szCs w:val="20"/>
        </w:rPr>
        <w:t>çeşitli dönemlerinde yaşadıkları zamanı belirli ölçüler içerisinde anlamaya çalışmışlar ve hayatlarını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A73A1">
        <w:rPr>
          <w:rFonts w:ascii="Times New Roman" w:hAnsi="Times New Roman" w:cs="Times New Roman"/>
          <w:sz w:val="20"/>
          <w:szCs w:val="20"/>
        </w:rPr>
        <w:t xml:space="preserve">zaman dilimlerine göre düzenlemek istemişlerdir. </w:t>
      </w:r>
      <w:r w:rsidRPr="005D396B">
        <w:rPr>
          <w:rFonts w:ascii="Times New Roman" w:hAnsi="Times New Roman" w:cs="Times New Roman"/>
          <w:color w:val="943634"/>
          <w:sz w:val="20"/>
          <w:szCs w:val="20"/>
        </w:rPr>
        <w:t>…Takvimler</w:t>
      </w:r>
      <w:r>
        <w:rPr>
          <w:rFonts w:ascii="Times New Roman" w:hAnsi="Times New Roman" w:cs="Times New Roman"/>
          <w:sz w:val="20"/>
          <w:szCs w:val="20"/>
        </w:rPr>
        <w:t>…….</w:t>
      </w:r>
      <w:r w:rsidRPr="00FA73A1">
        <w:rPr>
          <w:rFonts w:ascii="Times New Roman" w:hAnsi="Times New Roman" w:cs="Times New Roman"/>
          <w:sz w:val="20"/>
          <w:szCs w:val="20"/>
        </w:rPr>
        <w:t xml:space="preserve"> bu düzenleme ihtiyacından doğmuştur</w:t>
      </w:r>
    </w:p>
    <w:p w:rsidR="00BD35CD" w:rsidRPr="00196882" w:rsidRDefault="00BD35CD" w:rsidP="005D396B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6-Ay ‘ ın  </w:t>
      </w:r>
      <w:r w:rsidRPr="00DA65B3">
        <w:rPr>
          <w:rFonts w:ascii="Times New Roman" w:hAnsi="Times New Roman" w:cs="Times New Roman"/>
          <w:sz w:val="20"/>
          <w:szCs w:val="20"/>
        </w:rPr>
        <w:t xml:space="preserve">yeni ay evresinden art arda iki geçişi arasındaki süre yaklaşık olarak </w:t>
      </w:r>
      <w:r w:rsidRPr="005D396B">
        <w:rPr>
          <w:rFonts w:ascii="Times New Roman" w:hAnsi="Times New Roman" w:cs="Times New Roman"/>
          <w:color w:val="943634"/>
          <w:sz w:val="20"/>
          <w:szCs w:val="20"/>
        </w:rPr>
        <w:t>29,5</w:t>
      </w:r>
      <w:r>
        <w:rPr>
          <w:rFonts w:ascii="Times New Roman" w:hAnsi="Times New Roman" w:cs="Times New Roman"/>
          <w:sz w:val="20"/>
          <w:szCs w:val="20"/>
        </w:rPr>
        <w:t>……..</w:t>
      </w:r>
      <w:r w:rsidRPr="00DA65B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A65B3">
        <w:rPr>
          <w:rFonts w:ascii="Times New Roman" w:hAnsi="Times New Roman" w:cs="Times New Roman"/>
          <w:sz w:val="20"/>
          <w:szCs w:val="20"/>
        </w:rPr>
        <w:t>gündür?</w:t>
      </w:r>
    </w:p>
    <w:p w:rsidR="00BD35CD" w:rsidRPr="00DA65B3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7- Hicri takvim……</w:t>
      </w:r>
      <w:r w:rsidRPr="005D396B">
        <w:rPr>
          <w:rFonts w:ascii="Times New Roman" w:hAnsi="Times New Roman" w:cs="Times New Roman"/>
          <w:color w:val="943634"/>
          <w:sz w:val="20"/>
          <w:szCs w:val="20"/>
        </w:rPr>
        <w:t>Ay</w:t>
      </w:r>
      <w:r>
        <w:rPr>
          <w:rFonts w:ascii="Times New Roman" w:hAnsi="Times New Roman" w:cs="Times New Roman"/>
          <w:sz w:val="20"/>
          <w:szCs w:val="20"/>
        </w:rPr>
        <w:t xml:space="preserve"> ..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A65B3">
        <w:rPr>
          <w:rFonts w:ascii="Times New Roman" w:hAnsi="Times New Roman" w:cs="Times New Roman"/>
          <w:color w:val="000000"/>
          <w:sz w:val="20"/>
          <w:szCs w:val="20"/>
        </w:rPr>
        <w:t>yılını esas alan takvim sistemidir.</w:t>
      </w:r>
    </w:p>
    <w:p w:rsidR="00BD35CD" w:rsidRPr="00DA65B3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BD35CD" w:rsidRDefault="00BD35CD" w:rsidP="00B70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8-</w:t>
      </w:r>
      <w:r w:rsidRPr="00B70B0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Ay     </w:t>
      </w:r>
      <w:r w:rsidRPr="0023675C">
        <w:rPr>
          <w:rFonts w:ascii="Times New Roman" w:hAnsi="Times New Roman" w:cs="Times New Roman"/>
          <w:sz w:val="20"/>
          <w:szCs w:val="20"/>
        </w:rPr>
        <w:t xml:space="preserve">yılı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0B02">
        <w:rPr>
          <w:rFonts w:ascii="Times New Roman" w:hAnsi="Times New Roman" w:cs="Times New Roman"/>
          <w:color w:val="943634"/>
          <w:sz w:val="20"/>
          <w:szCs w:val="20"/>
        </w:rPr>
        <w:t xml:space="preserve"> 354</w:t>
      </w:r>
      <w:r>
        <w:rPr>
          <w:rFonts w:ascii="Times New Roman" w:hAnsi="Times New Roman" w:cs="Times New Roman"/>
          <w:sz w:val="20"/>
          <w:szCs w:val="20"/>
        </w:rPr>
        <w:t>……..</w:t>
      </w:r>
      <w:r w:rsidRPr="0023675C">
        <w:rPr>
          <w:rFonts w:ascii="Times New Roman" w:hAnsi="Times New Roman" w:cs="Times New Roman"/>
          <w:sz w:val="20"/>
          <w:szCs w:val="20"/>
        </w:rPr>
        <w:t xml:space="preserve"> gündür</w:t>
      </w:r>
    </w:p>
    <w:p w:rsidR="00BD35CD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</w:t>
      </w:r>
    </w:p>
    <w:p w:rsidR="00BD35CD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9-</w:t>
      </w:r>
      <w:r w:rsidRPr="00AE7AD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Güneş tutulması, …</w:t>
      </w:r>
      <w:r w:rsidRPr="00B70B02">
        <w:rPr>
          <w:rFonts w:ascii="Times New Roman" w:hAnsi="Times New Roman" w:cs="Times New Roman"/>
          <w:color w:val="943634"/>
          <w:sz w:val="20"/>
          <w:szCs w:val="20"/>
        </w:rPr>
        <w:t xml:space="preserve"> Ay</w:t>
      </w:r>
      <w:r>
        <w:rPr>
          <w:rFonts w:ascii="Times New Roman" w:hAnsi="Times New Roman" w:cs="Times New Roman"/>
          <w:sz w:val="20"/>
          <w:szCs w:val="20"/>
        </w:rPr>
        <w:t xml:space="preserve"> ……… Dünya ile Güneş arasında bulunduğu zaman gerçekleşir.</w:t>
      </w:r>
    </w:p>
    <w:p w:rsidR="00BD35CD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Pr="00DA65B3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10-</w:t>
      </w:r>
      <w:r w:rsidRPr="00F81266">
        <w:rPr>
          <w:rFonts w:ascii="Times New Roman" w:hAnsi="Times New Roman" w:cs="Times New Roman"/>
          <w:sz w:val="20"/>
          <w:szCs w:val="20"/>
        </w:rPr>
        <w:t xml:space="preserve"> </w:t>
      </w:r>
      <w:r w:rsidRPr="00DA65B3">
        <w:rPr>
          <w:rFonts w:ascii="Times New Roman" w:hAnsi="Times New Roman" w:cs="Times New Roman"/>
          <w:sz w:val="20"/>
          <w:szCs w:val="20"/>
        </w:rPr>
        <w:t>Ay, Dünya etrafındaki yörüngesinde dolanırken uygun koşullar sağlandığında, Dünya’nın arkasında</w:t>
      </w:r>
    </w:p>
    <w:p w:rsidR="00BD35CD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A65B3">
        <w:rPr>
          <w:rFonts w:ascii="Times New Roman" w:hAnsi="Times New Roman" w:cs="Times New Roman"/>
          <w:sz w:val="20"/>
          <w:szCs w:val="20"/>
        </w:rPr>
        <w:t xml:space="preserve">kalır ve Güneş ışınları Dünya’nın engellemesi nedeniyle Ay yüzeyine düşemez.. Bu olaya 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B70B02">
        <w:rPr>
          <w:rFonts w:ascii="Times New Roman" w:hAnsi="Times New Roman" w:cs="Times New Roman"/>
          <w:color w:val="943634"/>
          <w:sz w:val="20"/>
          <w:szCs w:val="20"/>
        </w:rPr>
        <w:t>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0B02">
        <w:rPr>
          <w:rFonts w:ascii="Times New Roman" w:hAnsi="Times New Roman" w:cs="Times New Roman"/>
          <w:color w:val="943634"/>
          <w:sz w:val="20"/>
          <w:szCs w:val="20"/>
        </w:rPr>
        <w:t>tutulması</w:t>
      </w:r>
      <w:r>
        <w:rPr>
          <w:rFonts w:ascii="Times New Roman" w:hAnsi="Times New Roman" w:cs="Times New Roman"/>
          <w:sz w:val="20"/>
          <w:szCs w:val="20"/>
        </w:rPr>
        <w:t xml:space="preserve">…  </w:t>
      </w:r>
      <w:r w:rsidRPr="00DA65B3">
        <w:rPr>
          <w:rFonts w:ascii="Times New Roman" w:hAnsi="Times New Roman" w:cs="Times New Roman"/>
          <w:sz w:val="20"/>
          <w:szCs w:val="20"/>
        </w:rPr>
        <w:t>adı verilir</w:t>
      </w:r>
    </w:p>
    <w:p w:rsidR="00BD35CD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A65B3">
        <w:rPr>
          <w:rFonts w:ascii="Times New Roman" w:hAnsi="Times New Roman" w:cs="Times New Roman"/>
          <w:b/>
          <w:bCs/>
          <w:sz w:val="20"/>
          <w:szCs w:val="20"/>
        </w:rPr>
        <w:t>Aşağıdaki cümlelerin başına yargılar doğru ise (D), yanlış ise (Y) yazınız.</w:t>
      </w:r>
    </w:p>
    <w:p w:rsidR="00BD35CD" w:rsidRPr="00DA65B3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D35CD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A65B3">
        <w:rPr>
          <w:rFonts w:ascii="Times New Roman" w:hAnsi="Times New Roman" w:cs="Times New Roman"/>
          <w:b/>
          <w:bCs/>
          <w:sz w:val="20"/>
          <w:szCs w:val="20"/>
        </w:rPr>
        <w:t xml:space="preserve">1 </w:t>
      </w:r>
      <w:r w:rsidRPr="00DA65B3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0B02">
        <w:rPr>
          <w:rFonts w:ascii="Times New Roman" w:hAnsi="Times New Roman" w:cs="Times New Roman"/>
          <w:color w:val="943634"/>
          <w:sz w:val="20"/>
          <w:szCs w:val="20"/>
        </w:rPr>
        <w:t xml:space="preserve">Y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A65B3">
        <w:rPr>
          <w:rFonts w:ascii="Times New Roman" w:hAnsi="Times New Roman" w:cs="Times New Roman"/>
          <w:sz w:val="20"/>
          <w:szCs w:val="20"/>
        </w:rPr>
        <w:t xml:space="preserve"> )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A65B3">
        <w:rPr>
          <w:rFonts w:ascii="Times New Roman" w:hAnsi="Times New Roman" w:cs="Times New Roman"/>
          <w:sz w:val="20"/>
          <w:szCs w:val="20"/>
        </w:rPr>
        <w:t xml:space="preserve"> 20</w:t>
      </w:r>
      <w:r>
        <w:rPr>
          <w:rFonts w:ascii="Times New Roman" w:hAnsi="Times New Roman" w:cs="Times New Roman"/>
          <w:sz w:val="20"/>
          <w:szCs w:val="20"/>
        </w:rPr>
        <w:t xml:space="preserve">19 </w:t>
      </w:r>
      <w:r w:rsidRPr="00DA65B3">
        <w:rPr>
          <w:rFonts w:ascii="Times New Roman" w:hAnsi="Times New Roman" w:cs="Times New Roman"/>
          <w:sz w:val="20"/>
          <w:szCs w:val="20"/>
        </w:rPr>
        <w:t xml:space="preserve"> yılı ekli yıldır.</w:t>
      </w:r>
    </w:p>
    <w:p w:rsidR="00BD35CD" w:rsidRPr="00DA65B3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2-</w:t>
      </w:r>
      <w:r w:rsidRPr="00DA65B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DA65B3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0B02">
        <w:rPr>
          <w:rFonts w:ascii="Times New Roman" w:hAnsi="Times New Roman" w:cs="Times New Roman"/>
          <w:color w:val="943634"/>
          <w:sz w:val="20"/>
          <w:szCs w:val="20"/>
        </w:rPr>
        <w:t>Y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DA65B3">
        <w:rPr>
          <w:rFonts w:ascii="Times New Roman" w:hAnsi="Times New Roman" w:cs="Times New Roman"/>
          <w:sz w:val="20"/>
          <w:szCs w:val="20"/>
        </w:rPr>
        <w:t xml:space="preserve"> ) İslamiyet öncesi Türk devlet ve toplulukları tarafından kullanılan takvime Rumi takvim denir.</w:t>
      </w:r>
    </w:p>
    <w:p w:rsidR="00BD35CD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3-</w:t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 w:rsidRPr="00DA65B3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Pr="00DA65B3">
        <w:rPr>
          <w:rFonts w:ascii="Times New Roman" w:hAnsi="Times New Roman" w:cs="Times New Roman"/>
          <w:sz w:val="20"/>
          <w:szCs w:val="20"/>
        </w:rPr>
        <w:t>(</w:t>
      </w:r>
      <w:r w:rsidRPr="00B70B02">
        <w:rPr>
          <w:rFonts w:ascii="Times New Roman" w:hAnsi="Times New Roman" w:cs="Times New Roman"/>
          <w:color w:val="943634"/>
          <w:sz w:val="20"/>
          <w:szCs w:val="20"/>
        </w:rPr>
        <w:t>Y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DA65B3">
        <w:rPr>
          <w:rFonts w:ascii="Times New Roman" w:hAnsi="Times New Roman" w:cs="Times New Roman"/>
          <w:sz w:val="20"/>
          <w:szCs w:val="20"/>
        </w:rPr>
        <w:t xml:space="preserve"> )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A65B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DA65B3">
        <w:rPr>
          <w:rFonts w:ascii="Times New Roman" w:hAnsi="Times New Roman" w:cs="Times New Roman"/>
          <w:color w:val="000000"/>
          <w:sz w:val="20"/>
          <w:szCs w:val="20"/>
        </w:rPr>
        <w:t>Tüm takvimlerin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DA65B3">
        <w:rPr>
          <w:rFonts w:ascii="Times New Roman" w:hAnsi="Times New Roman" w:cs="Times New Roman"/>
          <w:color w:val="000000"/>
          <w:sz w:val="20"/>
          <w:szCs w:val="20"/>
        </w:rPr>
        <w:t>zaman biriminde bir güneş yılı ortalama 365 gün 6 saat</w:t>
      </w:r>
      <w:r>
        <w:rPr>
          <w:rFonts w:ascii="Times New Roman" w:hAnsi="Times New Roman" w:cs="Times New Roman"/>
          <w:color w:val="000000"/>
          <w:sz w:val="20"/>
          <w:szCs w:val="20"/>
        </w:rPr>
        <w:t>tir</w:t>
      </w:r>
    </w:p>
    <w:p w:rsidR="00BD35CD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BD35CD" w:rsidRPr="00DA65B3" w:rsidRDefault="00BD35CD" w:rsidP="00B70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4-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-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( </w:t>
      </w:r>
      <w:r w:rsidRPr="00B70B02">
        <w:rPr>
          <w:rFonts w:ascii="Times New Roman" w:hAnsi="Times New Roman" w:cs="Times New Roman"/>
          <w:color w:val="943634"/>
          <w:sz w:val="20"/>
          <w:szCs w:val="20"/>
        </w:rPr>
        <w:t>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)</w:t>
      </w:r>
      <w:r w:rsidRPr="00B70B02">
        <w:rPr>
          <w:rFonts w:ascii="Times New Roman" w:hAnsi="Times New Roman" w:cs="Times New Roman"/>
          <w:sz w:val="20"/>
          <w:szCs w:val="20"/>
        </w:rPr>
        <w:t xml:space="preserve"> </w:t>
      </w:r>
      <w:r w:rsidRPr="00DA65B3">
        <w:rPr>
          <w:rFonts w:ascii="Times New Roman" w:hAnsi="Times New Roman" w:cs="Times New Roman"/>
          <w:sz w:val="20"/>
          <w:szCs w:val="20"/>
        </w:rPr>
        <w:t>Gece-gündüz, yaz-kış, doğma-batma, yeni ay-dolunay gibi dönemli olaylar; zamanı ölçmede ve</w:t>
      </w:r>
    </w:p>
    <w:p w:rsidR="00BD35CD" w:rsidRDefault="00BD35CD" w:rsidP="00B70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A65B3">
        <w:rPr>
          <w:rFonts w:ascii="Times New Roman" w:hAnsi="Times New Roman" w:cs="Times New Roman"/>
          <w:sz w:val="20"/>
          <w:szCs w:val="20"/>
        </w:rPr>
        <w:t>takvim oluşturmada kullanılabilir</w:t>
      </w:r>
      <w:r w:rsidRPr="0023675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D35CD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BD35CD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5-</w:t>
      </w:r>
      <w:r w:rsidRPr="00DA65B3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B70B02">
        <w:rPr>
          <w:rFonts w:ascii="Times New Roman" w:hAnsi="Times New Roman" w:cs="Times New Roman"/>
          <w:color w:val="943634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A65B3">
        <w:rPr>
          <w:rFonts w:ascii="Times New Roman" w:hAnsi="Times New Roman" w:cs="Times New Roman"/>
          <w:sz w:val="20"/>
          <w:szCs w:val="20"/>
        </w:rPr>
        <w:t xml:space="preserve"> )</w:t>
      </w:r>
      <w:r w:rsidRPr="00AE7AD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-</w:t>
      </w:r>
      <w:r w:rsidRPr="00DA65B3">
        <w:rPr>
          <w:rFonts w:ascii="Times New Roman" w:hAnsi="Times New Roman" w:cs="Times New Roman"/>
          <w:color w:val="000000"/>
          <w:sz w:val="20"/>
          <w:szCs w:val="20"/>
        </w:rPr>
        <w:t>Bugün kullandığımız miladi takvim güneş yılına dayanır</w:t>
      </w:r>
    </w:p>
    <w:p w:rsidR="00BD35CD" w:rsidRPr="00DA65B3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6-</w:t>
      </w:r>
      <w:r w:rsidRPr="00DA65B3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70B02">
        <w:rPr>
          <w:rFonts w:ascii="Times New Roman" w:hAnsi="Times New Roman" w:cs="Times New Roman"/>
          <w:color w:val="943634"/>
          <w:sz w:val="20"/>
          <w:szCs w:val="20"/>
        </w:rPr>
        <w:t>D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DA65B3">
        <w:rPr>
          <w:rFonts w:ascii="Times New Roman" w:hAnsi="Times New Roman" w:cs="Times New Roman"/>
          <w:sz w:val="20"/>
          <w:szCs w:val="20"/>
        </w:rPr>
        <w:t xml:space="preserve"> ) 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DA65B3">
        <w:rPr>
          <w:rFonts w:ascii="Times New Roman" w:hAnsi="Times New Roman" w:cs="Times New Roman"/>
          <w:sz w:val="20"/>
          <w:szCs w:val="20"/>
        </w:rPr>
        <w:t>Tutulum çemberi boyunca 12 takımyıldızı vardır</w:t>
      </w:r>
    </w:p>
    <w:p w:rsidR="00BD35CD" w:rsidRPr="00DA65B3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Pr="00B70B02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7-(  </w:t>
      </w:r>
      <w:r w:rsidRPr="00B70B02">
        <w:rPr>
          <w:rFonts w:ascii="Times New Roman" w:hAnsi="Times New Roman" w:cs="Times New Roman"/>
          <w:color w:val="943634"/>
          <w:sz w:val="20"/>
          <w:szCs w:val="20"/>
        </w:rPr>
        <w:t>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) -</w:t>
      </w:r>
      <w:r w:rsidRPr="00B70B02">
        <w:rPr>
          <w:rFonts w:ascii="Times New Roman" w:hAnsi="Times New Roman" w:cs="Times New Roman"/>
          <w:sz w:val="20"/>
          <w:szCs w:val="20"/>
        </w:rPr>
        <w:t xml:space="preserve">Ekli </w:t>
      </w:r>
      <w:r w:rsidRPr="00B70B02">
        <w:rPr>
          <w:rFonts w:ascii="Arial" w:hAnsi="Arial" w:cs="Arial"/>
          <w:sz w:val="18"/>
          <w:szCs w:val="18"/>
          <w:shd w:val="clear" w:color="auto" w:fill="FFFFFF"/>
        </w:rPr>
        <w:t xml:space="preserve"> yıllar,</w:t>
      </w:r>
      <w:r w:rsidRPr="00B70B02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hyperlink r:id="rId6" w:tooltip="Şubat" w:history="1">
        <w:r w:rsidRPr="00B70B02">
          <w:rPr>
            <w:rStyle w:val="Hyperlink"/>
            <w:rFonts w:ascii="Arial" w:hAnsi="Arial" w:cs="Arial"/>
            <w:color w:val="auto"/>
            <w:sz w:val="18"/>
            <w:szCs w:val="18"/>
            <w:shd w:val="clear" w:color="auto" w:fill="FFFFFF"/>
          </w:rPr>
          <w:t>Şubat</w:t>
        </w:r>
      </w:hyperlink>
      <w:r w:rsidRPr="00B70B02">
        <w:rPr>
          <w:rStyle w:val="apple-converted-space"/>
          <w:rFonts w:ascii="Arial" w:hAnsi="Arial" w:cs="Arial"/>
          <w:sz w:val="18"/>
          <w:szCs w:val="18"/>
          <w:shd w:val="clear" w:color="auto" w:fill="FFFFFF"/>
        </w:rPr>
        <w:t> </w:t>
      </w:r>
      <w:r w:rsidRPr="00B70B02">
        <w:rPr>
          <w:rFonts w:ascii="Arial" w:hAnsi="Arial" w:cs="Arial"/>
          <w:sz w:val="18"/>
          <w:szCs w:val="18"/>
          <w:shd w:val="clear" w:color="auto" w:fill="FFFFFF"/>
        </w:rPr>
        <w:t>ayının 28 yerine 29 gün çektiği yıllardır</w:t>
      </w:r>
    </w:p>
    <w:p w:rsidR="00BD35CD" w:rsidRPr="00B70B02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35CD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8-(   </w:t>
      </w:r>
      <w:r w:rsidRPr="00B70B02">
        <w:rPr>
          <w:rFonts w:ascii="Times New Roman" w:hAnsi="Times New Roman" w:cs="Times New Roman"/>
          <w:color w:val="943634"/>
          <w:sz w:val="20"/>
          <w:szCs w:val="20"/>
        </w:rPr>
        <w:t>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)</w:t>
      </w:r>
      <w:r w:rsidRPr="0019688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-Dünyadan bakan gözlemci  her zaman  Ay’ın aynı yüzünü  görür.</w:t>
      </w:r>
    </w:p>
    <w:p w:rsidR="00BD35CD" w:rsidRPr="00DA65B3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BD35CD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9  -(  </w:t>
      </w:r>
      <w:r w:rsidRPr="00B70B02">
        <w:rPr>
          <w:rFonts w:ascii="Times New Roman" w:hAnsi="Times New Roman" w:cs="Times New Roman"/>
          <w:color w:val="943634"/>
          <w:sz w:val="20"/>
          <w:szCs w:val="20"/>
        </w:rPr>
        <w:t>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) B</w:t>
      </w:r>
      <w:r w:rsidRPr="00DA65B3">
        <w:rPr>
          <w:rFonts w:ascii="Times New Roman" w:hAnsi="Times New Roman" w:cs="Times New Roman"/>
          <w:color w:val="000000"/>
          <w:sz w:val="20"/>
          <w:szCs w:val="20"/>
        </w:rPr>
        <w:t xml:space="preserve">ir güneş günü ortalama 86 400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</w:t>
      </w:r>
      <w:r w:rsidRPr="00DA65B3">
        <w:rPr>
          <w:rFonts w:ascii="Times New Roman" w:hAnsi="Times New Roman" w:cs="Times New Roman"/>
          <w:color w:val="000000"/>
          <w:sz w:val="20"/>
          <w:szCs w:val="20"/>
        </w:rPr>
        <w:t>saniye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yada  24 saat </w:t>
      </w:r>
      <w:r w:rsidRPr="00DA65B3">
        <w:rPr>
          <w:rFonts w:ascii="Times New Roman" w:hAnsi="Times New Roman" w:cs="Times New Roman"/>
          <w:color w:val="000000"/>
          <w:sz w:val="20"/>
          <w:szCs w:val="20"/>
        </w:rPr>
        <w:t>olarak kabul edilmektedir.</w:t>
      </w:r>
    </w:p>
    <w:p w:rsidR="00BD35CD" w:rsidRPr="00DA65B3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BD35CD" w:rsidRPr="00B70B02" w:rsidRDefault="00BD35CD" w:rsidP="005D3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</w:rPr>
        <w:t>10-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(   </w:t>
      </w:r>
      <w:r w:rsidRPr="00B70B02">
        <w:rPr>
          <w:rFonts w:ascii="Times New Roman" w:hAnsi="Times New Roman" w:cs="Times New Roman"/>
          <w:color w:val="943634"/>
          <w:sz w:val="20"/>
          <w:szCs w:val="20"/>
        </w:rPr>
        <w:t>D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)</w:t>
      </w:r>
      <w:r w:rsidRPr="00DA65B3">
        <w:rPr>
          <w:rFonts w:ascii="Times New Roman" w:hAnsi="Times New Roman" w:cs="Times New Roman"/>
          <w:color w:val="000000"/>
          <w:sz w:val="20"/>
          <w:szCs w:val="20"/>
          <w:shd w:val="clear" w:color="auto" w:fill="F5F5F5"/>
        </w:rPr>
        <w:t>Türklerin tarih boyunca kullandıkları takvim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5F5F5"/>
        </w:rPr>
        <w:t xml:space="preserve">lerden en eskisi </w:t>
      </w:r>
      <w:r w:rsidRPr="00DA65B3">
        <w:rPr>
          <w:rFonts w:ascii="Times New Roman" w:hAnsi="Times New Roman" w:cs="Times New Roman"/>
          <w:color w:val="000000"/>
          <w:sz w:val="20"/>
          <w:szCs w:val="20"/>
          <w:shd w:val="clear" w:color="auto" w:fill="F5F5F5"/>
        </w:rPr>
        <w:t xml:space="preserve">  12 hayvanlı takvimdir.</w:t>
      </w:r>
      <w:r w:rsidRPr="00DA65B3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5F5F5"/>
        </w:rPr>
        <w:t> </w:t>
      </w:r>
      <w:r w:rsidRPr="00B70B02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5F5F5"/>
        </w:rPr>
        <w:t>B</w:t>
      </w:r>
      <w:r w:rsidRPr="00B70B02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u takvimde her yıl bir hayvan adıyla anılıyordu. </w:t>
      </w:r>
    </w:p>
    <w:p w:rsidR="00BD35CD" w:rsidRPr="00B70B02" w:rsidRDefault="00BD35CD" w:rsidP="00580083">
      <w:pPr>
        <w:autoSpaceDE w:val="0"/>
        <w:autoSpaceDN w:val="0"/>
        <w:adjustRightInd w:val="0"/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18"/>
          <w:szCs w:val="18"/>
          <w:shd w:val="clear" w:color="auto" w:fill="F5F5F5"/>
        </w:rPr>
      </w:pPr>
      <w:hyperlink r:id="rId7" w:history="1">
        <w:r w:rsidRPr="00120472">
          <w:rPr>
            <w:rStyle w:val="Hyperlink"/>
            <w:rFonts w:ascii="Times New Roman" w:hAnsi="Times New Roman" w:cs="Times New Roman"/>
            <w:sz w:val="18"/>
            <w:szCs w:val="18"/>
            <w:shd w:val="clear" w:color="auto" w:fill="F5F5F5"/>
          </w:rPr>
          <w:t>www.sorubak.com</w:t>
        </w:r>
      </w:hyperlink>
      <w:r>
        <w:rPr>
          <w:rStyle w:val="apple-converted-space"/>
          <w:rFonts w:ascii="Times New Roman" w:hAnsi="Times New Roman" w:cs="Times New Roman"/>
          <w:color w:val="000000"/>
          <w:sz w:val="18"/>
          <w:szCs w:val="18"/>
          <w:shd w:val="clear" w:color="auto" w:fill="F5F5F5"/>
        </w:rPr>
        <w:t xml:space="preserve"> </w:t>
      </w:r>
    </w:p>
    <w:sectPr w:rsidR="00BD35CD" w:rsidRPr="00B70B02" w:rsidSect="005554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D2F96"/>
    <w:multiLevelType w:val="hybridMultilevel"/>
    <w:tmpl w:val="EF9EFEF8"/>
    <w:lvl w:ilvl="0" w:tplc="7DF214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E0169"/>
    <w:multiLevelType w:val="hybridMultilevel"/>
    <w:tmpl w:val="EF9EFEF8"/>
    <w:lvl w:ilvl="0" w:tplc="7DF214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356BC3"/>
    <w:multiLevelType w:val="hybridMultilevel"/>
    <w:tmpl w:val="EF9EFEF8"/>
    <w:lvl w:ilvl="0" w:tplc="7DF2147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4E02"/>
    <w:rsid w:val="0003139E"/>
    <w:rsid w:val="00053AF6"/>
    <w:rsid w:val="000F4E84"/>
    <w:rsid w:val="00120472"/>
    <w:rsid w:val="00143E0D"/>
    <w:rsid w:val="00196882"/>
    <w:rsid w:val="001A4729"/>
    <w:rsid w:val="001B383E"/>
    <w:rsid w:val="001D0482"/>
    <w:rsid w:val="002242EE"/>
    <w:rsid w:val="0023675C"/>
    <w:rsid w:val="002550E7"/>
    <w:rsid w:val="00276805"/>
    <w:rsid w:val="00341369"/>
    <w:rsid w:val="003649C8"/>
    <w:rsid w:val="003A4E02"/>
    <w:rsid w:val="003F4A08"/>
    <w:rsid w:val="004339DA"/>
    <w:rsid w:val="00437E0E"/>
    <w:rsid w:val="0046542A"/>
    <w:rsid w:val="00500361"/>
    <w:rsid w:val="00505BAB"/>
    <w:rsid w:val="00555450"/>
    <w:rsid w:val="00580083"/>
    <w:rsid w:val="005D0856"/>
    <w:rsid w:val="005D396B"/>
    <w:rsid w:val="00636919"/>
    <w:rsid w:val="00686AD0"/>
    <w:rsid w:val="00735540"/>
    <w:rsid w:val="007819B7"/>
    <w:rsid w:val="00795935"/>
    <w:rsid w:val="008033EE"/>
    <w:rsid w:val="008252F2"/>
    <w:rsid w:val="00842EF9"/>
    <w:rsid w:val="008C1386"/>
    <w:rsid w:val="0091120B"/>
    <w:rsid w:val="009B5ACB"/>
    <w:rsid w:val="00A628A8"/>
    <w:rsid w:val="00AE6207"/>
    <w:rsid w:val="00AE7ADB"/>
    <w:rsid w:val="00B12C92"/>
    <w:rsid w:val="00B70B02"/>
    <w:rsid w:val="00B946C2"/>
    <w:rsid w:val="00BD35CD"/>
    <w:rsid w:val="00BD7059"/>
    <w:rsid w:val="00CC2055"/>
    <w:rsid w:val="00DA65B3"/>
    <w:rsid w:val="00DB4C31"/>
    <w:rsid w:val="00DB5903"/>
    <w:rsid w:val="00E445CC"/>
    <w:rsid w:val="00F0402C"/>
    <w:rsid w:val="00F44FB5"/>
    <w:rsid w:val="00F81266"/>
    <w:rsid w:val="00FA7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45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A4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4E0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8033EE"/>
  </w:style>
  <w:style w:type="character" w:styleId="Hyperlink">
    <w:name w:val="Hyperlink"/>
    <w:basedOn w:val="DefaultParagraphFont"/>
    <w:uiPriority w:val="99"/>
    <w:semiHidden/>
    <w:rsid w:val="00DB4C31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19688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r.wikipedia.org/wiki/%C5%9Eubat" TargetMode="External"/><Relationship Id="rId5" Type="http://schemas.openxmlformats.org/officeDocument/2006/relationships/hyperlink" Target="https://tr.wikipedia.org/wiki/%C5%9Euba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699</Words>
  <Characters>3989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edanur</cp:lastModifiedBy>
  <cp:revision>3</cp:revision>
  <cp:lastPrinted>2016-03-25T08:50:00Z</cp:lastPrinted>
  <dcterms:created xsi:type="dcterms:W3CDTF">2016-03-29T17:47:00Z</dcterms:created>
  <dcterms:modified xsi:type="dcterms:W3CDTF">2016-03-30T11:35:00Z</dcterms:modified>
</cp:coreProperties>
</file>