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5C" w:rsidRDefault="00253D5C" w:rsidP="00B52C0B"/>
    <w:p w:rsidR="00253D5C" w:rsidRPr="00946343" w:rsidRDefault="00253D5C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253D5C" w:rsidRDefault="00253D5C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>Sınıfı:                                      No:</w:t>
      </w:r>
    </w:p>
    <w:p w:rsidR="00253D5C" w:rsidRDefault="00253D5C" w:rsidP="00B52C0B"/>
    <w:p w:rsidR="00253D5C" w:rsidRPr="00D96FD4" w:rsidRDefault="00253D5C" w:rsidP="00B52C0B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D96FD4">
        <w:rPr>
          <w:b/>
          <w:bCs/>
        </w:rPr>
        <w:t xml:space="preserve">Bilgisayar virüslerinden korunmak için aşağıdakilerden hangisini yapmak </w:t>
      </w:r>
      <w:r w:rsidRPr="00D96FD4">
        <w:rPr>
          <w:b/>
          <w:bCs/>
          <w:u w:val="single"/>
        </w:rPr>
        <w:t>doğru olmaz?</w:t>
      </w:r>
    </w:p>
    <w:p w:rsidR="00253D5C" w:rsidRPr="00B52C0B" w:rsidRDefault="00253D5C" w:rsidP="00334741">
      <w:pPr>
        <w:pStyle w:val="ListParagraph"/>
        <w:numPr>
          <w:ilvl w:val="0"/>
          <w:numId w:val="2"/>
        </w:numPr>
        <w:jc w:val="both"/>
      </w:pPr>
      <w:r>
        <w:t>Virüs programını haftada 1 güncellemek.</w:t>
      </w:r>
    </w:p>
    <w:p w:rsidR="00253D5C" w:rsidRDefault="00253D5C" w:rsidP="00334741">
      <w:pPr>
        <w:pStyle w:val="ListParagraph"/>
        <w:numPr>
          <w:ilvl w:val="0"/>
          <w:numId w:val="2"/>
        </w:numPr>
        <w:jc w:val="both"/>
      </w:pPr>
      <w:r>
        <w:t>Flash diskleri tarattıktan sonra açmak.</w:t>
      </w:r>
    </w:p>
    <w:p w:rsidR="00253D5C" w:rsidRDefault="00253D5C" w:rsidP="00334741">
      <w:pPr>
        <w:pStyle w:val="ListParagraph"/>
        <w:numPr>
          <w:ilvl w:val="0"/>
          <w:numId w:val="2"/>
        </w:numPr>
        <w:jc w:val="both"/>
      </w:pPr>
      <w:r>
        <w:t>Casus yazılımları bilgisayarımıza kurmak.</w:t>
      </w:r>
    </w:p>
    <w:p w:rsidR="00253D5C" w:rsidRDefault="00253D5C" w:rsidP="00334741">
      <w:pPr>
        <w:pStyle w:val="ListParagraph"/>
        <w:numPr>
          <w:ilvl w:val="0"/>
          <w:numId w:val="2"/>
        </w:numPr>
        <w:jc w:val="both"/>
      </w:pPr>
      <w:r>
        <w:rPr>
          <w:noProof/>
        </w:rPr>
        <w:pict>
          <v:rect id="_x0000_s1026" style="position:absolute;left:0;text-align:left;margin-left:116.45pt;margin-top:341.3pt;width:304.35pt;height:22.5pt;rotation:270;z-index:251668480;mso-position-horizontal-relative:margin;mso-position-vertical-relative:margin" stroked="f">
            <v:textbox style="layout-flow:vertical;mso-layout-flow-alt:bottom-to-top">
              <w:txbxContent>
                <w:p w:rsidR="00253D5C" w:rsidRDefault="00253D5C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>
        <w:t>Bilgisayarımızı zaman zaman anti virüs programıyla taratmak.</w:t>
      </w:r>
    </w:p>
    <w:p w:rsidR="00253D5C" w:rsidRDefault="00253D5C" w:rsidP="00B52C0B">
      <w:pPr>
        <w:pStyle w:val="ListParagraph"/>
        <w:ind w:left="1080"/>
      </w:pPr>
    </w:p>
    <w:p w:rsidR="00253D5C" w:rsidRPr="00E13910" w:rsidRDefault="00253D5C" w:rsidP="00E13910">
      <w:pPr>
        <w:pStyle w:val="ListParagraph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  <w:bCs/>
        </w:rPr>
        <w:t>Metindeki internet üzerinden alınan randevu BİT ‘in kullanım alanlarından hangisine girmektedir?</w:t>
      </w:r>
    </w:p>
    <w:p w:rsidR="00253D5C" w:rsidRPr="005051AC" w:rsidRDefault="00253D5C" w:rsidP="00E13910">
      <w:pPr>
        <w:pStyle w:val="ListParagraph"/>
        <w:numPr>
          <w:ilvl w:val="0"/>
          <w:numId w:val="32"/>
        </w:numPr>
        <w:jc w:val="both"/>
      </w:pPr>
      <w:r w:rsidRPr="00E13910">
        <w:t>Eğitim</w:t>
      </w:r>
      <w:r>
        <w:t xml:space="preserve">                           </w:t>
      </w:r>
      <w:r w:rsidRPr="005051AC">
        <w:rPr>
          <w:b/>
          <w:bCs/>
        </w:rPr>
        <w:t xml:space="preserve">B) </w:t>
      </w:r>
      <w:r>
        <w:t>Sağlık</w:t>
      </w:r>
    </w:p>
    <w:p w:rsidR="00253D5C" w:rsidRPr="00E13910" w:rsidRDefault="00253D5C" w:rsidP="005051AC">
      <w:pPr>
        <w:pStyle w:val="ListParagraph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  <w:bCs/>
        </w:rPr>
        <w:t>D)</w:t>
      </w:r>
      <w:r>
        <w:t xml:space="preserve"> Bankacılık</w:t>
      </w:r>
    </w:p>
    <w:p w:rsidR="00253D5C" w:rsidRDefault="00253D5C" w:rsidP="00E13910">
      <w:pPr>
        <w:pStyle w:val="ListParagraph"/>
        <w:ind w:left="360"/>
      </w:pPr>
    </w:p>
    <w:p w:rsidR="00253D5C" w:rsidRDefault="00253D5C" w:rsidP="0033474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Aşağıdakilerden hangisi zararlı yazılımlardan </w:t>
      </w:r>
      <w:r w:rsidRPr="005051AC">
        <w:rPr>
          <w:b/>
          <w:bCs/>
          <w:u w:val="single"/>
        </w:rPr>
        <w:t>değildir</w:t>
      </w:r>
      <w:r>
        <w:rPr>
          <w:b/>
          <w:bCs/>
        </w:rPr>
        <w:t>?</w:t>
      </w:r>
    </w:p>
    <w:p w:rsidR="00253D5C" w:rsidRPr="005051AC" w:rsidRDefault="00253D5C" w:rsidP="005051AC">
      <w:pPr>
        <w:pStyle w:val="ListParagraph"/>
        <w:numPr>
          <w:ilvl w:val="0"/>
          <w:numId w:val="35"/>
        </w:numPr>
        <w:jc w:val="both"/>
      </w:pPr>
      <w:r w:rsidRPr="005051AC">
        <w:t xml:space="preserve">Virüs                           </w:t>
      </w:r>
      <w:r w:rsidRPr="005051AC">
        <w:rPr>
          <w:b/>
          <w:bCs/>
        </w:rPr>
        <w:t xml:space="preserve">B) </w:t>
      </w:r>
      <w:r w:rsidRPr="005051AC">
        <w:t>Solucan</w:t>
      </w:r>
    </w:p>
    <w:p w:rsidR="00253D5C" w:rsidRPr="00E13910" w:rsidRDefault="00253D5C" w:rsidP="005051AC">
      <w:pPr>
        <w:pStyle w:val="ListParagraph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  <w:bCs/>
        </w:rPr>
        <w:t>D)</w:t>
      </w:r>
      <w:r>
        <w:t xml:space="preserve"> Truva Atı</w:t>
      </w:r>
    </w:p>
    <w:p w:rsidR="00253D5C" w:rsidRDefault="00253D5C" w:rsidP="000254D0">
      <w:pPr>
        <w:pStyle w:val="ListParagraph"/>
        <w:jc w:val="both"/>
      </w:pPr>
    </w:p>
    <w:p w:rsidR="00253D5C" w:rsidRPr="00313CC8" w:rsidRDefault="00253D5C" w:rsidP="000254D0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313CC8">
        <w:rPr>
          <w:b/>
          <w:bCs/>
        </w:rPr>
        <w:t>Aşağıda bulunan numaralandırılmış düğmelerin görevlerini numaraların karşısına yazınız.</w:t>
      </w:r>
    </w:p>
    <w:p w:rsidR="00253D5C" w:rsidRDefault="00253D5C" w:rsidP="00922B5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21.15pt;margin-top:67.95pt;width:36.7pt;height:157pt;z-index:251656192" filled="f" stroked="f">
            <v:textbox style="mso-fit-shape-to-text:t">
              <w:txbxContent>
                <w:p w:rsidR="00253D5C" w:rsidRPr="00E10B8E" w:rsidRDefault="00253D5C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E10B8E">
                    <w:rPr>
                      <w:b/>
                      <w:bCs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2.15pt;margin-top:26.7pt;width:.75pt;height:39.75pt;flip:x;z-index:251655168" o:connectortype="straight" strokeweight="1.75pt">
            <v:stroke endarrow="block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9pt;height:99pt;visibility:visible">
            <v:imagedata r:id="rId7" o:title=""/>
          </v:shape>
        </w:pict>
      </w:r>
    </w:p>
    <w:p w:rsidR="00253D5C" w:rsidRDefault="00253D5C" w:rsidP="00313CC8">
      <w:pPr>
        <w:pStyle w:val="ListParagraph"/>
        <w:ind w:left="1065"/>
        <w:jc w:val="both"/>
      </w:pPr>
      <w:r>
        <w:t>1…………………………………….</w:t>
      </w:r>
    </w:p>
    <w:p w:rsidR="00253D5C" w:rsidRDefault="00253D5C" w:rsidP="00313CC8">
      <w:pPr>
        <w:pStyle w:val="ListParagraph"/>
        <w:ind w:left="1065"/>
        <w:jc w:val="both"/>
      </w:pPr>
      <w:r>
        <w:t>2…………………………………….</w:t>
      </w:r>
    </w:p>
    <w:p w:rsidR="00253D5C" w:rsidRDefault="00253D5C" w:rsidP="00313CC8">
      <w:pPr>
        <w:pStyle w:val="ListParagraph"/>
        <w:ind w:left="1065"/>
        <w:jc w:val="both"/>
      </w:pPr>
      <w:r>
        <w:t>3…………………………………….</w:t>
      </w:r>
    </w:p>
    <w:p w:rsidR="00253D5C" w:rsidRDefault="00253D5C" w:rsidP="00313CC8">
      <w:pPr>
        <w:pStyle w:val="ListParagraph"/>
        <w:ind w:left="1065"/>
        <w:jc w:val="both"/>
      </w:pPr>
      <w:r>
        <w:t>4…………………………………….</w:t>
      </w:r>
    </w:p>
    <w:p w:rsidR="00253D5C" w:rsidRDefault="00253D5C" w:rsidP="00E10B8E">
      <w:pPr>
        <w:pStyle w:val="ListParagraph"/>
        <w:ind w:left="1065"/>
        <w:jc w:val="both"/>
      </w:pPr>
      <w:r>
        <w:t>5…………………………………….</w:t>
      </w:r>
    </w:p>
    <w:p w:rsidR="00253D5C" w:rsidRDefault="00253D5C" w:rsidP="00313CC8">
      <w:pPr>
        <w:pStyle w:val="ListParagraph"/>
        <w:ind w:left="1065"/>
        <w:jc w:val="both"/>
      </w:pPr>
    </w:p>
    <w:p w:rsidR="00253D5C" w:rsidRDefault="00253D5C" w:rsidP="00922B59">
      <w:pPr>
        <w:jc w:val="both"/>
      </w:pPr>
    </w:p>
    <w:p w:rsidR="00253D5C" w:rsidRDefault="00253D5C" w:rsidP="00922B59">
      <w:pPr>
        <w:jc w:val="both"/>
      </w:pPr>
    </w:p>
    <w:p w:rsidR="00253D5C" w:rsidRPr="0080725C" w:rsidRDefault="00253D5C" w:rsidP="0080725C">
      <w:pPr>
        <w:pStyle w:val="ListParagraph"/>
        <w:numPr>
          <w:ilvl w:val="0"/>
          <w:numId w:val="1"/>
        </w:numPr>
        <w:spacing w:after="0" w:line="360" w:lineRule="auto"/>
        <w:rPr>
          <w:b/>
          <w:bCs/>
          <w:lang w:eastAsia="en-US"/>
        </w:rPr>
      </w:pPr>
      <w:r w:rsidRPr="0080725C">
        <w:rPr>
          <w:b/>
          <w:bCs/>
          <w:lang w:eastAsia="en-US"/>
        </w:rPr>
        <w:t xml:space="preserve">Bilgisayar kullanımı ile ilgili aşağıdaki ifadelerden doğru olanların başına </w:t>
      </w:r>
      <w:r w:rsidRPr="0080725C">
        <w:rPr>
          <w:b/>
          <w:bCs/>
          <w:u w:val="single"/>
          <w:lang w:eastAsia="en-US"/>
        </w:rPr>
        <w:t>“D”,</w:t>
      </w:r>
      <w:r w:rsidRPr="0080725C">
        <w:rPr>
          <w:b/>
          <w:bCs/>
          <w:lang w:eastAsia="en-US"/>
        </w:rPr>
        <w:t xml:space="preserve"> yanlış olanların başına </w:t>
      </w:r>
      <w:r w:rsidRPr="0080725C">
        <w:rPr>
          <w:b/>
          <w:bCs/>
          <w:u w:val="single"/>
          <w:lang w:eastAsia="en-US"/>
        </w:rPr>
        <w:t>“Y”</w:t>
      </w:r>
      <w:r w:rsidRPr="0080725C">
        <w:rPr>
          <w:b/>
          <w:bCs/>
          <w:lang w:eastAsia="en-US"/>
        </w:rPr>
        <w:t xml:space="preserve"> koyunuz. </w:t>
      </w:r>
    </w:p>
    <w:p w:rsidR="00253D5C" w:rsidRPr="0080725C" w:rsidRDefault="00253D5C" w:rsidP="0080725C">
      <w:pPr>
        <w:pStyle w:val="ListParagraph"/>
        <w:spacing w:after="0" w:line="360" w:lineRule="auto"/>
        <w:ind w:left="360"/>
        <w:rPr>
          <w:lang w:eastAsia="en-US"/>
        </w:rPr>
      </w:pPr>
      <w:r w:rsidRPr="0080725C">
        <w:rPr>
          <w:lang w:eastAsia="en-US"/>
        </w:rPr>
        <w:t>(    ) Başka kişilerin dosyalarını karıştırırım.</w:t>
      </w:r>
    </w:p>
    <w:p w:rsidR="00253D5C" w:rsidRPr="0080725C" w:rsidRDefault="00253D5C" w:rsidP="0080725C">
      <w:pPr>
        <w:spacing w:after="0" w:line="360" w:lineRule="auto"/>
        <w:ind w:firstLine="360"/>
        <w:rPr>
          <w:lang w:eastAsia="en-US"/>
        </w:rPr>
      </w:pPr>
      <w:r w:rsidRPr="0080725C">
        <w:rPr>
          <w:lang w:eastAsia="en-US"/>
        </w:rPr>
        <w:t>(    ) İnternette iyi</w:t>
      </w:r>
      <w:r>
        <w:rPr>
          <w:lang w:eastAsia="en-US"/>
        </w:rPr>
        <w:t xml:space="preserve"> ve anlaşılır bir dil kullanmalıyız.</w:t>
      </w:r>
    </w:p>
    <w:p w:rsidR="00253D5C" w:rsidRPr="0080725C" w:rsidRDefault="00253D5C" w:rsidP="0080725C">
      <w:pPr>
        <w:spacing w:after="0" w:line="360" w:lineRule="auto"/>
        <w:ind w:firstLine="360"/>
        <w:rPr>
          <w:lang w:eastAsia="en-US"/>
        </w:rPr>
      </w:pPr>
      <w:r w:rsidRPr="0080725C">
        <w:rPr>
          <w:lang w:eastAsia="en-US"/>
        </w:rPr>
        <w:t xml:space="preserve">(    ) </w:t>
      </w:r>
      <w:r>
        <w:rPr>
          <w:lang w:eastAsia="en-US"/>
        </w:rPr>
        <w:t>Bilmediğim siteleri ziyaret ederim.</w:t>
      </w:r>
    </w:p>
    <w:p w:rsidR="00253D5C" w:rsidRPr="0080725C" w:rsidRDefault="00253D5C" w:rsidP="009C2D21">
      <w:pPr>
        <w:spacing w:after="120" w:line="360" w:lineRule="auto"/>
        <w:ind w:firstLine="357"/>
        <w:rPr>
          <w:lang w:eastAsia="en-US"/>
        </w:rPr>
      </w:pPr>
      <w:r w:rsidRPr="0080725C">
        <w:rPr>
          <w:lang w:eastAsia="en-US"/>
        </w:rPr>
        <w:t>(    ) İnternette tanımadığım kimselerle sohbet etmem.</w:t>
      </w:r>
    </w:p>
    <w:p w:rsidR="00253D5C" w:rsidRPr="00567F63" w:rsidRDefault="00253D5C" w:rsidP="00567F63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567F63">
        <w:rPr>
          <w:b/>
          <w:bCs/>
        </w:rPr>
        <w:t xml:space="preserve">Aşağıdaki internet tarayıcı simgelerinden hangisi </w:t>
      </w:r>
    </w:p>
    <w:p w:rsidR="00253D5C" w:rsidRDefault="00253D5C" w:rsidP="00567F63">
      <w:pPr>
        <w:pStyle w:val="ListParagraph"/>
        <w:ind w:left="360"/>
      </w:pPr>
      <w:r>
        <w:rPr>
          <w:noProof/>
        </w:rPr>
        <w:pict>
          <v:shape id="Resim 17" o:spid="_x0000_s1029" type="#_x0000_t75" style="position:absolute;left:0;text-align:left;margin-left:202.9pt;margin-top:14.65pt;width:43.5pt;height:38.25pt;z-index:-251667456;visibility:visible" wrapcoords="-372 424 -372 21176 21600 21176 21600 424 -372 424">
            <v:imagedata r:id="rId8" o:title=""/>
            <w10:wrap type="tight"/>
          </v:shape>
        </w:pict>
      </w:r>
      <w:r w:rsidRPr="00D5629C">
        <w:rPr>
          <w:b/>
          <w:bCs/>
        </w:rPr>
        <w:t>internet</w:t>
      </w:r>
      <w:r>
        <w:rPr>
          <w:b/>
          <w:bCs/>
        </w:rPr>
        <w:t xml:space="preserve"> E</w:t>
      </w:r>
      <w:r w:rsidRPr="00D5629C">
        <w:rPr>
          <w:b/>
          <w:bCs/>
        </w:rPr>
        <w:t>xplorer</w:t>
      </w:r>
      <w:r>
        <w:rPr>
          <w:b/>
          <w:bCs/>
        </w:rPr>
        <w:t>’</w:t>
      </w:r>
      <w:r w:rsidRPr="00D5629C">
        <w:rPr>
          <w:b/>
          <w:bCs/>
        </w:rPr>
        <w:t>ın simgesidir?</w:t>
      </w:r>
    </w:p>
    <w:p w:rsidR="00253D5C" w:rsidRDefault="00253D5C" w:rsidP="00567F63">
      <w:pPr>
        <w:pStyle w:val="ListParagraph"/>
        <w:ind w:left="360"/>
      </w:pPr>
      <w:r>
        <w:rPr>
          <w:noProof/>
        </w:rPr>
        <w:pict>
          <v:shape id="Resim 11" o:spid="_x0000_s1030" type="#_x0000_t75" style="position:absolute;left:0;text-align:left;margin-left:149.65pt;margin-top:4.45pt;width:33.75pt;height:30.75pt;z-index:-251668480;visibility:visible" wrapcoords="-480 527 -480 21073 21600 21073 21600 527 -480 527">
            <v:imagedata r:id="rId9" o:title=""/>
            <w10:wrap type="tight"/>
          </v:shape>
        </w:pict>
      </w:r>
      <w:r>
        <w:rPr>
          <w:noProof/>
        </w:rPr>
        <w:pict>
          <v:shape id="_x0000_s1031" type="#_x0000_t202" style="position:absolute;left:0;text-align:left;margin-left:185.6pt;margin-top:9.7pt;width:27.6pt;height:157pt;z-index:251653120" filled="f" stroked="f">
            <v:textbox style="mso-next-textbox:#_x0000_s1031;mso-fit-shape-to-text:t">
              <w:txbxContent>
                <w:p w:rsidR="00253D5C" w:rsidRPr="001C4B65" w:rsidRDefault="00253D5C" w:rsidP="001C4B6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  <w:r w:rsidRPr="001C4B65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Resim 8" o:spid="_x0000_s1032" type="#_x0000_t75" style="position:absolute;left:0;text-align:left;margin-left:94.15pt;margin-top:5.2pt;width:38.25pt;height:32.25pt;z-index:-251669504;visibility:visible" wrapcoords="-424 502 -424 21098 21600 21098 21600 502 -424 502">
            <v:imagedata r:id="rId10" o:title=""/>
            <w10:wrap type="tight"/>
          </v:shape>
        </w:pict>
      </w:r>
      <w:r>
        <w:rPr>
          <w:noProof/>
        </w:rPr>
        <w:pict>
          <v:shape id="_x0000_s1033" type="#_x0000_t202" style="position:absolute;left:0;text-align:left;margin-left:130.85pt;margin-top:9.7pt;width:27.6pt;height:157pt;z-index:251652096" filled="f" stroked="f">
            <v:textbox style="mso-next-textbox:#_x0000_s1033;mso-fit-shape-to-text:t">
              <w:txbxContent>
                <w:p w:rsidR="00253D5C" w:rsidRPr="001C4B65" w:rsidRDefault="00253D5C" w:rsidP="001C4B6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  <w:r w:rsidRPr="001C4B65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74.2pt;margin-top:9.7pt;width:27.6pt;height:157pt;z-index:251651072" filled="f" stroked="f">
            <v:textbox style="mso-next-textbox:#_x0000_s1034;mso-fit-shape-to-text:t">
              <w:txbxContent>
                <w:p w:rsidR="00253D5C" w:rsidRPr="001C4B65" w:rsidRDefault="00253D5C" w:rsidP="001C4B6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1C4B65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15.25pt;margin-top:9.7pt;width:27.6pt;height:157pt;z-index:251650048" filled="f" stroked="f">
            <v:textbox style="mso-next-textbox:#_x0000_s1035;mso-fit-shape-to-text:t">
              <w:txbxContent>
                <w:p w:rsidR="00253D5C" w:rsidRPr="001C4B65" w:rsidRDefault="00253D5C">
                  <w:pPr>
                    <w:rPr>
                      <w:b/>
                      <w:bCs/>
                    </w:rPr>
                  </w:pPr>
                  <w:r w:rsidRPr="001C4B65">
                    <w:rPr>
                      <w:b/>
                      <w:bCs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pict>
          <v:shape id="Resim 2" o:spid="_x0000_s1036" type="#_x0000_t75" style="position:absolute;left:0;text-align:left;margin-left:33.4pt;margin-top:8.2pt;width:38.25pt;height:30pt;z-index:-251670528;visibility:visible" wrapcoords="-424 540 -424 21060 21600 21060 21600 540 -424 540">
            <v:imagedata r:id="rId11" o:title=""/>
            <w10:wrap type="tight"/>
          </v:shape>
        </w:pict>
      </w:r>
    </w:p>
    <w:p w:rsidR="00253D5C" w:rsidRDefault="00253D5C" w:rsidP="00946343">
      <w:pPr>
        <w:pStyle w:val="ListParagraph"/>
      </w:pPr>
    </w:p>
    <w:p w:rsidR="00253D5C" w:rsidRDefault="00253D5C" w:rsidP="00F161E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Bilgisayarda olan metin veya resim şeklindeki verileri kâğıda aktaran donanım birimi aşağıdakilerden hangisidir</w:t>
      </w:r>
      <w:r w:rsidRPr="00F161E8">
        <w:rPr>
          <w:b/>
          <w:bCs/>
        </w:rPr>
        <w:t>?</w:t>
      </w:r>
    </w:p>
    <w:p w:rsidR="00253D5C" w:rsidRPr="00DA3BB9" w:rsidRDefault="00253D5C" w:rsidP="00DA3BB9">
      <w:pPr>
        <w:spacing w:after="0"/>
        <w:jc w:val="both"/>
      </w:pPr>
      <w:r>
        <w:t xml:space="preserve">        </w:t>
      </w:r>
      <w:r w:rsidRPr="00DA3BB9">
        <w:rPr>
          <w:b/>
          <w:bCs/>
        </w:rPr>
        <w:t>A)</w:t>
      </w:r>
      <w:r>
        <w:t xml:space="preserve"> </w:t>
      </w:r>
      <w:r w:rsidRPr="00DA3BB9"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t>Tarayıcı</w:t>
      </w:r>
    </w:p>
    <w:p w:rsidR="00253D5C" w:rsidRPr="00E13910" w:rsidRDefault="00253D5C" w:rsidP="00DA3BB9">
      <w:pPr>
        <w:spacing w:after="0"/>
        <w:jc w:val="both"/>
      </w:pPr>
      <w:r>
        <w:t xml:space="preserve">        </w:t>
      </w:r>
      <w:r w:rsidRPr="00DA3BB9">
        <w:rPr>
          <w:b/>
          <w:bCs/>
        </w:rPr>
        <w:t>C)</w:t>
      </w:r>
      <w:r>
        <w:t xml:space="preserve"> Yazıcı                                </w:t>
      </w:r>
      <w:r w:rsidRPr="00DA3BB9">
        <w:rPr>
          <w:b/>
          <w:bCs/>
        </w:rPr>
        <w:t>D)</w:t>
      </w:r>
      <w:r>
        <w:t xml:space="preserve"> Hoparlör</w:t>
      </w:r>
    </w:p>
    <w:p w:rsidR="00253D5C" w:rsidRDefault="00253D5C" w:rsidP="00DA3BB9">
      <w:pPr>
        <w:pStyle w:val="ListParagraph"/>
        <w:ind w:left="360"/>
        <w:rPr>
          <w:b/>
          <w:bCs/>
        </w:rPr>
      </w:pPr>
    </w:p>
    <w:p w:rsidR="00253D5C" w:rsidRPr="00DA3BB9" w:rsidRDefault="00253D5C" w:rsidP="00DA3BB9">
      <w:pPr>
        <w:pStyle w:val="ListParagraph"/>
        <w:numPr>
          <w:ilvl w:val="0"/>
          <w:numId w:val="1"/>
        </w:numPr>
        <w:rPr>
          <w:b/>
          <w:bCs/>
        </w:rPr>
      </w:pPr>
      <w:r w:rsidRPr="00DA3BB9">
        <w:rPr>
          <w:b/>
          <w:bCs/>
        </w:rPr>
        <w:t>Microsoft Office Powerpoint’te yeni bir sayfa (Slayt ) eklemek için hangi yolu kullanırız?</w:t>
      </w:r>
    </w:p>
    <w:p w:rsidR="00253D5C" w:rsidRDefault="00253D5C" w:rsidP="00460960">
      <w:pPr>
        <w:pStyle w:val="ListParagraph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Yeni Slayt</w:t>
      </w:r>
    </w:p>
    <w:p w:rsidR="00253D5C" w:rsidRDefault="00253D5C" w:rsidP="00460960">
      <w:pPr>
        <w:pStyle w:val="ListParagraph"/>
        <w:numPr>
          <w:ilvl w:val="0"/>
          <w:numId w:val="9"/>
        </w:numPr>
      </w:pPr>
      <w:r>
        <w:t>Giriş</w:t>
      </w:r>
      <w:r>
        <w:sym w:font="Wingdings" w:char="F0E0"/>
      </w:r>
      <w:r>
        <w:t>Yeni Slayt</w:t>
      </w:r>
    </w:p>
    <w:p w:rsidR="00253D5C" w:rsidRDefault="00253D5C" w:rsidP="00460960">
      <w:pPr>
        <w:pStyle w:val="ListParagraph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253D5C" w:rsidRDefault="00253D5C" w:rsidP="00460960">
      <w:pPr>
        <w:pStyle w:val="ListParagraph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>Yeni Sayt</w:t>
      </w:r>
    </w:p>
    <w:p w:rsidR="00253D5C" w:rsidRDefault="00253D5C" w:rsidP="00FE45F2">
      <w:pPr>
        <w:pStyle w:val="ListParagraph"/>
        <w:ind w:left="786"/>
      </w:pPr>
    </w:p>
    <w:p w:rsidR="00253D5C" w:rsidRPr="00FE45F2" w:rsidRDefault="00253D5C" w:rsidP="00DA3BB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aşağıdakilerden hangisi yapılamaz?</w:t>
      </w:r>
    </w:p>
    <w:p w:rsidR="00253D5C" w:rsidRPr="00133502" w:rsidRDefault="00253D5C" w:rsidP="00133502">
      <w:pPr>
        <w:pStyle w:val="ListParagraph"/>
        <w:numPr>
          <w:ilvl w:val="0"/>
          <w:numId w:val="31"/>
        </w:numPr>
        <w:rPr>
          <w:b/>
          <w:bCs/>
        </w:rPr>
      </w:pPr>
      <w:r>
        <w:t>Sayfaya küçük resim eklenebilir.</w:t>
      </w:r>
    </w:p>
    <w:p w:rsidR="00253D5C" w:rsidRPr="00133502" w:rsidRDefault="00253D5C" w:rsidP="00133502">
      <w:pPr>
        <w:pStyle w:val="ListParagraph"/>
        <w:numPr>
          <w:ilvl w:val="0"/>
          <w:numId w:val="31"/>
        </w:numPr>
        <w:rPr>
          <w:b/>
          <w:bCs/>
        </w:rPr>
      </w:pPr>
      <w:r>
        <w:t>Sayfaya tablo eklenebilir.</w:t>
      </w:r>
    </w:p>
    <w:p w:rsidR="00253D5C" w:rsidRPr="00133502" w:rsidRDefault="00253D5C" w:rsidP="00133502">
      <w:pPr>
        <w:pStyle w:val="ListParagraph"/>
        <w:numPr>
          <w:ilvl w:val="0"/>
          <w:numId w:val="31"/>
        </w:numPr>
        <w:rPr>
          <w:b/>
          <w:bCs/>
        </w:rPr>
      </w:pPr>
      <w:r>
        <w:t>Yazının boyutu değişebilir.</w:t>
      </w:r>
    </w:p>
    <w:p w:rsidR="00253D5C" w:rsidRPr="00133502" w:rsidRDefault="00253D5C" w:rsidP="00133502">
      <w:pPr>
        <w:pStyle w:val="ListParagraph"/>
        <w:numPr>
          <w:ilvl w:val="0"/>
          <w:numId w:val="31"/>
        </w:numPr>
        <w:rPr>
          <w:b/>
          <w:bCs/>
        </w:rPr>
      </w:pPr>
      <w:r>
        <w:t>Bir yazıya efekt verilebilir.</w:t>
      </w:r>
    </w:p>
    <w:p w:rsidR="00253D5C" w:rsidRDefault="00253D5C" w:rsidP="00FE45F2">
      <w:pPr>
        <w:pStyle w:val="ListParagraph"/>
        <w:ind w:left="786"/>
      </w:pPr>
    </w:p>
    <w:p w:rsidR="00253D5C" w:rsidRPr="005051AC" w:rsidRDefault="00253D5C" w:rsidP="004934F7">
      <w:pPr>
        <w:pStyle w:val="Default"/>
        <w:numPr>
          <w:ilvl w:val="0"/>
          <w:numId w:val="1"/>
        </w:numPr>
        <w:spacing w:after="120"/>
        <w:rPr>
          <w:b/>
          <w:bCs/>
          <w:sz w:val="22"/>
          <w:szCs w:val="22"/>
        </w:rPr>
      </w:pPr>
      <w:r w:rsidRPr="005051AC">
        <w:rPr>
          <w:b/>
          <w:bCs/>
          <w:sz w:val="22"/>
          <w:szCs w:val="22"/>
        </w:rPr>
        <w:t>Aşağıdakilerden hangisi bilgisayarın tüm parçalarına gerekli gücü (elektrik akımı) sağlayan donanımdır?</w:t>
      </w:r>
    </w:p>
    <w:p w:rsidR="00253D5C" w:rsidRPr="005051AC" w:rsidRDefault="00253D5C" w:rsidP="004934F7">
      <w:pPr>
        <w:pStyle w:val="Default"/>
        <w:numPr>
          <w:ilvl w:val="0"/>
          <w:numId w:val="33"/>
        </w:numPr>
        <w:rPr>
          <w:sz w:val="22"/>
          <w:szCs w:val="22"/>
        </w:rPr>
      </w:pPr>
      <w:r w:rsidRPr="005051AC">
        <w:rPr>
          <w:sz w:val="22"/>
          <w:szCs w:val="22"/>
        </w:rPr>
        <w:t xml:space="preserve">Ekran Kartı               </w:t>
      </w:r>
      <w:r w:rsidRPr="005051AC">
        <w:rPr>
          <w:b/>
          <w:bCs/>
          <w:sz w:val="22"/>
          <w:szCs w:val="22"/>
        </w:rPr>
        <w:t>B)</w:t>
      </w:r>
      <w:r w:rsidRPr="005051AC">
        <w:rPr>
          <w:sz w:val="22"/>
          <w:szCs w:val="22"/>
        </w:rPr>
        <w:t xml:space="preserve"> Ana Kart  </w:t>
      </w:r>
    </w:p>
    <w:p w:rsidR="00253D5C" w:rsidRPr="005051AC" w:rsidRDefault="00253D5C" w:rsidP="004934F7">
      <w:pPr>
        <w:pStyle w:val="Default"/>
        <w:ind w:left="360"/>
        <w:rPr>
          <w:sz w:val="22"/>
          <w:szCs w:val="22"/>
        </w:rPr>
      </w:pPr>
      <w:r w:rsidRPr="005051AC">
        <w:rPr>
          <w:b/>
          <w:bCs/>
          <w:sz w:val="22"/>
          <w:szCs w:val="22"/>
        </w:rPr>
        <w:t>C)</w:t>
      </w:r>
      <w:r w:rsidRPr="005051A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5051AC">
        <w:rPr>
          <w:sz w:val="22"/>
          <w:szCs w:val="22"/>
        </w:rPr>
        <w:t xml:space="preserve">Güç Kaynağı            </w:t>
      </w:r>
      <w:r w:rsidRPr="005051AC">
        <w:rPr>
          <w:b/>
          <w:bCs/>
          <w:sz w:val="22"/>
          <w:szCs w:val="22"/>
        </w:rPr>
        <w:t>D)</w:t>
      </w:r>
      <w:r w:rsidRPr="005051AC">
        <w:rPr>
          <w:sz w:val="22"/>
          <w:szCs w:val="22"/>
        </w:rPr>
        <w:t xml:space="preserve"> İşlemci (CPU)</w:t>
      </w:r>
    </w:p>
    <w:p w:rsidR="00253D5C" w:rsidRDefault="00253D5C" w:rsidP="00FE45F2">
      <w:pPr>
        <w:pStyle w:val="ListParagraph"/>
        <w:ind w:left="786"/>
      </w:pPr>
    </w:p>
    <w:p w:rsidR="00253D5C" w:rsidRDefault="00253D5C" w:rsidP="00FE45F2">
      <w:pPr>
        <w:pStyle w:val="ListParagraph"/>
        <w:ind w:left="786"/>
      </w:pPr>
    </w:p>
    <w:p w:rsidR="00253D5C" w:rsidRDefault="00253D5C" w:rsidP="004934F7">
      <w:pPr>
        <w:pStyle w:val="Default"/>
        <w:spacing w:after="120"/>
        <w:rPr>
          <w:b/>
          <w:bCs/>
          <w:sz w:val="22"/>
          <w:szCs w:val="22"/>
        </w:rPr>
      </w:pPr>
    </w:p>
    <w:p w:rsidR="00253D5C" w:rsidRPr="004934F7" w:rsidRDefault="00253D5C" w:rsidP="004934F7">
      <w:pPr>
        <w:pStyle w:val="Default"/>
        <w:numPr>
          <w:ilvl w:val="0"/>
          <w:numId w:val="1"/>
        </w:numPr>
        <w:spacing w:after="120"/>
        <w:rPr>
          <w:b/>
          <w:bCs/>
          <w:sz w:val="22"/>
          <w:szCs w:val="22"/>
        </w:rPr>
      </w:pPr>
      <w:r w:rsidRPr="004934F7">
        <w:rPr>
          <w:b/>
          <w:bCs/>
          <w:sz w:val="22"/>
          <w:szCs w:val="22"/>
        </w:rPr>
        <w:t xml:space="preserve">Aşağıdakilerden hangisi teknolojinin faydalarından </w:t>
      </w:r>
      <w:r w:rsidRPr="004934F7">
        <w:rPr>
          <w:b/>
          <w:bCs/>
          <w:sz w:val="22"/>
          <w:szCs w:val="22"/>
          <w:u w:val="single"/>
        </w:rPr>
        <w:t>değildir?</w:t>
      </w:r>
      <w:r w:rsidRPr="004934F7">
        <w:rPr>
          <w:b/>
          <w:bCs/>
          <w:sz w:val="22"/>
          <w:szCs w:val="22"/>
        </w:rPr>
        <w:t xml:space="preserve"> </w:t>
      </w:r>
    </w:p>
    <w:p w:rsidR="00253D5C" w:rsidRPr="004934F7" w:rsidRDefault="00253D5C" w:rsidP="004934F7">
      <w:pPr>
        <w:pStyle w:val="ListParagraph"/>
        <w:numPr>
          <w:ilvl w:val="0"/>
          <w:numId w:val="37"/>
        </w:numPr>
        <w:spacing w:after="40"/>
        <w:rPr>
          <w:color w:val="212121"/>
        </w:rPr>
      </w:pPr>
      <w:r w:rsidRPr="004934F7">
        <w:rPr>
          <w:color w:val="212121"/>
        </w:rPr>
        <w:t>İnternet sayesinde dünyanın diğer bir ucundan diğer ucuna bilgi ulaştırılabilmesi.</w:t>
      </w:r>
    </w:p>
    <w:p w:rsidR="00253D5C" w:rsidRPr="004934F7" w:rsidRDefault="00253D5C" w:rsidP="004934F7">
      <w:pPr>
        <w:pStyle w:val="ListParagraph"/>
        <w:numPr>
          <w:ilvl w:val="0"/>
          <w:numId w:val="37"/>
        </w:numPr>
        <w:spacing w:after="40"/>
        <w:rPr>
          <w:color w:val="212121"/>
        </w:rPr>
      </w:pPr>
      <w:r w:rsidRPr="004934F7">
        <w:rPr>
          <w:color w:val="212121"/>
        </w:rPr>
        <w:t>Teknoloji tıp alanında hastalıkların teşhis ve tedavisine katkı sağlar.</w:t>
      </w:r>
    </w:p>
    <w:p w:rsidR="00253D5C" w:rsidRPr="004934F7" w:rsidRDefault="00253D5C" w:rsidP="004934F7">
      <w:pPr>
        <w:pStyle w:val="ListParagraph"/>
        <w:numPr>
          <w:ilvl w:val="0"/>
          <w:numId w:val="37"/>
        </w:numPr>
        <w:spacing w:after="40"/>
        <w:rPr>
          <w:color w:val="212121"/>
        </w:rPr>
      </w:pPr>
      <w:r w:rsidRPr="004934F7">
        <w:rPr>
          <w:color w:val="212121"/>
        </w:rPr>
        <w:t>Teknoloji sayesinde insanlar çok daha kolay yaşam imkanlarına sahip olurlar.</w:t>
      </w:r>
    </w:p>
    <w:p w:rsidR="00253D5C" w:rsidRPr="004934F7" w:rsidRDefault="00253D5C" w:rsidP="004934F7">
      <w:pPr>
        <w:pStyle w:val="Default"/>
        <w:numPr>
          <w:ilvl w:val="0"/>
          <w:numId w:val="37"/>
        </w:numPr>
        <w:spacing w:after="120"/>
        <w:rPr>
          <w:color w:val="212121"/>
          <w:sz w:val="22"/>
          <w:szCs w:val="22"/>
        </w:rPr>
      </w:pPr>
      <w:r>
        <w:rPr>
          <w:color w:val="212121"/>
          <w:sz w:val="22"/>
          <w:szCs w:val="22"/>
        </w:rPr>
        <w:t>Elektronik cihazların yaymış olduğu radyasyonun insan vücudunu etkilemesi.</w:t>
      </w:r>
    </w:p>
    <w:p w:rsidR="00253D5C" w:rsidRDefault="00253D5C" w:rsidP="00FE45F2">
      <w:pPr>
        <w:pStyle w:val="ListParagraph"/>
        <w:ind w:left="786"/>
      </w:pPr>
    </w:p>
    <w:p w:rsidR="00253D5C" w:rsidRPr="00E50F2C" w:rsidRDefault="00253D5C" w:rsidP="007B573D">
      <w:pPr>
        <w:pStyle w:val="ListParagraph"/>
        <w:numPr>
          <w:ilvl w:val="0"/>
          <w:numId w:val="1"/>
        </w:numPr>
        <w:spacing w:after="0"/>
        <w:ind w:left="357"/>
        <w:jc w:val="both"/>
        <w:rPr>
          <w:b/>
          <w:bCs/>
        </w:rPr>
      </w:pPr>
      <w:r>
        <w:rPr>
          <w:b/>
          <w:bCs/>
        </w:rPr>
        <w:t>Microsoft Office PowerPoint programında yaptığımız slaytı izlemek için klavyeden hangi tuşu kullanırız?</w:t>
      </w:r>
    </w:p>
    <w:p w:rsidR="00253D5C" w:rsidRPr="007B573D" w:rsidRDefault="00253D5C" w:rsidP="007B573D">
      <w:pPr>
        <w:autoSpaceDE w:val="0"/>
        <w:autoSpaceDN w:val="0"/>
        <w:adjustRightInd w:val="0"/>
        <w:spacing w:after="0"/>
        <w:ind w:left="357"/>
        <w:rPr>
          <w:b/>
          <w:bCs/>
        </w:rPr>
      </w:pPr>
      <w:r w:rsidRPr="007B573D">
        <w:rPr>
          <w:b/>
          <w:bCs/>
          <w:lang w:eastAsia="en-US"/>
        </w:rPr>
        <w:t>A)</w:t>
      </w:r>
      <w:r>
        <w:rPr>
          <w:b/>
          <w:bCs/>
          <w:lang w:eastAsia="en-US"/>
        </w:rPr>
        <w:t xml:space="preserve">  </w:t>
      </w:r>
      <w:r w:rsidRPr="007B573D">
        <w:rPr>
          <w:lang w:eastAsia="en-US"/>
        </w:rPr>
        <w:t xml:space="preserve">F5                              </w:t>
      </w:r>
      <w:r w:rsidRPr="007B573D">
        <w:rPr>
          <w:b/>
          <w:bCs/>
          <w:lang w:eastAsia="en-US"/>
        </w:rPr>
        <w:t xml:space="preserve">B) </w:t>
      </w:r>
      <w:r w:rsidRPr="007B573D">
        <w:rPr>
          <w:lang w:eastAsia="en-US"/>
        </w:rPr>
        <w:t>Delete</w:t>
      </w:r>
    </w:p>
    <w:p w:rsidR="00253D5C" w:rsidRDefault="00253D5C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37" style="position:absolute;left:0;text-align:left;margin-left:117.2pt;margin-top:389.35pt;width:304.35pt;height:22.5pt;rotation:270;z-index:251667456;mso-position-horizontal-relative:margin;mso-position-vertical-relative:margin" stroked="f">
            <v:textbox style="layout-flow:vertical;mso-layout-flow-alt:bottom-to-top">
              <w:txbxContent>
                <w:p w:rsidR="00253D5C" w:rsidRDefault="00253D5C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>
        <w:rPr>
          <w:b/>
          <w:bCs/>
        </w:rPr>
        <w:t>C</w:t>
      </w:r>
      <w:r w:rsidRPr="007B573D">
        <w:rPr>
          <w:b/>
          <w:bCs/>
        </w:rPr>
        <w:t>)</w:t>
      </w:r>
      <w:r>
        <w:rPr>
          <w:b/>
          <w:bCs/>
        </w:rPr>
        <w:t xml:space="preserve">  </w:t>
      </w:r>
      <w:r w:rsidRPr="007B573D">
        <w:t xml:space="preserve">Ctrl  </w:t>
      </w:r>
      <w:r w:rsidRPr="007B573D">
        <w:rPr>
          <w:b/>
          <w:bCs/>
        </w:rPr>
        <w:t xml:space="preserve">                   </w:t>
      </w:r>
      <w:r>
        <w:rPr>
          <w:b/>
          <w:bCs/>
        </w:rPr>
        <w:t xml:space="preserve">      </w:t>
      </w:r>
      <w:r w:rsidRPr="007B573D">
        <w:rPr>
          <w:b/>
          <w:bCs/>
        </w:rPr>
        <w:t xml:space="preserve"> D) </w:t>
      </w:r>
      <w:r w:rsidRPr="007B573D">
        <w:t>F2</w:t>
      </w:r>
    </w:p>
    <w:p w:rsidR="00253D5C" w:rsidRPr="007B573D" w:rsidRDefault="00253D5C" w:rsidP="007B573D">
      <w:pPr>
        <w:autoSpaceDE w:val="0"/>
        <w:autoSpaceDN w:val="0"/>
        <w:adjustRightInd w:val="0"/>
        <w:spacing w:after="0"/>
        <w:rPr>
          <w:b/>
          <w:bCs/>
        </w:rPr>
      </w:pPr>
    </w:p>
    <w:p w:rsidR="00253D5C" w:rsidRPr="00393C72" w:rsidRDefault="00253D5C" w:rsidP="00393C72">
      <w:pPr>
        <w:pStyle w:val="ListParagraph"/>
        <w:numPr>
          <w:ilvl w:val="0"/>
          <w:numId w:val="1"/>
        </w:numPr>
        <w:spacing w:after="120"/>
        <w:jc w:val="both"/>
        <w:rPr>
          <w:b/>
          <w:bCs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  <w:bCs/>
        </w:rPr>
        <w:t xml:space="preserve"> </w:t>
      </w:r>
    </w:p>
    <w:p w:rsidR="00253D5C" w:rsidRPr="00393C72" w:rsidRDefault="00253D5C" w:rsidP="00393C72">
      <w:pPr>
        <w:pStyle w:val="ListParagraph"/>
        <w:spacing w:after="120"/>
        <w:ind w:left="0"/>
        <w:jc w:val="both"/>
        <w:rPr>
          <w:b/>
          <w:bCs/>
        </w:rPr>
      </w:pPr>
      <w:r w:rsidRPr="00393C72">
        <w:rPr>
          <w:b/>
          <w:bCs/>
        </w:rPr>
        <w:t xml:space="preserve">Yukarıda aşağıdaki </w:t>
      </w:r>
      <w:r>
        <w:rPr>
          <w:b/>
          <w:bCs/>
        </w:rPr>
        <w:t>donanım parçalarından</w:t>
      </w:r>
      <w:r w:rsidRPr="00393C72">
        <w:rPr>
          <w:b/>
          <w:bCs/>
        </w:rPr>
        <w:t xml:space="preserve"> hangisini </w:t>
      </w:r>
      <w:r>
        <w:rPr>
          <w:b/>
          <w:bCs/>
        </w:rPr>
        <w:t>açıklanmaya</w:t>
      </w:r>
      <w:r w:rsidRPr="00393C72">
        <w:rPr>
          <w:b/>
          <w:bCs/>
        </w:rPr>
        <w:t xml:space="preserve"> </w:t>
      </w:r>
      <w:r>
        <w:rPr>
          <w:b/>
          <w:bCs/>
        </w:rPr>
        <w:t>çalışılmıştır</w:t>
      </w:r>
      <w:r w:rsidRPr="00393C72">
        <w:rPr>
          <w:b/>
          <w:bCs/>
        </w:rPr>
        <w:t>.</w:t>
      </w:r>
    </w:p>
    <w:p w:rsidR="00253D5C" w:rsidRPr="00393C72" w:rsidRDefault="00253D5C" w:rsidP="00393C72">
      <w:pPr>
        <w:pStyle w:val="ListParagraph"/>
        <w:numPr>
          <w:ilvl w:val="0"/>
          <w:numId w:val="38"/>
        </w:numPr>
        <w:spacing w:after="60"/>
      </w:pPr>
      <w:r w:rsidRPr="00393C72">
        <w:t>Ekran Kartı</w:t>
      </w:r>
    </w:p>
    <w:p w:rsidR="00253D5C" w:rsidRPr="00393C72" w:rsidRDefault="00253D5C" w:rsidP="00393C72">
      <w:pPr>
        <w:pStyle w:val="ListParagraph"/>
        <w:numPr>
          <w:ilvl w:val="0"/>
          <w:numId w:val="38"/>
        </w:numPr>
        <w:spacing w:after="60"/>
      </w:pPr>
      <w:r>
        <w:rPr>
          <w:noProof/>
        </w:rPr>
        <w:pict>
          <v:shape id="_x0000_s1038" type="#_x0000_t202" style="position:absolute;left:0;text-align:left;margin-left:282.5pt;margin-top:4.6pt;width:26.65pt;height:28.95pt;z-index:251661312" stroked="f">
            <v:textbox>
              <w:txbxContent>
                <w:p w:rsidR="00253D5C" w:rsidRPr="006E6848" w:rsidRDefault="00253D5C">
                  <w:pPr>
                    <w:rPr>
                      <w:b/>
                      <w:bCs/>
                    </w:rPr>
                  </w:pPr>
                  <w:r w:rsidRPr="006E6848">
                    <w:rPr>
                      <w:b/>
                      <w:bCs/>
                    </w:rPr>
                    <w:t>A)</w:t>
                  </w:r>
                </w:p>
              </w:txbxContent>
            </v:textbox>
          </v:shape>
        </w:pict>
      </w:r>
      <w:r w:rsidRPr="00393C72">
        <w:t>Ram</w:t>
      </w:r>
    </w:p>
    <w:p w:rsidR="00253D5C" w:rsidRPr="00393C72" w:rsidRDefault="00253D5C" w:rsidP="00393C72">
      <w:pPr>
        <w:pStyle w:val="ListParagraph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253D5C" w:rsidRPr="00393C72" w:rsidRDefault="00253D5C" w:rsidP="00393C72">
      <w:pPr>
        <w:pStyle w:val="ListParagraph"/>
        <w:numPr>
          <w:ilvl w:val="0"/>
          <w:numId w:val="38"/>
        </w:numPr>
        <w:spacing w:after="60"/>
      </w:pPr>
      <w:r w:rsidRPr="00393C72">
        <w:t>Harddis</w:t>
      </w:r>
      <w:r>
        <w:t>c (Sabit Disk)</w:t>
      </w:r>
    </w:p>
    <w:p w:rsidR="00253D5C" w:rsidRDefault="00253D5C" w:rsidP="00A00493">
      <w:pPr>
        <w:pStyle w:val="ListParagraph"/>
        <w:ind w:left="1080"/>
      </w:pPr>
    </w:p>
    <w:p w:rsidR="00253D5C" w:rsidRDefault="00253D5C" w:rsidP="00DA3BB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PowerPoint’te efekt eklemek için hangi yolu kullanırız.</w:t>
      </w:r>
    </w:p>
    <w:p w:rsidR="00253D5C" w:rsidRPr="00A00493" w:rsidRDefault="00253D5C" w:rsidP="00A00493">
      <w:pPr>
        <w:pStyle w:val="ListParagraph"/>
        <w:numPr>
          <w:ilvl w:val="0"/>
          <w:numId w:val="14"/>
        </w:numPr>
        <w:rPr>
          <w:b/>
          <w:bCs/>
        </w:rPr>
      </w:pPr>
      <w:r>
        <w:t>Ekle – Tablo – Efekt ekle</w:t>
      </w:r>
    </w:p>
    <w:p w:rsidR="00253D5C" w:rsidRPr="00E751C1" w:rsidRDefault="00253D5C" w:rsidP="00A00493">
      <w:pPr>
        <w:pStyle w:val="ListParagraph"/>
        <w:numPr>
          <w:ilvl w:val="0"/>
          <w:numId w:val="14"/>
        </w:numPr>
        <w:rPr>
          <w:b/>
          <w:bCs/>
        </w:rPr>
      </w:pPr>
      <w:r>
        <w:t>Tasarım – Özel Animasyon – Efekt ekle</w:t>
      </w:r>
    </w:p>
    <w:p w:rsidR="00253D5C" w:rsidRPr="00E751C1" w:rsidRDefault="00253D5C" w:rsidP="00A00493">
      <w:pPr>
        <w:pStyle w:val="ListParagraph"/>
        <w:numPr>
          <w:ilvl w:val="0"/>
          <w:numId w:val="14"/>
        </w:numPr>
        <w:rPr>
          <w:b/>
          <w:bCs/>
        </w:rPr>
      </w:pPr>
      <w:r>
        <w:t>Animasyonlar – Özel Animasyon – Efekt ekle</w:t>
      </w:r>
    </w:p>
    <w:p w:rsidR="00253D5C" w:rsidRPr="00E751C1" w:rsidRDefault="00253D5C" w:rsidP="00A00493">
      <w:pPr>
        <w:pStyle w:val="ListParagraph"/>
        <w:numPr>
          <w:ilvl w:val="0"/>
          <w:numId w:val="14"/>
        </w:numPr>
        <w:rPr>
          <w:b/>
          <w:bCs/>
        </w:rPr>
      </w:pPr>
      <w:r>
        <w:t>Ekle – Resim – Küçük Resim</w:t>
      </w:r>
    </w:p>
    <w:p w:rsidR="00253D5C" w:rsidRDefault="00253D5C" w:rsidP="00E751C1">
      <w:pPr>
        <w:pStyle w:val="ListParagraph"/>
        <w:ind w:left="1080"/>
      </w:pPr>
    </w:p>
    <w:p w:rsidR="00253D5C" w:rsidRPr="00393C72" w:rsidRDefault="00253D5C" w:rsidP="00393C7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 id="Resim 1" o:spid="_x0000_s1039" type="#_x0000_t75" style="position:absolute;left:0;text-align:left;margin-left:16.65pt;margin-top:36.2pt;width:161.25pt;height:42.75pt;z-index:-251662336;visibility:visible" wrapcoords="-100 0 -100 21221 21600 21221 21600 0 -100 0">
            <v:imagedata r:id="rId12" o:title=""/>
            <w10:wrap type="tight"/>
          </v:shape>
        </w:pict>
      </w:r>
      <w:r>
        <w:rPr>
          <w:b/>
          <w:bCs/>
        </w:rPr>
        <w:t>Microsoft Office Power pointte aşağıdaki bölümlere tıkladığımızda ne değişir?</w:t>
      </w:r>
    </w:p>
    <w:p w:rsidR="00253D5C" w:rsidRDefault="00253D5C" w:rsidP="000321B6">
      <w:pPr>
        <w:rPr>
          <w:b/>
          <w:bCs/>
        </w:rPr>
      </w:pPr>
    </w:p>
    <w:p w:rsidR="00253D5C" w:rsidRDefault="00253D5C" w:rsidP="000321B6">
      <w:pPr>
        <w:rPr>
          <w:b/>
          <w:bCs/>
        </w:rPr>
      </w:pPr>
    </w:p>
    <w:p w:rsidR="00253D5C" w:rsidRPr="009C2D21" w:rsidRDefault="00253D5C" w:rsidP="00393C72">
      <w:pPr>
        <w:pStyle w:val="ListParagraph"/>
        <w:numPr>
          <w:ilvl w:val="0"/>
          <w:numId w:val="39"/>
        </w:numPr>
      </w:pPr>
      <w:r w:rsidRPr="009C2D21">
        <w:t>Sayfanın arka plan tasarımını değiştirir.</w:t>
      </w:r>
    </w:p>
    <w:p w:rsidR="00253D5C" w:rsidRPr="009C2D21" w:rsidRDefault="00253D5C" w:rsidP="00393C72">
      <w:pPr>
        <w:pStyle w:val="ListParagraph"/>
        <w:numPr>
          <w:ilvl w:val="0"/>
          <w:numId w:val="39"/>
        </w:numPr>
      </w:pPr>
      <w:r w:rsidRPr="009C2D21">
        <w:t>Sayfanın yazı tipini değiştirir.</w:t>
      </w:r>
    </w:p>
    <w:p w:rsidR="00253D5C" w:rsidRPr="009C2D21" w:rsidRDefault="00253D5C" w:rsidP="00393C72">
      <w:pPr>
        <w:pStyle w:val="ListParagraph"/>
        <w:numPr>
          <w:ilvl w:val="0"/>
          <w:numId w:val="39"/>
        </w:numPr>
      </w:pPr>
      <w:r w:rsidRPr="009C2D21">
        <w:t>Sayfaya küçük resim ekler.</w:t>
      </w:r>
    </w:p>
    <w:p w:rsidR="00253D5C" w:rsidRDefault="00253D5C" w:rsidP="009C2D21">
      <w:pPr>
        <w:pStyle w:val="ListParagraph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253D5C" w:rsidRPr="009C2D21" w:rsidRDefault="00253D5C" w:rsidP="009C2D21">
      <w:pPr>
        <w:pStyle w:val="ListParagraph"/>
        <w:spacing w:before="120"/>
        <w:ind w:left="714"/>
      </w:pPr>
    </w:p>
    <w:p w:rsidR="00253D5C" w:rsidRPr="006C2E96" w:rsidRDefault="00253D5C" w:rsidP="009C2D21">
      <w:pPr>
        <w:pStyle w:val="ListParagraph"/>
        <w:numPr>
          <w:ilvl w:val="0"/>
          <w:numId w:val="1"/>
        </w:numPr>
        <w:spacing w:before="120"/>
        <w:ind w:left="357" w:hanging="357"/>
        <w:rPr>
          <w:b/>
          <w:bCs/>
        </w:rPr>
      </w:pPr>
      <w:bookmarkStart w:id="0" w:name="_GoBack"/>
      <w:bookmarkEnd w:id="0"/>
      <w:r w:rsidRPr="006C2E96">
        <w:rPr>
          <w:b/>
          <w:bCs/>
        </w:rPr>
        <w:t>Aşağıdakilerden hangisi bilişim suçu değildir?</w:t>
      </w:r>
    </w:p>
    <w:p w:rsidR="00253D5C" w:rsidRPr="006C2E96" w:rsidRDefault="00253D5C" w:rsidP="006C2E96">
      <w:pPr>
        <w:pStyle w:val="ListParagraph"/>
        <w:numPr>
          <w:ilvl w:val="0"/>
          <w:numId w:val="28"/>
        </w:numPr>
      </w:pPr>
      <w:r w:rsidRPr="006C2E96">
        <w:t>Web sitelerini çalmak</w:t>
      </w:r>
      <w:r>
        <w:t>.</w:t>
      </w:r>
    </w:p>
    <w:p w:rsidR="00253D5C" w:rsidRPr="006C2E96" w:rsidRDefault="00253D5C" w:rsidP="006C2E96">
      <w:pPr>
        <w:pStyle w:val="ListParagraph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253D5C" w:rsidRPr="006C2E96" w:rsidRDefault="00253D5C" w:rsidP="006C2E96">
      <w:pPr>
        <w:pStyle w:val="ListParagraph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253D5C" w:rsidRPr="006C2E96" w:rsidRDefault="00253D5C" w:rsidP="006C2E96">
      <w:pPr>
        <w:pStyle w:val="ListParagraph"/>
        <w:numPr>
          <w:ilvl w:val="0"/>
          <w:numId w:val="28"/>
        </w:numPr>
      </w:pPr>
      <w:r w:rsidRPr="006C2E96">
        <w:t>Özel bilgilerimizin internette izinsiz kullanılması</w:t>
      </w:r>
    </w:p>
    <w:p w:rsidR="00253D5C" w:rsidRDefault="00253D5C" w:rsidP="00DA3BB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Bir sunu hazırlamak, metin ya da resimlere efekt vermek için kullanabileceğimiz en uygun program aşağıdakilerden hangisidir</w:t>
      </w:r>
      <w:r w:rsidRPr="0020648A">
        <w:rPr>
          <w:b/>
          <w:bCs/>
        </w:rPr>
        <w:t>?</w:t>
      </w:r>
    </w:p>
    <w:p w:rsidR="00253D5C" w:rsidRPr="0020648A" w:rsidRDefault="00253D5C" w:rsidP="0020648A">
      <w:pPr>
        <w:pStyle w:val="ListParagraph"/>
        <w:numPr>
          <w:ilvl w:val="0"/>
          <w:numId w:val="17"/>
        </w:numPr>
        <w:rPr>
          <w:b/>
          <w:bCs/>
        </w:rPr>
      </w:pPr>
      <w:r>
        <w:t>Microsoft Office Powerpoint</w:t>
      </w:r>
    </w:p>
    <w:p w:rsidR="00253D5C" w:rsidRPr="0020648A" w:rsidRDefault="00253D5C" w:rsidP="0020648A">
      <w:pPr>
        <w:pStyle w:val="ListParagraph"/>
        <w:numPr>
          <w:ilvl w:val="0"/>
          <w:numId w:val="17"/>
        </w:numPr>
        <w:rPr>
          <w:b/>
          <w:bCs/>
        </w:rPr>
      </w:pPr>
      <w:r>
        <w:t>Microsoft Office Excel</w:t>
      </w:r>
    </w:p>
    <w:p w:rsidR="00253D5C" w:rsidRPr="0020648A" w:rsidRDefault="00253D5C" w:rsidP="0020648A">
      <w:pPr>
        <w:pStyle w:val="ListParagraph"/>
        <w:numPr>
          <w:ilvl w:val="0"/>
          <w:numId w:val="17"/>
        </w:numPr>
        <w:rPr>
          <w:b/>
          <w:bCs/>
        </w:rPr>
      </w:pPr>
      <w:r>
        <w:t>Microsoft Office Access</w:t>
      </w:r>
    </w:p>
    <w:p w:rsidR="00253D5C" w:rsidRPr="00EA0F7A" w:rsidRDefault="00253D5C" w:rsidP="0020648A">
      <w:pPr>
        <w:pStyle w:val="ListParagraph"/>
        <w:numPr>
          <w:ilvl w:val="0"/>
          <w:numId w:val="17"/>
        </w:numPr>
        <w:rPr>
          <w:b/>
          <w:bCs/>
        </w:rPr>
      </w:pPr>
      <w:r>
        <w:t>Microsoft Office Word</w:t>
      </w:r>
    </w:p>
    <w:p w:rsidR="00253D5C" w:rsidRPr="00EA0F7A" w:rsidRDefault="00253D5C" w:rsidP="00EA0F7A">
      <w:pPr>
        <w:pStyle w:val="ListParagraph"/>
        <w:ind w:left="1080"/>
        <w:rPr>
          <w:b/>
          <w:bCs/>
        </w:rPr>
      </w:pPr>
    </w:p>
    <w:p w:rsidR="00253D5C" w:rsidRPr="00387EA9" w:rsidRDefault="00253D5C" w:rsidP="00DA3BB9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eastAsia="en-US"/>
        </w:rPr>
      </w:pPr>
      <w:r w:rsidRPr="00387EA9">
        <w:rPr>
          <w:lang w:eastAsia="en-US"/>
        </w:rPr>
        <w:t>Facebook,</w:t>
      </w:r>
      <w:r>
        <w:rPr>
          <w:lang w:eastAsia="en-US"/>
        </w:rPr>
        <w:t>T</w:t>
      </w:r>
      <w:r w:rsidRPr="00387EA9">
        <w:rPr>
          <w:lang w:eastAsia="en-US"/>
        </w:rPr>
        <w:t xml:space="preserve">witter gibi sosyal paylaşım sitelerini kullanırken dikkat etmemiz gereken aşağıdaki ifadelerden doğru olanların başına </w:t>
      </w:r>
      <w:r w:rsidRPr="00387EA9">
        <w:rPr>
          <w:b/>
          <w:bCs/>
          <w:lang w:eastAsia="en-US"/>
        </w:rPr>
        <w:t>(D)</w:t>
      </w:r>
      <w:r w:rsidRPr="00387EA9">
        <w:rPr>
          <w:lang w:eastAsia="en-US"/>
        </w:rPr>
        <w:t xml:space="preserve"> yanlış olanların başına </w:t>
      </w:r>
      <w:r w:rsidRPr="00387EA9">
        <w:rPr>
          <w:b/>
          <w:bCs/>
          <w:lang w:eastAsia="en-US"/>
        </w:rPr>
        <w:t>(Y)</w:t>
      </w:r>
      <w:r w:rsidRPr="00387EA9">
        <w:rPr>
          <w:lang w:eastAsia="en-US"/>
        </w:rPr>
        <w:t xml:space="preserve"> koyunuz. </w:t>
      </w:r>
    </w:p>
    <w:p w:rsidR="00253D5C" w:rsidRPr="00387EA9" w:rsidRDefault="00253D5C" w:rsidP="00387EA9">
      <w:pPr>
        <w:spacing w:after="0" w:line="240" w:lineRule="auto"/>
        <w:rPr>
          <w:lang w:eastAsia="en-US"/>
        </w:rPr>
      </w:pPr>
    </w:p>
    <w:p w:rsidR="00253D5C" w:rsidRPr="00387EA9" w:rsidRDefault="00253D5C" w:rsidP="00387EA9">
      <w:pPr>
        <w:spacing w:after="0"/>
        <w:ind w:firstLine="360"/>
        <w:rPr>
          <w:lang w:eastAsia="en-US"/>
        </w:rPr>
      </w:pPr>
      <w:r w:rsidRPr="00387EA9">
        <w:rPr>
          <w:lang w:eastAsia="en-US"/>
        </w:rPr>
        <w:t>(    )  Tanımadığımız kişileri arkadaş listemize eklememeliyiz.</w:t>
      </w:r>
    </w:p>
    <w:p w:rsidR="00253D5C" w:rsidRPr="00387EA9" w:rsidRDefault="00253D5C" w:rsidP="00387EA9">
      <w:pPr>
        <w:spacing w:after="0"/>
        <w:ind w:firstLine="360"/>
        <w:rPr>
          <w:lang w:eastAsia="en-US"/>
        </w:rPr>
      </w:pPr>
      <w:r w:rsidRPr="00387EA9">
        <w:rPr>
          <w:lang w:eastAsia="en-US"/>
        </w:rPr>
        <w:t>(    )  Bize gelen her dosyayı açmalıyız.</w:t>
      </w:r>
    </w:p>
    <w:p w:rsidR="00253D5C" w:rsidRPr="00387EA9" w:rsidRDefault="00253D5C" w:rsidP="00387EA9">
      <w:pPr>
        <w:spacing w:after="0"/>
        <w:ind w:firstLine="360"/>
        <w:rPr>
          <w:lang w:eastAsia="en-US"/>
        </w:rPr>
      </w:pPr>
      <w:r w:rsidRPr="00387EA9">
        <w:rPr>
          <w:lang w:eastAsia="en-US"/>
        </w:rPr>
        <w:t>(    )  Özel bilgilerimizi hiç korkmadan paylaşmalıyız.</w:t>
      </w:r>
    </w:p>
    <w:p w:rsidR="00253D5C" w:rsidRPr="00387EA9" w:rsidRDefault="00253D5C" w:rsidP="00321B07">
      <w:pPr>
        <w:spacing w:after="0"/>
        <w:ind w:left="360"/>
        <w:rPr>
          <w:lang w:eastAsia="en-US"/>
        </w:rPr>
      </w:pPr>
      <w:r w:rsidRPr="00387EA9">
        <w:rPr>
          <w:lang w:eastAsia="en-US"/>
        </w:rPr>
        <w:t xml:space="preserve">(    )  Bu sitelerden tanıştığımız kişilerle </w:t>
      </w:r>
      <w:r>
        <w:rPr>
          <w:lang w:eastAsia="en-US"/>
        </w:rPr>
        <w:t xml:space="preserve">   </w:t>
      </w:r>
      <w:r w:rsidRPr="00387EA9">
        <w:rPr>
          <w:lang w:eastAsia="en-US"/>
        </w:rPr>
        <w:t>buluşmamalıyız.</w:t>
      </w:r>
    </w:p>
    <w:p w:rsidR="00253D5C" w:rsidRDefault="00253D5C" w:rsidP="00321B07">
      <w:pPr>
        <w:spacing w:after="0"/>
        <w:ind w:left="360"/>
        <w:rPr>
          <w:lang w:eastAsia="en-US"/>
        </w:rPr>
      </w:pPr>
      <w:r w:rsidRPr="00387EA9">
        <w:rPr>
          <w:lang w:eastAsia="en-US"/>
        </w:rPr>
        <w:t>(    )  Facebook, twitter gibi sitelere giriş şifremizi 123456 gibi kolay şifreler yapmalıyız.</w:t>
      </w:r>
    </w:p>
    <w:p w:rsidR="00253D5C" w:rsidRPr="00387EA9" w:rsidRDefault="00253D5C" w:rsidP="006E6848">
      <w:pPr>
        <w:spacing w:after="0"/>
        <w:rPr>
          <w:lang w:eastAsia="en-US"/>
        </w:rPr>
      </w:pPr>
    </w:p>
    <w:p w:rsidR="00253D5C" w:rsidRDefault="00253D5C" w:rsidP="006E6848">
      <w:pPr>
        <w:pStyle w:val="ListParagraph"/>
        <w:numPr>
          <w:ilvl w:val="0"/>
          <w:numId w:val="1"/>
        </w:numPr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noProof/>
        </w:rPr>
        <w:pict>
          <v:shape id="_x0000_s1040" type="#_x0000_t202" style="position:absolute;left:0;text-align:left;margin-left:181.5pt;margin-top:45.3pt;width:31.05pt;height:23.25pt;z-index:251669504" stroked="f">
            <v:textbox>
              <w:txbxContent>
                <w:p w:rsidR="00253D5C" w:rsidRPr="006E6848" w:rsidRDefault="00253D5C" w:rsidP="0065323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  <w:r w:rsidRPr="006E684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Resim 3" o:spid="_x0000_s1041" type="#_x0000_t75" style="position:absolute;left:0;text-align:left;margin-left:81.4pt;margin-top:35.3pt;width:28.5pt;height:29.25pt;z-index:-251658240;visibility:visible" wrapcoords="-568 0 -568 21046 21600 21046 21600 0 -568 0">
            <v:imagedata r:id="rId13" o:title=""/>
            <w10:wrap type="tight"/>
          </v:shape>
        </w:pict>
      </w:r>
      <w:r>
        <w:rPr>
          <w:noProof/>
        </w:rPr>
        <w:pict>
          <v:shape id="Resim 4" o:spid="_x0000_s1042" type="#_x0000_t75" style="position:absolute;left:0;text-align:left;margin-left:147.4pt;margin-top:35.3pt;width:29.25pt;height:29.25pt;z-index:-251657216;visibility:visible" wrapcoords="-554 0 -554 21046 21600 21046 21600 0 -554 0">
            <v:imagedata r:id="rId14" o:title=""/>
            <w10:wrap type="tight"/>
          </v:shape>
        </w:pict>
      </w:r>
      <w:r>
        <w:rPr>
          <w:noProof/>
        </w:rPr>
        <w:pict>
          <v:shape id="Resim 5" o:spid="_x0000_s1043" type="#_x0000_t75" style="position:absolute;left:0;text-align:left;margin-left:211.15pt;margin-top:35.3pt;width:30pt;height:29.25pt;z-index:-251656192;visibility:visible" wrapcoords="-540 0 -540 21046 21600 21046 21600 0 -540 0">
            <v:imagedata r:id="rId15" o:title=""/>
            <w10:wrap type="tight"/>
          </v:shape>
        </w:pict>
      </w:r>
      <w:r>
        <w:rPr>
          <w:rFonts w:ascii="Lucida Sans Unicode" w:hAnsi="Lucida Sans Unicode" w:cs="Lucida Sans Unicode"/>
          <w:b/>
          <w:bCs/>
          <w:sz w:val="20"/>
          <w:szCs w:val="20"/>
        </w:rPr>
        <w:t>Aşağıdaki simgelerden hangisi Microsoft Office Powerpoint’e aittir?</w:t>
      </w:r>
    </w:p>
    <w:p w:rsidR="00253D5C" w:rsidRDefault="00253D5C" w:rsidP="006E6848">
      <w:pPr>
        <w:pStyle w:val="ListParagraph"/>
        <w:ind w:left="1080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noProof/>
        </w:rPr>
        <w:pict>
          <v:shape id="_x0000_s1044" type="#_x0000_t202" style="position:absolute;left:0;text-align:left;margin-left:-7.15pt;margin-top:.7pt;width:25.05pt;height:28.95pt;z-index:251662336" stroked="f">
            <v:textbox>
              <w:txbxContent>
                <w:p w:rsidR="00253D5C" w:rsidRPr="006E6848" w:rsidRDefault="00253D5C" w:rsidP="006E68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</w:t>
                  </w:r>
                  <w:r w:rsidRPr="006E684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1.1pt;margin-top:.7pt;width:25.9pt;height:28.95pt;z-index:251663360" stroked="f">
            <v:textbox>
              <w:txbxContent>
                <w:p w:rsidR="00253D5C" w:rsidRPr="006E6848" w:rsidRDefault="00253D5C" w:rsidP="006E68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6E684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120.35pt;margin-top:.7pt;width:31.05pt;height:28.95pt;z-index:251664384" stroked="f">
            <v:textbox>
              <w:txbxContent>
                <w:p w:rsidR="00253D5C" w:rsidRPr="006E6848" w:rsidRDefault="00253D5C" w:rsidP="006E68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  <w:r w:rsidRPr="006E684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75" style="position:absolute;left:0;text-align:left;margin-left:19.15pt;margin-top:-.05pt;width:33pt;height:32.25pt;z-index:-251659264;visibility:visible" wrapcoords="-491 0 -491 21098 21600 21098 21600 0 -491 0">
            <v:imagedata r:id="rId16" o:title=""/>
            <w10:wrap type="tight"/>
          </v:shape>
        </w:pict>
      </w:r>
    </w:p>
    <w:p w:rsidR="00253D5C" w:rsidRPr="006E6848" w:rsidRDefault="00253D5C" w:rsidP="006E6848">
      <w:pPr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253D5C" w:rsidRPr="00607C57" w:rsidRDefault="00253D5C" w:rsidP="00C7137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 id="_x0000_s1048" type="#_x0000_t202" style="position:absolute;left:0;text-align:left;margin-left:110.4pt;margin-top:56.3pt;width:125.2pt;height:157pt;z-index:251666432" stroked="f">
            <v:textbox style="mso-next-textbox:#_x0000_s1048;mso-fit-shape-to-text:t">
              <w:txbxContent>
                <w:p w:rsidR="00253D5C" w:rsidRDefault="00253D5C" w:rsidP="00607C57">
                  <w:pPr>
                    <w:pStyle w:val="ListParagraph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253D5C" w:rsidRDefault="00253D5C" w:rsidP="00607C57">
                  <w:pPr>
                    <w:pStyle w:val="ListParagraph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253D5C" w:rsidRDefault="00253D5C" w:rsidP="00607C57">
                  <w:pPr>
                    <w:pStyle w:val="ListParagraph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253D5C" w:rsidRDefault="00253D5C" w:rsidP="00607C57">
                  <w:pPr>
                    <w:pStyle w:val="ListParagraph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>
        <w:rPr>
          <w:noProof/>
        </w:rPr>
        <w:pict>
          <v:shape id="Picture 6" o:spid="_x0000_s1049" type="#_x0000_t75" alt="http://www.pclabs.gen.tr/reviews/mainboards/toplu/f865_anakart.jpg" style="position:absolute;left:0;text-align:left;margin-left:19.15pt;margin-top:53.8pt;width:88.5pt;height:68.25pt;z-index:-251651072;visibility:visible" wrapcoords="12081 949 3295 1899 1831 2611 0 20651 5492 20888 14827 20888 18488 20888 21051 20888 21600 20651 21234 12343 20319 2611 19769 1187 18488 949 12081 949">
            <v:imagedata r:id="rId17" o:title="" chromakey="white"/>
            <w10:wrap type="tight"/>
          </v:shape>
        </w:pict>
      </w:r>
      <w:r w:rsidRPr="00607C57">
        <w:rPr>
          <w:b/>
          <w:bCs/>
        </w:rPr>
        <w:t>Aşağıdaki resimde bütün parçaların takıldığı, donanım parçaları arası ilişkiyi sağlayan temel kart gösterilmiştir. Bu donanım parçasının ismi nedir?</w:t>
      </w:r>
    </w:p>
    <w:p w:rsidR="00253D5C" w:rsidRDefault="00253D5C" w:rsidP="00607C57"/>
    <w:p w:rsidR="00253D5C" w:rsidRDefault="00253D5C" w:rsidP="00607C57"/>
    <w:p w:rsidR="00253D5C" w:rsidRDefault="00253D5C" w:rsidP="00607C57"/>
    <w:p w:rsidR="00253D5C" w:rsidRDefault="00253D5C" w:rsidP="00607C57"/>
    <w:p w:rsidR="00253D5C" w:rsidRDefault="00253D5C" w:rsidP="00607C57"/>
    <w:p w:rsidR="00253D5C" w:rsidRDefault="00253D5C" w:rsidP="009C5884">
      <w:pPr>
        <w:pStyle w:val="ListParagraph"/>
        <w:spacing w:after="120"/>
        <w:rPr>
          <w:b/>
          <w:bCs/>
        </w:rPr>
      </w:pPr>
      <w:r>
        <w:rPr>
          <w:b/>
          <w:bCs/>
        </w:rPr>
        <w:t>Her Soru 5 puan değerindedir.</w:t>
      </w:r>
    </w:p>
    <w:p w:rsidR="00253D5C" w:rsidRDefault="00253D5C" w:rsidP="009C5884">
      <w:pPr>
        <w:pStyle w:val="ListParagraph"/>
        <w:spacing w:after="120"/>
        <w:rPr>
          <w:b/>
          <w:bCs/>
        </w:rPr>
      </w:pPr>
      <w:r>
        <w:rPr>
          <w:b/>
          <w:bCs/>
        </w:rPr>
        <w:t>BAŞARILAR DİLERİM…</w:t>
      </w:r>
    </w:p>
    <w:p w:rsidR="00253D5C" w:rsidRDefault="00253D5C" w:rsidP="00607C57"/>
    <w:p w:rsidR="00253D5C" w:rsidRPr="000254D0" w:rsidRDefault="00253D5C" w:rsidP="00922B59">
      <w:pPr>
        <w:pStyle w:val="ListParagraph"/>
        <w:jc w:val="both"/>
      </w:pPr>
    </w:p>
    <w:sectPr w:rsidR="00253D5C" w:rsidRPr="000254D0" w:rsidSect="009C2D21">
      <w:headerReference w:type="default" r:id="rId18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D5C" w:rsidRDefault="00253D5C" w:rsidP="00B52C0B">
      <w:pPr>
        <w:spacing w:after="0" w:line="240" w:lineRule="auto"/>
      </w:pPr>
      <w:r>
        <w:separator/>
      </w:r>
    </w:p>
  </w:endnote>
  <w:endnote w:type="continuationSeparator" w:id="0">
    <w:p w:rsidR="00253D5C" w:rsidRDefault="00253D5C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D5C" w:rsidRDefault="00253D5C" w:rsidP="00B52C0B">
      <w:pPr>
        <w:spacing w:after="0" w:line="240" w:lineRule="auto"/>
      </w:pPr>
      <w:r>
        <w:separator/>
      </w:r>
    </w:p>
  </w:footnote>
  <w:footnote w:type="continuationSeparator" w:id="0">
    <w:p w:rsidR="00253D5C" w:rsidRDefault="00253D5C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D5C" w:rsidRPr="00B52C0B" w:rsidRDefault="00253D5C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……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253D5C" w:rsidRPr="00B52C0B" w:rsidRDefault="00253D5C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…..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ORTAOKULU</w:t>
    </w:r>
  </w:p>
  <w:p w:rsidR="00253D5C" w:rsidRPr="00B52C0B" w:rsidRDefault="00253D5C" w:rsidP="00D96FD4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 xml:space="preserve">5.SINIF 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1.DÖNEM </w:t>
    </w:r>
    <w:r>
      <w:rPr>
        <w:rFonts w:ascii="Lucida Sans Unicode" w:hAnsi="Lucida Sans Unicode" w:cs="Lucida Sans Unicode"/>
        <w:b/>
        <w:bCs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225A7"/>
    <w:rsid w:val="000254D0"/>
    <w:rsid w:val="000321B6"/>
    <w:rsid w:val="000377AD"/>
    <w:rsid w:val="00070887"/>
    <w:rsid w:val="00133502"/>
    <w:rsid w:val="0019608E"/>
    <w:rsid w:val="001C2832"/>
    <w:rsid w:val="001C4B65"/>
    <w:rsid w:val="0020648A"/>
    <w:rsid w:val="00243248"/>
    <w:rsid w:val="00244BA4"/>
    <w:rsid w:val="00253D5C"/>
    <w:rsid w:val="002552D5"/>
    <w:rsid w:val="00265BF7"/>
    <w:rsid w:val="00267E54"/>
    <w:rsid w:val="00271EE1"/>
    <w:rsid w:val="00295DB1"/>
    <w:rsid w:val="002D4ED2"/>
    <w:rsid w:val="002E6CE8"/>
    <w:rsid w:val="002F2A48"/>
    <w:rsid w:val="00313CC8"/>
    <w:rsid w:val="00314DC7"/>
    <w:rsid w:val="00321B07"/>
    <w:rsid w:val="00334741"/>
    <w:rsid w:val="003456F9"/>
    <w:rsid w:val="003554CC"/>
    <w:rsid w:val="00377665"/>
    <w:rsid w:val="00387EA9"/>
    <w:rsid w:val="00393C72"/>
    <w:rsid w:val="003C6903"/>
    <w:rsid w:val="003D6C16"/>
    <w:rsid w:val="00460960"/>
    <w:rsid w:val="00480AF2"/>
    <w:rsid w:val="0049338B"/>
    <w:rsid w:val="004934F7"/>
    <w:rsid w:val="004C1BFD"/>
    <w:rsid w:val="004D4644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53236"/>
    <w:rsid w:val="006B21FA"/>
    <w:rsid w:val="006C2E96"/>
    <w:rsid w:val="006E6848"/>
    <w:rsid w:val="006F6447"/>
    <w:rsid w:val="007B573D"/>
    <w:rsid w:val="007B78EA"/>
    <w:rsid w:val="007D3642"/>
    <w:rsid w:val="007F6D71"/>
    <w:rsid w:val="0080725C"/>
    <w:rsid w:val="0083620B"/>
    <w:rsid w:val="00850301"/>
    <w:rsid w:val="008C140E"/>
    <w:rsid w:val="008C32CD"/>
    <w:rsid w:val="00904443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C651EC"/>
    <w:rsid w:val="00C71372"/>
    <w:rsid w:val="00C83E9E"/>
    <w:rsid w:val="00D4310F"/>
    <w:rsid w:val="00D5629C"/>
    <w:rsid w:val="00D96FD4"/>
    <w:rsid w:val="00DA3BB9"/>
    <w:rsid w:val="00DE4ADA"/>
    <w:rsid w:val="00E10B8E"/>
    <w:rsid w:val="00E13910"/>
    <w:rsid w:val="00E13BD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2215"/>
    <w:rsid w:val="00F161E8"/>
    <w:rsid w:val="00F5738A"/>
    <w:rsid w:val="00F855D3"/>
    <w:rsid w:val="00F95111"/>
    <w:rsid w:val="00FA21EC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EA0F7A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A0F7A"/>
    <w:rPr>
      <w:sz w:val="22"/>
      <w:szCs w:val="22"/>
      <w:lang w:val="tr-TR" w:eastAsia="tr-TR"/>
    </w:rPr>
  </w:style>
  <w:style w:type="paragraph" w:styleId="BodyText">
    <w:name w:val="Body Text"/>
    <w:basedOn w:val="Normal"/>
    <w:link w:val="BodyTextChar"/>
    <w:uiPriority w:val="99"/>
    <w:rsid w:val="00567F63"/>
    <w:pPr>
      <w:spacing w:after="120" w:line="240" w:lineRule="auto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7F63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051A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FA2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689</Words>
  <Characters>3933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Edanur</cp:lastModifiedBy>
  <cp:revision>3</cp:revision>
  <dcterms:created xsi:type="dcterms:W3CDTF">2017-12-10T16:12:00Z</dcterms:created>
  <dcterms:modified xsi:type="dcterms:W3CDTF">2017-12-10T16:25:00Z</dcterms:modified>
</cp:coreProperties>
</file>