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D1" w:rsidRDefault="00B50BD1" w:rsidP="00BE0D0F">
      <w:pPr>
        <w:jc w:val="center"/>
      </w:pPr>
      <w:r>
        <w:t>2016-2017  ÖĞRETİM YILI ……… LİSESİ 9.SINIFLAR TEMEL DİNİ BİLGİLER DERSİ I.DÖNEM I.YAZILI SINAV SORULARIDIR.</w:t>
      </w:r>
    </w:p>
    <w:tbl>
      <w:tblPr>
        <w:tblW w:w="100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1"/>
        <w:gridCol w:w="5084"/>
      </w:tblGrid>
      <w:tr w:rsidR="00B50BD1" w:rsidRPr="00313FF8">
        <w:tc>
          <w:tcPr>
            <w:tcW w:w="4981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1-İnsanları  diğer canlılardan ayıran en önemli özelliği nedir ?(5)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……………………………………………………………………………….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</w:tc>
        <w:tc>
          <w:tcPr>
            <w:tcW w:w="5084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6-İslam Dinini kutsal kitabı hicri hangi ayda ve hangi gecede indirilmeye başlamıştır? (10)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……….……………….ayında   …………………….. gecesinde</w:t>
            </w:r>
          </w:p>
        </w:tc>
      </w:tr>
      <w:tr w:rsidR="00B50BD1" w:rsidRPr="00313FF8">
        <w:tc>
          <w:tcPr>
            <w:tcW w:w="4981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2-Kelime-i Tevhidi  yazınız?(10)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…………………………………………………………………………………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Kelime-i Şehadeti yazınız?(10)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………………………………………………………………………………….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…………………………………………………………………………………</w:t>
            </w:r>
          </w:p>
        </w:tc>
        <w:tc>
          <w:tcPr>
            <w:tcW w:w="5084" w:type="dxa"/>
          </w:tcPr>
          <w:p w:rsidR="00B50BD1" w:rsidRPr="00313FF8" w:rsidRDefault="00B50BD1" w:rsidP="00313FF8">
            <w:pPr>
              <w:spacing w:after="0" w:line="240" w:lineRule="auto"/>
              <w:rPr>
                <w:sz w:val="20"/>
                <w:szCs w:val="20"/>
              </w:rPr>
            </w:pPr>
            <w:r w:rsidRPr="00313FF8">
              <w:rPr>
                <w:sz w:val="20"/>
                <w:szCs w:val="20"/>
              </w:rPr>
              <w:t>7-Aşağıdakilerden hangisi tek tanrı inancıyla bağdaşmaz?(5)</w:t>
            </w:r>
          </w:p>
          <w:p w:rsidR="00B50BD1" w:rsidRPr="00313FF8" w:rsidRDefault="00B50BD1" w:rsidP="00313FF8">
            <w:pPr>
              <w:spacing w:after="0" w:line="240" w:lineRule="auto"/>
              <w:rPr>
                <w:sz w:val="20"/>
                <w:szCs w:val="20"/>
              </w:rPr>
            </w:pPr>
            <w:r w:rsidRPr="00313FF8">
              <w:rPr>
                <w:sz w:val="20"/>
                <w:szCs w:val="20"/>
              </w:rPr>
              <w:t>A-Kutsal kitabı vardır      B-Tanrı inancı vardır.</w:t>
            </w:r>
          </w:p>
          <w:p w:rsidR="00B50BD1" w:rsidRPr="00313FF8" w:rsidRDefault="00B50BD1" w:rsidP="00313FF8">
            <w:pPr>
              <w:spacing w:after="0" w:line="240" w:lineRule="auto"/>
              <w:rPr>
                <w:sz w:val="20"/>
                <w:szCs w:val="20"/>
              </w:rPr>
            </w:pPr>
            <w:r w:rsidRPr="00313FF8">
              <w:rPr>
                <w:sz w:val="20"/>
                <w:szCs w:val="20"/>
              </w:rPr>
              <w:t>C-Peygamberi vardır.      D-Ahiret inancı vardır.</w:t>
            </w:r>
          </w:p>
          <w:p w:rsidR="00B50BD1" w:rsidRPr="00313FF8" w:rsidRDefault="00B50BD1" w:rsidP="00313FF8">
            <w:pPr>
              <w:spacing w:after="0" w:line="240" w:lineRule="auto"/>
              <w:rPr>
                <w:sz w:val="20"/>
                <w:szCs w:val="20"/>
              </w:rPr>
            </w:pPr>
            <w:r w:rsidRPr="00313FF8">
              <w:rPr>
                <w:sz w:val="20"/>
                <w:szCs w:val="20"/>
              </w:rPr>
              <w:t>E-“Ölen insanın ruhu bir başka bedende tekrar doğar.” İnancı vardır.</w:t>
            </w:r>
          </w:p>
        </w:tc>
      </w:tr>
      <w:tr w:rsidR="00B50BD1" w:rsidRPr="00313FF8">
        <w:tc>
          <w:tcPr>
            <w:tcW w:w="4981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3-İlahi dinlerin sonuncusu hangi dindir?(5)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……………………………………………………………………….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</w:tc>
        <w:tc>
          <w:tcPr>
            <w:tcW w:w="5084" w:type="dxa"/>
          </w:tcPr>
          <w:p w:rsidR="00B50BD1" w:rsidRPr="00313FF8" w:rsidRDefault="00B50BD1" w:rsidP="00313FF8">
            <w:pPr>
              <w:spacing w:after="0" w:line="240" w:lineRule="auto"/>
              <w:rPr>
                <w:sz w:val="18"/>
                <w:szCs w:val="18"/>
              </w:rPr>
            </w:pPr>
            <w:r w:rsidRPr="00313FF8">
              <w:rPr>
                <w:sz w:val="18"/>
                <w:szCs w:val="18"/>
              </w:rPr>
              <w:t>8- Aşağıdakilerden hangisi islamın şartlarından biri değildir?(5)</w:t>
            </w:r>
          </w:p>
          <w:p w:rsidR="00B50BD1" w:rsidRPr="00313FF8" w:rsidRDefault="00B50BD1" w:rsidP="00313FF8">
            <w:pPr>
              <w:spacing w:after="0" w:line="240" w:lineRule="auto"/>
              <w:rPr>
                <w:sz w:val="18"/>
                <w:szCs w:val="18"/>
              </w:rPr>
            </w:pPr>
            <w:r w:rsidRPr="00313FF8">
              <w:rPr>
                <w:sz w:val="18"/>
                <w:szCs w:val="18"/>
              </w:rPr>
              <w:t>A-Namaz kılmak       B-Zekat  vermek   C-Hacca gitmek</w:t>
            </w:r>
          </w:p>
          <w:p w:rsidR="00B50BD1" w:rsidRPr="00313FF8" w:rsidRDefault="00B50BD1" w:rsidP="00313FF8">
            <w:pPr>
              <w:spacing w:after="0" w:line="240" w:lineRule="auto"/>
              <w:rPr>
                <w:sz w:val="18"/>
                <w:szCs w:val="18"/>
              </w:rPr>
            </w:pPr>
            <w:r w:rsidRPr="00313FF8">
              <w:rPr>
                <w:sz w:val="18"/>
                <w:szCs w:val="18"/>
              </w:rPr>
              <w:t>D-Kadere inanmak   E-Kelime-i şehadet getirmek</w:t>
            </w:r>
          </w:p>
        </w:tc>
      </w:tr>
      <w:tr w:rsidR="00B50BD1" w:rsidRPr="00313FF8">
        <w:tc>
          <w:tcPr>
            <w:tcW w:w="4981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4-İmanın şartları nelerdir? Yazınız.(30)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……………………………………………………..... inanmak.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……………………………………………………..… inanmak.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…………………………………………………….…. inanmak.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…………………………………………………….…. inanmak.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………………………………………………….……. inanmak.</w:t>
            </w:r>
          </w:p>
          <w:p w:rsidR="00B50BD1" w:rsidRPr="00313FF8" w:rsidRDefault="00B50BD1" w:rsidP="00313FF8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313FF8">
              <w:t>……………………………………………………….. inanmak.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</w:tc>
        <w:tc>
          <w:tcPr>
            <w:tcW w:w="5084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9-İlk insan ve ilk peygamber kimdir ?Peygamberlik hangi peygamberle son bulmuştur?(10)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İlk insan ve ilk peygamber ……………………………………..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Peygamberlik ……………………………………………….. ile son bulmuştur.</w:t>
            </w:r>
          </w:p>
        </w:tc>
      </w:tr>
      <w:tr w:rsidR="00B50BD1" w:rsidRPr="00313FF8">
        <w:tc>
          <w:tcPr>
            <w:tcW w:w="4981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5- İnsan bedeni varlığının yeme içme uyuma gibi temel ihtiyaçları vardır.Ruhi varlığının temel ihtiyacı nedir? (5)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………………………………………………………………………………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</w:tc>
        <w:tc>
          <w:tcPr>
            <w:tcW w:w="5084" w:type="dxa"/>
          </w:tcPr>
          <w:p w:rsidR="00B50BD1" w:rsidRPr="00313FF8" w:rsidRDefault="00B50BD1" w:rsidP="00313FF8">
            <w:pPr>
              <w:spacing w:after="0" w:line="240" w:lineRule="auto"/>
            </w:pPr>
            <w:r w:rsidRPr="00313FF8">
              <w:t>10-Kutsallığına inanılan bir güç karşısında boyun eğmeye(ibadet etmeye) ne denir?(5)</w:t>
            </w: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</w:p>
          <w:p w:rsidR="00B50BD1" w:rsidRPr="00313FF8" w:rsidRDefault="00B50BD1" w:rsidP="00313FF8">
            <w:pPr>
              <w:spacing w:after="0" w:line="240" w:lineRule="auto"/>
            </w:pPr>
            <w:r w:rsidRPr="00313FF8">
              <w:t>……………… denir.</w:t>
            </w:r>
          </w:p>
        </w:tc>
      </w:tr>
    </w:tbl>
    <w:p w:rsidR="00B50BD1" w:rsidRDefault="00B50BD1">
      <w:r>
        <w:t>NOT : Her sorunun doğru cevabının puan değeri  sorunun sonunda parantez içinde belirtilmiştir.</w:t>
      </w:r>
    </w:p>
    <w:sectPr w:rsidR="00B50BD1" w:rsidSect="00BE0D0F"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3B36"/>
    <w:multiLevelType w:val="hybridMultilevel"/>
    <w:tmpl w:val="0EC4C610"/>
    <w:lvl w:ilvl="0" w:tplc="9506888E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D25"/>
    <w:rsid w:val="00061642"/>
    <w:rsid w:val="00127D25"/>
    <w:rsid w:val="00313FF8"/>
    <w:rsid w:val="003B6FAC"/>
    <w:rsid w:val="00490768"/>
    <w:rsid w:val="005E5C96"/>
    <w:rsid w:val="00603E62"/>
    <w:rsid w:val="00614071"/>
    <w:rsid w:val="006E2741"/>
    <w:rsid w:val="0087413F"/>
    <w:rsid w:val="008F1C15"/>
    <w:rsid w:val="008F5619"/>
    <w:rsid w:val="00A42FF8"/>
    <w:rsid w:val="00B50BD1"/>
    <w:rsid w:val="00BE0D0F"/>
    <w:rsid w:val="00CF26E8"/>
    <w:rsid w:val="00D51F8F"/>
    <w:rsid w:val="00F5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1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52A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E274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1</Pages>
  <Words>264</Words>
  <Characters>1507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UNIQ</dc:creator>
  <cp:keywords>sorubak.com</cp:keywords>
  <dc:description/>
  <cp:lastModifiedBy>edanur</cp:lastModifiedBy>
  <cp:revision>10</cp:revision>
  <cp:lastPrinted>2015-11-13T09:18:00Z</cp:lastPrinted>
  <dcterms:created xsi:type="dcterms:W3CDTF">2015-11-09T07:45:00Z</dcterms:created>
  <dcterms:modified xsi:type="dcterms:W3CDTF">2016-11-10T17:05:00Z</dcterms:modified>
</cp:coreProperties>
</file>