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1.Tarihte olay ve olgu kavramlarını açıklayarak, aşağıdaki bilgilerin olay ya da olgu olduklarını karşılarına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693"/>
        <w:gridCol w:w="709"/>
        <w:gridCol w:w="811"/>
      </w:tblGrid>
      <w:tr w:rsidR="00A06913" w:rsidRPr="00025F5D">
        <w:trPr>
          <w:trHeight w:val="695"/>
        </w:trPr>
        <w:tc>
          <w:tcPr>
            <w:tcW w:w="8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OLAY:</w:t>
            </w:r>
          </w:p>
        </w:tc>
        <w:tc>
          <w:tcPr>
            <w:tcW w:w="4213" w:type="dxa"/>
            <w:gridSpan w:val="3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695"/>
        </w:trPr>
        <w:tc>
          <w:tcPr>
            <w:tcW w:w="8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OLGU:</w:t>
            </w:r>
          </w:p>
        </w:tc>
        <w:tc>
          <w:tcPr>
            <w:tcW w:w="4213" w:type="dxa"/>
            <w:gridSpan w:val="3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OLAY</w:t>
            </w: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OLGU</w:t>
            </w: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Malazgirt Savaşı</w:t>
            </w: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Anadolu’nun Türkleşmesi</w:t>
            </w: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Sanayi İnkılabı</w:t>
            </w: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I.Dünya Savaşı</w:t>
            </w: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351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Barış</w:t>
            </w:r>
          </w:p>
        </w:tc>
        <w:tc>
          <w:tcPr>
            <w:tcW w:w="70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2.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937"/>
      </w:tblGrid>
      <w:tr w:rsidR="00A06913" w:rsidRPr="00025F5D">
        <w:trPr>
          <w:trHeight w:val="836"/>
        </w:trPr>
        <w:tc>
          <w:tcPr>
            <w:tcW w:w="2093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Tarihi tasnif etmenin amacı nedir?</w:t>
            </w:r>
          </w:p>
        </w:tc>
        <w:tc>
          <w:tcPr>
            <w:tcW w:w="293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537"/>
        </w:trPr>
        <w:tc>
          <w:tcPr>
            <w:tcW w:w="5030" w:type="dxa"/>
            <w:gridSpan w:val="2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Tarih tasnif çeşitlerini yazarak örnek veriniz.</w:t>
            </w:r>
          </w:p>
        </w:tc>
      </w:tr>
      <w:tr w:rsidR="00A06913" w:rsidRPr="00025F5D">
        <w:trPr>
          <w:trHeight w:val="537"/>
        </w:trPr>
        <w:tc>
          <w:tcPr>
            <w:tcW w:w="2093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TASNİF ÇEŞİDİ</w:t>
            </w:r>
          </w:p>
        </w:tc>
        <w:tc>
          <w:tcPr>
            <w:tcW w:w="293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ÖRNEK</w:t>
            </w:r>
          </w:p>
        </w:tc>
      </w:tr>
      <w:tr w:rsidR="00A06913" w:rsidRPr="00025F5D">
        <w:trPr>
          <w:trHeight w:val="537"/>
        </w:trPr>
        <w:tc>
          <w:tcPr>
            <w:tcW w:w="2093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3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537"/>
        </w:trPr>
        <w:tc>
          <w:tcPr>
            <w:tcW w:w="2093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3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537"/>
        </w:trPr>
        <w:tc>
          <w:tcPr>
            <w:tcW w:w="2093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3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3.Tarih boyunca Türklerin kullandıkları takvimleri yazınız.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4.Aşağıda verilen tarihlerin hangi yüzyıl, hangi yarı, hangi çeyrek olduklarını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7"/>
        <w:gridCol w:w="1396"/>
        <w:gridCol w:w="1258"/>
      </w:tblGrid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YÜZYIL</w:t>
            </w: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YARI</w:t>
            </w: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ÇEYREK</w:t>
            </w:r>
          </w:p>
        </w:tc>
      </w:tr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MÖ.365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1453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1789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MÖ.201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332"/>
        </w:trPr>
        <w:tc>
          <w:tcPr>
            <w:tcW w:w="959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571</w:t>
            </w:r>
          </w:p>
        </w:tc>
        <w:tc>
          <w:tcPr>
            <w:tcW w:w="1417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bookmarkStart w:id="0" w:name="_GoBack"/>
      <w:bookmarkEnd w:id="0"/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5.Tarih öğrenmenin önemini beş madde halinde yazınz.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a-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b-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c-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d-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e-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6.Aşağıda tarihin yararlandığı bilim dalları ve karşılıkları verilmiştir. Boş bırakılan yerleri tamamlarınız.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5"/>
        <w:gridCol w:w="2515"/>
      </w:tblGrid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Coğrafya</w:t>
            </w: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Dil bilimi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Toplum bilimi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Kazı bilimi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Paleografya</w:t>
            </w: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Kitabeleri inceler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Eski paraları inceler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Armaları inceler</w:t>
            </w: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Antropoloji</w:t>
            </w: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15" w:type="dxa"/>
          </w:tcPr>
          <w:p w:rsidR="00A06913" w:rsidRPr="00025F5D" w:rsidRDefault="00A06913" w:rsidP="00025F5D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Kültür bilimi</w:t>
            </w:r>
          </w:p>
        </w:tc>
      </w:tr>
    </w:tbl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7.Sümer uygarlığına ait beş önemli özellik yazınız.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a-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b-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c-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d-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e-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8.Yazılışlarına göre tarih yazım çeşitlerini yazınız.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9.Kültür ve uyarlık kavramlarını açıklayınız ve kültürlerin hangi yollarla yayıldığını yazınız.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KÜLTÜR: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UYGARLIK: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YAYILMA YOLLARI: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10.Tarih öncesi  ve tarihi çağları şema halinde  gösteriniz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3"/>
        <w:gridCol w:w="1665"/>
        <w:gridCol w:w="1747"/>
      </w:tblGrid>
      <w:tr w:rsidR="00A06913" w:rsidRPr="00025F5D">
        <w:trPr>
          <w:trHeight w:val="463"/>
        </w:trPr>
        <w:tc>
          <w:tcPr>
            <w:tcW w:w="3168" w:type="dxa"/>
            <w:gridSpan w:val="2"/>
          </w:tcPr>
          <w:p w:rsidR="00A06913" w:rsidRPr="00025F5D" w:rsidRDefault="00A06913" w:rsidP="00D273CC">
            <w:pPr>
              <w:ind w:left="25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TARİH ÖNCESİ DÖNEMLER</w:t>
            </w:r>
          </w:p>
        </w:tc>
        <w:tc>
          <w:tcPr>
            <w:tcW w:w="1747" w:type="dxa"/>
          </w:tcPr>
          <w:p w:rsidR="00A06913" w:rsidRPr="00025F5D" w:rsidRDefault="00A06913" w:rsidP="00D273CC">
            <w:pPr>
              <w:ind w:left="25"/>
              <w:jc w:val="center"/>
              <w:rPr>
                <w:b/>
                <w:bCs/>
                <w:sz w:val="18"/>
                <w:szCs w:val="18"/>
              </w:rPr>
            </w:pPr>
            <w:r w:rsidRPr="00025F5D">
              <w:rPr>
                <w:b/>
                <w:bCs/>
                <w:sz w:val="18"/>
                <w:szCs w:val="18"/>
              </w:rPr>
              <w:t>TARİHİ DÖNEMLER</w:t>
            </w:r>
          </w:p>
        </w:tc>
      </w:tr>
      <w:tr w:rsidR="00A06913" w:rsidRPr="00025F5D">
        <w:trPr>
          <w:trHeight w:val="325"/>
        </w:trPr>
        <w:tc>
          <w:tcPr>
            <w:tcW w:w="1503" w:type="dxa"/>
          </w:tcPr>
          <w:p w:rsidR="00A06913" w:rsidRPr="00025F5D" w:rsidRDefault="00A06913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</w:tcPr>
          <w:p w:rsidR="00A06913" w:rsidRPr="00025F5D" w:rsidRDefault="00A06913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7" w:type="dxa"/>
            <w:vMerge w:val="restart"/>
          </w:tcPr>
          <w:p w:rsidR="00A06913" w:rsidRPr="00025F5D" w:rsidRDefault="00A06913">
            <w:pPr>
              <w:rPr>
                <w:b/>
                <w:bCs/>
                <w:sz w:val="18"/>
                <w:szCs w:val="18"/>
              </w:rPr>
            </w:pPr>
          </w:p>
          <w:p w:rsidR="00A06913" w:rsidRPr="00025F5D" w:rsidRDefault="00A06913">
            <w:pPr>
              <w:rPr>
                <w:b/>
                <w:bCs/>
                <w:sz w:val="18"/>
                <w:szCs w:val="18"/>
              </w:rPr>
            </w:pPr>
          </w:p>
          <w:p w:rsidR="00A06913" w:rsidRPr="00025F5D" w:rsidRDefault="00A06913" w:rsidP="00D273C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06913" w:rsidRPr="00025F5D">
        <w:trPr>
          <w:trHeight w:val="2166"/>
        </w:trPr>
        <w:tc>
          <w:tcPr>
            <w:tcW w:w="1503" w:type="dxa"/>
          </w:tcPr>
          <w:p w:rsidR="00A06913" w:rsidRPr="00025F5D" w:rsidRDefault="00A06913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  <w:p w:rsidR="00A06913" w:rsidRPr="00025F5D" w:rsidRDefault="00A06913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</w:tcPr>
          <w:p w:rsidR="00A06913" w:rsidRPr="00025F5D" w:rsidRDefault="00A06913">
            <w:pPr>
              <w:rPr>
                <w:b/>
                <w:bCs/>
                <w:sz w:val="18"/>
                <w:szCs w:val="18"/>
              </w:rPr>
            </w:pPr>
          </w:p>
          <w:p w:rsidR="00A06913" w:rsidRPr="00025F5D" w:rsidRDefault="00A06913" w:rsidP="00D273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A06913" w:rsidRPr="00025F5D" w:rsidRDefault="00A06913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NOT:HER SORU 10 PUANDIR.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HANİFİ KARATAŞ                                          MÜRÜVVET AĞIRBAŞ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TARİH ÖĞR.                                                   TARİH ÖĞR.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 xml:space="preserve">                                           HARUN ŞANLI 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 xml:space="preserve">                                           OKUL MÜDÜRÜ</w:t>
      </w: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p w:rsidR="00A06913" w:rsidRPr="00832CAC" w:rsidRDefault="00A06913" w:rsidP="008164EB">
      <w:pPr>
        <w:rPr>
          <w:b/>
          <w:bCs/>
          <w:sz w:val="18"/>
          <w:szCs w:val="18"/>
        </w:rPr>
      </w:pPr>
    </w:p>
    <w:sectPr w:rsidR="00A06913" w:rsidRPr="00832CAC" w:rsidSect="00936717">
      <w:headerReference w:type="default" r:id="rId7"/>
      <w:headerReference w:type="first" r:id="rId8"/>
      <w:pgSz w:w="11906" w:h="16838"/>
      <w:pgMar w:top="1038" w:right="566" w:bottom="426" w:left="851" w:header="426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913" w:rsidRDefault="00A06913" w:rsidP="00B71C9D">
      <w:pPr>
        <w:spacing w:after="0" w:line="240" w:lineRule="auto"/>
      </w:pPr>
      <w:r>
        <w:separator/>
      </w:r>
    </w:p>
  </w:endnote>
  <w:endnote w:type="continuationSeparator" w:id="1">
    <w:p w:rsidR="00A06913" w:rsidRDefault="00A06913" w:rsidP="00B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913" w:rsidRDefault="00A06913" w:rsidP="00B71C9D">
      <w:pPr>
        <w:spacing w:after="0" w:line="240" w:lineRule="auto"/>
      </w:pPr>
      <w:r>
        <w:separator/>
      </w:r>
    </w:p>
  </w:footnote>
  <w:footnote w:type="continuationSeparator" w:id="1">
    <w:p w:rsidR="00A06913" w:rsidRDefault="00A06913" w:rsidP="00B71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13" w:rsidRDefault="00A06913" w:rsidP="00B71C9D">
    <w:pPr>
      <w:pStyle w:val="Header"/>
      <w:ind w:left="-851" w:firstLine="851"/>
    </w:pPr>
  </w:p>
  <w:p w:rsidR="00A06913" w:rsidRDefault="00A06913" w:rsidP="00B71C9D">
    <w:pPr>
      <w:pStyle w:val="Header"/>
      <w:ind w:left="-851" w:firstLine="85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13" w:rsidRPr="00551486" w:rsidRDefault="00A06913" w:rsidP="00766C46">
    <w:pPr>
      <w:pStyle w:val="NoSpacing"/>
      <w:tabs>
        <w:tab w:val="left" w:pos="7576"/>
      </w:tabs>
      <w:rPr>
        <w:b/>
        <w:bCs/>
      </w:rPr>
    </w:pPr>
    <w:r>
      <w:rPr>
        <w:b/>
        <w:bCs/>
      </w:rPr>
      <w:t>ADI- SOYADI:</w:t>
    </w:r>
    <w:r>
      <w:rPr>
        <w:b/>
        <w:bCs/>
      </w:rPr>
      <w:tab/>
      <w:t>19/11/2016</w:t>
    </w:r>
  </w:p>
  <w:p w:rsidR="00A06913" w:rsidRPr="00551486" w:rsidRDefault="00A06913" w:rsidP="00766C46">
    <w:pPr>
      <w:pStyle w:val="NoSpacing"/>
      <w:rPr>
        <w:b/>
        <w:bCs/>
      </w:rPr>
    </w:pPr>
    <w:r w:rsidRPr="00551486">
      <w:rPr>
        <w:b/>
        <w:bCs/>
      </w:rPr>
      <w:t xml:space="preserve">SINIF- NO: </w:t>
    </w:r>
  </w:p>
  <w:p w:rsidR="00A06913" w:rsidRPr="00551486" w:rsidRDefault="00A06913" w:rsidP="00766C46">
    <w:pPr>
      <w:pStyle w:val="NoSpacing"/>
      <w:rPr>
        <w:b/>
        <w:bCs/>
      </w:rPr>
    </w:pPr>
  </w:p>
  <w:p w:rsidR="00A06913" w:rsidRPr="00551486" w:rsidRDefault="00A06913" w:rsidP="00832CAC">
    <w:pPr>
      <w:pStyle w:val="NoSpacing"/>
      <w:jc w:val="center"/>
      <w:rPr>
        <w:b/>
        <w:bCs/>
      </w:rPr>
    </w:pPr>
    <w:r>
      <w:rPr>
        <w:b/>
        <w:bCs/>
      </w:rPr>
      <w:t>2016-2017  EĞİTİM-ÖĞRETİM YILI I.DÖNEM 9</w:t>
    </w:r>
    <w:r w:rsidRPr="00551486">
      <w:rPr>
        <w:b/>
        <w:bCs/>
      </w:rPr>
      <w:t>.S</w:t>
    </w:r>
    <w:r>
      <w:rPr>
        <w:b/>
        <w:bCs/>
      </w:rPr>
      <w:t>INIFLAR TARİH</w:t>
    </w:r>
    <w:r w:rsidRPr="00551486">
      <w:rPr>
        <w:b/>
        <w:bCs/>
      </w:rPr>
      <w:t xml:space="preserve"> DERSİ YAZILI SINAV SORULARI</w:t>
    </w:r>
  </w:p>
  <w:p w:rsidR="00A06913" w:rsidRDefault="00A069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66D97"/>
    <w:multiLevelType w:val="hybridMultilevel"/>
    <w:tmpl w:val="608A0D0C"/>
    <w:lvl w:ilvl="0" w:tplc="973C7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0EF"/>
    <w:rsid w:val="00025F5D"/>
    <w:rsid w:val="00077F55"/>
    <w:rsid w:val="000C7706"/>
    <w:rsid w:val="000D4DD9"/>
    <w:rsid w:val="000E50CB"/>
    <w:rsid w:val="000F48A1"/>
    <w:rsid w:val="00146B5E"/>
    <w:rsid w:val="0017748A"/>
    <w:rsid w:val="00242F60"/>
    <w:rsid w:val="00307628"/>
    <w:rsid w:val="003337CD"/>
    <w:rsid w:val="003A629D"/>
    <w:rsid w:val="003C4E23"/>
    <w:rsid w:val="004A28EF"/>
    <w:rsid w:val="00511172"/>
    <w:rsid w:val="00551486"/>
    <w:rsid w:val="00560C61"/>
    <w:rsid w:val="0057490D"/>
    <w:rsid w:val="005770A5"/>
    <w:rsid w:val="005B4218"/>
    <w:rsid w:val="006876C7"/>
    <w:rsid w:val="00696CF0"/>
    <w:rsid w:val="006E325C"/>
    <w:rsid w:val="00766C46"/>
    <w:rsid w:val="00777085"/>
    <w:rsid w:val="00790408"/>
    <w:rsid w:val="007B109C"/>
    <w:rsid w:val="008164EB"/>
    <w:rsid w:val="00832CAC"/>
    <w:rsid w:val="008809A7"/>
    <w:rsid w:val="00895EB8"/>
    <w:rsid w:val="00936717"/>
    <w:rsid w:val="009B30EF"/>
    <w:rsid w:val="009C6FDA"/>
    <w:rsid w:val="00A04D60"/>
    <w:rsid w:val="00A06913"/>
    <w:rsid w:val="00A47B8F"/>
    <w:rsid w:val="00A7270C"/>
    <w:rsid w:val="00AE199A"/>
    <w:rsid w:val="00B211B0"/>
    <w:rsid w:val="00B71C9D"/>
    <w:rsid w:val="00BB0AB6"/>
    <w:rsid w:val="00CC16B9"/>
    <w:rsid w:val="00D022DA"/>
    <w:rsid w:val="00D273CC"/>
    <w:rsid w:val="00E03E23"/>
    <w:rsid w:val="00E67253"/>
    <w:rsid w:val="00F6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C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1C9D"/>
  </w:style>
  <w:style w:type="paragraph" w:styleId="Footer">
    <w:name w:val="footer"/>
    <w:basedOn w:val="Normal"/>
    <w:link w:val="FooterChar"/>
    <w:uiPriority w:val="99"/>
    <w:rsid w:val="00B7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1C9D"/>
  </w:style>
  <w:style w:type="paragraph" w:styleId="NoSpacing">
    <w:name w:val="No Spacing"/>
    <w:uiPriority w:val="99"/>
    <w:qFormat/>
    <w:rsid w:val="00B71C9D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B71C9D"/>
    <w:pPr>
      <w:ind w:left="720"/>
    </w:pPr>
  </w:style>
  <w:style w:type="table" w:styleId="TableGrid">
    <w:name w:val="Table Grid"/>
    <w:basedOn w:val="TableNormal"/>
    <w:uiPriority w:val="99"/>
    <w:rsid w:val="00895EB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239</Words>
  <Characters>1366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ACER</dc:creator>
  <cp:keywords>sorubak.com</cp:keywords>
  <dc:description/>
  <cp:lastModifiedBy>edanur</cp:lastModifiedBy>
  <cp:revision>19</cp:revision>
  <dcterms:created xsi:type="dcterms:W3CDTF">2015-11-13T22:03:00Z</dcterms:created>
  <dcterms:modified xsi:type="dcterms:W3CDTF">2016-11-02T21:09:00Z</dcterms:modified>
</cp:coreProperties>
</file>