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9"/>
        <w:gridCol w:w="7307"/>
        <w:gridCol w:w="1486"/>
      </w:tblGrid>
      <w:tr w:rsidR="00235FFA" w:rsidRPr="00E10744">
        <w:tc>
          <w:tcPr>
            <w:tcW w:w="1980" w:type="dxa"/>
          </w:tcPr>
          <w:p w:rsidR="00235FFA" w:rsidRPr="00E10744" w:rsidRDefault="00235FFA" w:rsidP="00E107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E10744">
              <w:rPr>
                <w:sz w:val="24"/>
                <w:szCs w:val="24"/>
              </w:rPr>
              <w:t>Ad Soyad</w:t>
            </w:r>
          </w:p>
        </w:tc>
        <w:tc>
          <w:tcPr>
            <w:tcW w:w="7796" w:type="dxa"/>
          </w:tcPr>
          <w:p w:rsidR="00235FFA" w:rsidRPr="00E10744" w:rsidRDefault="00235FFA" w:rsidP="00E107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2016-2017 </w:t>
            </w:r>
            <w:r w:rsidRPr="00E10744">
              <w:rPr>
                <w:sz w:val="24"/>
                <w:szCs w:val="24"/>
              </w:rPr>
              <w:t xml:space="preserve"> EĞİTİM VE ÖĞRETİM YILI ÇATALPINAR ÇOK PROGRAMLI LİSESİ</w:t>
            </w:r>
          </w:p>
          <w:p w:rsidR="00235FFA" w:rsidRPr="00E10744" w:rsidRDefault="00235FFA" w:rsidP="00E107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0744">
              <w:rPr>
                <w:b/>
                <w:bCs/>
                <w:sz w:val="24"/>
                <w:szCs w:val="24"/>
                <w:u w:val="single"/>
              </w:rPr>
              <w:t>9. SINIFLAR TARİH DERSİ</w:t>
            </w:r>
            <w:r w:rsidRPr="00E10744">
              <w:rPr>
                <w:sz w:val="24"/>
                <w:szCs w:val="24"/>
              </w:rPr>
              <w:t xml:space="preserve"> 1. DÖNEM 1. YAZILI SORULARI</w:t>
            </w:r>
          </w:p>
          <w:p w:rsidR="00235FFA" w:rsidRPr="00E10744" w:rsidRDefault="00235FFA" w:rsidP="00E107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235FFA" w:rsidRPr="00E10744" w:rsidRDefault="00235FFA" w:rsidP="00E107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0744">
              <w:rPr>
                <w:sz w:val="24"/>
                <w:szCs w:val="24"/>
              </w:rPr>
              <w:t>Sınıfı ve NO</w:t>
            </w:r>
          </w:p>
        </w:tc>
      </w:tr>
    </w:tbl>
    <w:p w:rsidR="00235FFA" w:rsidRDefault="00235FFA" w:rsidP="00E4116E">
      <w:pPr>
        <w:spacing w:after="0"/>
        <w:jc w:val="center"/>
        <w:rPr>
          <w:sz w:val="24"/>
          <w:szCs w:val="24"/>
        </w:rPr>
      </w:pP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1</w:t>
      </w:r>
      <w:r>
        <w:rPr>
          <w:sz w:val="24"/>
          <w:szCs w:val="24"/>
        </w:rPr>
        <w:t>-Tarihin Tanımını yazınız.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2</w:t>
      </w:r>
      <w:r>
        <w:rPr>
          <w:sz w:val="24"/>
          <w:szCs w:val="24"/>
        </w:rPr>
        <w:t>-Tarih Biliminin yöntemlerini yazınız.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3</w:t>
      </w:r>
      <w:r>
        <w:rPr>
          <w:sz w:val="24"/>
          <w:szCs w:val="24"/>
        </w:rPr>
        <w:t>-Tarihin tasnifi kaç türlü olur. Birer örnek vererek açıklayınız.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4</w:t>
      </w:r>
      <w:r>
        <w:rPr>
          <w:sz w:val="24"/>
          <w:szCs w:val="24"/>
        </w:rPr>
        <w:t>-Türklerin tarih boyunca kullandıkları takvimlerden 5 tanesini yazınız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>- Tarihi bilgiler değişebilir mi. Açıklayınız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6</w:t>
      </w:r>
      <w:r>
        <w:rPr>
          <w:sz w:val="24"/>
          <w:szCs w:val="24"/>
        </w:rPr>
        <w:t>-Tarih Öncesi devirler kaça ayrılır. Alt öğeleri ile birlikte yazınız. Cilalı taş (Yeni taş)devri hakkında bilgi veriniz.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7</w:t>
      </w:r>
      <w:r>
        <w:rPr>
          <w:sz w:val="24"/>
          <w:szCs w:val="24"/>
        </w:rPr>
        <w:t>-Ateşin bulunmasının insanlığa ne gibi katkıları olmuştur yorumlayınız.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8</w:t>
      </w:r>
      <w:r>
        <w:rPr>
          <w:sz w:val="24"/>
          <w:szCs w:val="24"/>
        </w:rPr>
        <w:t>- Kaç türlü tarih yazıcılı çeşidi vardır. Yazınız.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9</w:t>
      </w:r>
      <w:r>
        <w:rPr>
          <w:sz w:val="24"/>
          <w:szCs w:val="24"/>
        </w:rPr>
        <w:t>-Tarihe yardımcı bilimlerden 5 tanesini yazarak bunlardan iki tanesinin açıklamasını da yazınız.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>-Aşağıdaki cümlelerde boş bırakılan yerleri uygun kelimelerle doldurunuz.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1-Tarihte iki nehir arası manasına gelen uygarlık………………………………………………………………dır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2-Tarihte yazıyı ilkkullanan uygarlık………………………………………………………………………………..dır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3-Sümerlere ait tapınak-astronomi kulesi- okul olarak kullanılan binalara…………………………………………denir.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4-Tarihte bir anda olup biten durumlara…………………………………, bunun sonucunda oluşan ve uzun yıllarda meydana gelen durumlara ise ………………………………….denilir. 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5- Olayın geçtiği zamana ait kaynaklara ………………………………………………kaynaklar denilir. 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6-Tarihte bilinen ilk kütüphaneyi……………………………………………………………kurmuştur.</w:t>
      </w:r>
    </w:p>
    <w:p w:rsidR="00235FFA" w:rsidRDefault="00235FFA" w:rsidP="00C710E7">
      <w:pPr>
        <w:spacing w:after="0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>7-Tarihte bilinen ilk imparatorluk……………………………………………………………………..devletidir.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8-İnsanlar yerleşik yaşama ……………………………………….devrinde geçmişlerdir.</w:t>
      </w:r>
    </w:p>
    <w:p w:rsidR="00235FFA" w:rsidRDefault="00235FFA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9-  Tarihi babası olarak bilinen kişi………………………………………………………..dır</w:t>
      </w:r>
    </w:p>
    <w:p w:rsidR="00235FFA" w:rsidRDefault="00235FFA" w:rsidP="003D3F2E">
      <w:pPr>
        <w:spacing w:after="0"/>
        <w:jc w:val="both"/>
        <w:rPr>
          <w:sz w:val="24"/>
          <w:szCs w:val="24"/>
        </w:rPr>
      </w:pPr>
    </w:p>
    <w:p w:rsidR="00235FFA" w:rsidRDefault="00235FFA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Yahya GÜNGÖR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Orhan BULUT</w:t>
      </w:r>
    </w:p>
    <w:p w:rsidR="00235FFA" w:rsidRPr="007A4E91" w:rsidRDefault="00235FFA" w:rsidP="003D3F2E">
      <w:pPr>
        <w:spacing w:after="0"/>
        <w:jc w:val="both"/>
        <w:rPr>
          <w:sz w:val="24"/>
          <w:szCs w:val="24"/>
        </w:rPr>
      </w:pPr>
    </w:p>
    <w:sectPr w:rsidR="00235FFA" w:rsidRPr="007A4E91" w:rsidSect="00C710E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5F0"/>
    <w:rsid w:val="00235FFA"/>
    <w:rsid w:val="003D3F2E"/>
    <w:rsid w:val="005515AF"/>
    <w:rsid w:val="0070229F"/>
    <w:rsid w:val="007A4E91"/>
    <w:rsid w:val="009B6FB8"/>
    <w:rsid w:val="009C4ED0"/>
    <w:rsid w:val="00AA3E29"/>
    <w:rsid w:val="00BC75F0"/>
    <w:rsid w:val="00BE39ED"/>
    <w:rsid w:val="00C710E7"/>
    <w:rsid w:val="00CE5A8B"/>
    <w:rsid w:val="00DA4BE3"/>
    <w:rsid w:val="00E10744"/>
    <w:rsid w:val="00E4116E"/>
    <w:rsid w:val="00ED6938"/>
    <w:rsid w:val="00F8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E2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75F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41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E4116E"/>
    <w:rPr>
      <w:b/>
      <w:bCs/>
    </w:rPr>
  </w:style>
  <w:style w:type="character" w:styleId="Emphasis">
    <w:name w:val="Emphasis"/>
    <w:basedOn w:val="DefaultParagraphFont"/>
    <w:uiPriority w:val="99"/>
    <w:qFormat/>
    <w:rsid w:val="00E4116E"/>
    <w:rPr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E411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3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237</Words>
  <Characters>1357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yahyagungor.net</dc:creator>
  <cp:keywords/>
  <dc:description/>
  <cp:lastModifiedBy>edanur</cp:lastModifiedBy>
  <cp:revision>3</cp:revision>
  <cp:lastPrinted>2015-11-24T12:26:00Z</cp:lastPrinted>
  <dcterms:created xsi:type="dcterms:W3CDTF">2015-11-26T18:22:00Z</dcterms:created>
  <dcterms:modified xsi:type="dcterms:W3CDTF">2016-11-12T20:25:00Z</dcterms:modified>
</cp:coreProperties>
</file>