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7"/>
        <w:gridCol w:w="5399"/>
        <w:gridCol w:w="10"/>
        <w:gridCol w:w="1070"/>
        <w:gridCol w:w="1444"/>
      </w:tblGrid>
      <w:tr w:rsidR="00006A41" w:rsidRPr="00766BA3">
        <w:trPr>
          <w:trHeight w:val="709"/>
        </w:trPr>
        <w:tc>
          <w:tcPr>
            <w:tcW w:w="3237" w:type="dxa"/>
          </w:tcPr>
          <w:p w:rsidR="00006A41" w:rsidRPr="00766BA3" w:rsidRDefault="00006A41" w:rsidP="00A542E6">
            <w:pPr>
              <w:pStyle w:val="Heading1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766BA3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ÖĞRENCİNİN</w:t>
            </w:r>
          </w:p>
          <w:p w:rsidR="00006A41" w:rsidRPr="00766BA3" w:rsidRDefault="00006A41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 xml:space="preserve">ADI        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</w:t>
            </w:r>
          </w:p>
          <w:p w:rsidR="00006A41" w:rsidRPr="00766BA3" w:rsidRDefault="00006A41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>SOYADI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</w:t>
            </w:r>
          </w:p>
          <w:p w:rsidR="00006A41" w:rsidRPr="00766BA3" w:rsidRDefault="00006A41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 xml:space="preserve">SINIFI    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                              NO:</w:t>
            </w:r>
          </w:p>
        </w:tc>
        <w:tc>
          <w:tcPr>
            <w:tcW w:w="5409" w:type="dxa"/>
            <w:gridSpan w:val="2"/>
          </w:tcPr>
          <w:p w:rsidR="00006A41" w:rsidRPr="00766BA3" w:rsidRDefault="00006A41" w:rsidP="00A542E6">
            <w:pPr>
              <w:jc w:val="center"/>
              <w:rPr>
                <w:sz w:val="18"/>
                <w:szCs w:val="18"/>
              </w:rPr>
            </w:pPr>
          </w:p>
          <w:p w:rsidR="00006A41" w:rsidRDefault="00006A41" w:rsidP="00A542E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06A41" w:rsidRDefault="00006A41" w:rsidP="00A542E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06A41" w:rsidRPr="00766BA3" w:rsidRDefault="00006A41" w:rsidP="00A542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……………….MESLEKİ VE TEKNİK ANADOLU LİSESİ</w:t>
            </w:r>
            <w:r w:rsidRPr="00766BA3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:rsidR="00006A41" w:rsidRPr="00766BA3" w:rsidRDefault="00006A41" w:rsidP="00A542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766BA3">
              <w:rPr>
                <w:b/>
                <w:bCs/>
                <w:sz w:val="18"/>
                <w:szCs w:val="18"/>
              </w:rPr>
              <w:t>.sınıf</w:t>
            </w:r>
          </w:p>
        </w:tc>
        <w:tc>
          <w:tcPr>
            <w:tcW w:w="1444" w:type="dxa"/>
            <w:vAlign w:val="center"/>
          </w:tcPr>
          <w:p w:rsidR="00006A41" w:rsidRPr="00766BA3" w:rsidRDefault="00006A41" w:rsidP="00A542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2016-2017</w:t>
            </w:r>
          </w:p>
        </w:tc>
      </w:tr>
      <w:tr w:rsidR="00006A41" w:rsidRPr="00766BA3">
        <w:trPr>
          <w:trHeight w:val="499"/>
        </w:trPr>
        <w:tc>
          <w:tcPr>
            <w:tcW w:w="8636" w:type="dxa"/>
            <w:gridSpan w:val="2"/>
            <w:vAlign w:val="center"/>
          </w:tcPr>
          <w:p w:rsidR="00006A41" w:rsidRPr="007333C8" w:rsidRDefault="00006A41" w:rsidP="007333C8">
            <w:pPr>
              <w:pStyle w:val="Heading3"/>
              <w:rPr>
                <w:i w:val="0"/>
                <w:iCs w:val="0"/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TARİH 9</w:t>
            </w:r>
            <w:r w:rsidRPr="00766BA3">
              <w:rPr>
                <w:i w:val="0"/>
                <w:iCs w:val="0"/>
                <w:sz w:val="18"/>
                <w:szCs w:val="18"/>
              </w:rPr>
              <w:t xml:space="preserve"> DERSİ I. DÖNEM I. YAZILI( ORTAK SINAV)</w:t>
            </w:r>
          </w:p>
        </w:tc>
        <w:tc>
          <w:tcPr>
            <w:tcW w:w="1080" w:type="dxa"/>
            <w:gridSpan w:val="2"/>
            <w:vAlign w:val="center"/>
          </w:tcPr>
          <w:p w:rsidR="00006A41" w:rsidRPr="00766BA3" w:rsidRDefault="00006A41" w:rsidP="00A542E6">
            <w:pPr>
              <w:pStyle w:val="Heading3"/>
              <w:rPr>
                <w:i w:val="0"/>
                <w:iCs w:val="0"/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PUAN</w:t>
            </w:r>
            <w:r w:rsidRPr="00766BA3">
              <w:rPr>
                <w:i w:val="0"/>
                <w:iCs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006A41" w:rsidRPr="00766BA3" w:rsidRDefault="00006A41" w:rsidP="00A542E6">
            <w:pPr>
              <w:pStyle w:val="Heading3"/>
              <w:rPr>
                <w:i w:val="0"/>
                <w:iCs w:val="0"/>
                <w:sz w:val="18"/>
                <w:szCs w:val="18"/>
              </w:rPr>
            </w:pPr>
          </w:p>
        </w:tc>
      </w:tr>
    </w:tbl>
    <w:p w:rsidR="00006A41" w:rsidRDefault="00006A41" w:rsidP="00993FDB">
      <w:pPr>
        <w:rPr>
          <w:sz w:val="20"/>
          <w:szCs w:val="2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MEB" style="position:absolute;margin-left:189pt;margin-top:-1in;width:91.5pt;height:63pt;z-index:251652096;visibility:visible;mso-position-horizontal-relative:text;mso-position-vertical-relative:text">
            <v:imagedata r:id="rId5" o:title="" grayscale="t" bilevel="t"/>
          </v:shape>
        </w:pict>
      </w:r>
    </w:p>
    <w:p w:rsidR="00006A41" w:rsidRPr="00993FDB" w:rsidRDefault="00006A41" w:rsidP="00993FDB">
      <w:pPr>
        <w:jc w:val="center"/>
        <w:rPr>
          <w:rFonts w:ascii="Tahoma" w:hAnsi="Tahoma" w:cs="Tahoma"/>
          <w:b/>
          <w:bCs/>
          <w:sz w:val="20"/>
          <w:szCs w:val="20"/>
          <w:shd w:val="clear" w:color="auto" w:fill="BFBFBF"/>
        </w:rPr>
      </w:pPr>
      <w:r w:rsidRPr="00B71346">
        <w:rPr>
          <w:rFonts w:ascii="Tahoma" w:hAnsi="Tahoma" w:cs="Tahoma"/>
          <w:b/>
          <w:bCs/>
          <w:sz w:val="20"/>
          <w:szCs w:val="20"/>
          <w:shd w:val="clear" w:color="auto" w:fill="BFBFBF"/>
        </w:rPr>
        <w:t>SORULAR</w:t>
      </w: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9"/>
        <w:gridCol w:w="5245"/>
      </w:tblGrid>
      <w:tr w:rsidR="00006A41">
        <w:tc>
          <w:tcPr>
            <w:tcW w:w="10774" w:type="dxa"/>
            <w:gridSpan w:val="2"/>
          </w:tcPr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1-Aşağıda verilen tarihi cümleleri uygun ifadelerle tamamlayınız.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a) Konya iline 52 km uzaklıkta bulunan …………………………… dünyanın ilk şehir yerleşmesi olarak kabul edilmektedir.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b) Yerleşik hayata geçilerek ilk köylerin kurulması …………………………… çağına ait bir özelliktir.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c) Mustafa Kemal Atatürk ” Tarih yazmak, tarih yapmak kadar önemlidir. Yazan, yapana sadık kalmazsa değişmeyen gerçekler insanlığı şaşırtacak bir hal alır.“ sözüyle tarihi olayların değerlendirilmesinde ………………………….. olmanın önemini vurgulamaktadır.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d) İlk Osmanlı vakanüvisi ………………………………………’dir.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e) Mustafa Kemal Atatürk, 1931 yılında tarihimizle ilgili bilimsel çalışmalar yapılması için ………………………………………………….. kurdurmuştur.</w:t>
            </w:r>
          </w:p>
          <w:p w:rsidR="00006A41" w:rsidRPr="001951D8" w:rsidRDefault="00006A41" w:rsidP="0074455E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006A41">
        <w:tc>
          <w:tcPr>
            <w:tcW w:w="10774" w:type="dxa"/>
            <w:gridSpan w:val="2"/>
          </w:tcPr>
          <w:p w:rsidR="00006A41" w:rsidRPr="001951D8" w:rsidRDefault="00006A41" w:rsidP="00993FD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2- Aşağıda verilen görsellerin altına 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“sözlü kaynak”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, </w:t>
            </w:r>
            <w:r w:rsidRPr="001951D8">
              <w:rPr>
                <w:rFonts w:ascii="Tahoma" w:hAnsi="Tahoma" w:cs="Tahoma"/>
                <w:sz w:val="20"/>
                <w:szCs w:val="20"/>
              </w:rPr>
              <w:t>“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yazılı kaynak</w:t>
            </w:r>
            <w:r w:rsidRPr="001951D8">
              <w:rPr>
                <w:rFonts w:ascii="Tahoma" w:hAnsi="Tahoma" w:cs="Tahoma"/>
                <w:sz w:val="20"/>
                <w:szCs w:val="20"/>
              </w:rPr>
              <w:t>”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, 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“yazısız kaynak”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, “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görsel ve işitsel kaynak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” ifadelerinden uygun olanları yazınız.</w:t>
            </w:r>
          </w:p>
          <w:p w:rsidR="00006A41" w:rsidRPr="001951D8" w:rsidRDefault="00006A41" w:rsidP="001951D8">
            <w:pPr>
              <w:jc w:val="both"/>
              <w:rPr>
                <w:b/>
                <w:bCs/>
                <w:sz w:val="20"/>
                <w:szCs w:val="20"/>
              </w:rPr>
            </w:pPr>
            <w:r w:rsidRPr="001951D8">
              <w:rPr>
                <w:noProof/>
                <w:sz w:val="22"/>
                <w:szCs w:val="22"/>
              </w:rPr>
              <w:pict>
                <v:shape id="Resim 1" o:spid="_x0000_i1025" type="#_x0000_t75" alt="http://www.pedasa.org/wp-content/uploads/2013/08/pt-940x360.jpg" style="width:141pt;height:156.75pt;visibility:visible">
                  <v:imagedata r:id="rId6" o:title=""/>
                </v:shape>
              </w:pict>
            </w:r>
            <w:r w:rsidRPr="001951D8">
              <w:rPr>
                <w:b/>
                <w:bCs/>
                <w:sz w:val="20"/>
                <w:szCs w:val="20"/>
              </w:rPr>
              <w:t xml:space="preserve">    </w:t>
            </w:r>
            <w:r w:rsidRPr="001951D8">
              <w:rPr>
                <w:noProof/>
                <w:sz w:val="22"/>
                <w:szCs w:val="22"/>
              </w:rPr>
              <w:pict>
                <v:shape id="Resim 4" o:spid="_x0000_i1026" type="#_x0000_t75" alt="http://www.kitapambari.com/u/kitapambari/img/c/o/g/oguz-kagan-destani20111003121338.jpg" style="width:137.25pt;height:156pt;visibility:visible">
                  <v:imagedata r:id="rId7" o:title=""/>
                </v:shape>
              </w:pict>
            </w:r>
            <w:r w:rsidRPr="001951D8">
              <w:rPr>
                <w:noProof/>
                <w:sz w:val="22"/>
                <w:szCs w:val="22"/>
              </w:rPr>
              <w:pict>
                <v:shape id="Resim 7" o:spid="_x0000_i1027" type="#_x0000_t75" alt="http://www.os-ar.com/ferman/F_49.jpg" style="width:110.25pt;height:160.5pt;visibility:visible">
                  <v:imagedata r:id="rId8" o:title=""/>
                </v:shape>
              </w:pict>
            </w:r>
            <w:r w:rsidRPr="001951D8">
              <w:rPr>
                <w:b/>
                <w:bCs/>
                <w:sz w:val="20"/>
                <w:szCs w:val="20"/>
              </w:rPr>
              <w:t xml:space="preserve"> </w:t>
            </w:r>
            <w:r w:rsidRPr="001951D8">
              <w:rPr>
                <w:noProof/>
                <w:sz w:val="22"/>
                <w:szCs w:val="22"/>
              </w:rPr>
              <w:pict>
                <v:shape id="Resim 10" o:spid="_x0000_i1028" type="#_x0000_t75" alt="http://www.herfirsatbizde.com/toptanlar/4526_buyuk.jpg" style="width:112.5pt;height:155.25pt;visibility:visible">
                  <v:imagedata r:id="rId9" o:title=""/>
                </v:shape>
              </w:pict>
            </w:r>
          </w:p>
          <w:p w:rsidR="00006A41" w:rsidRPr="001951D8" w:rsidRDefault="00006A41" w:rsidP="001951D8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b/>
                <w:bCs/>
                <w:sz w:val="20"/>
                <w:szCs w:val="20"/>
              </w:rPr>
            </w:pPr>
            <w:r w:rsidRPr="001951D8">
              <w:rPr>
                <w:b/>
                <w:bCs/>
                <w:sz w:val="20"/>
                <w:szCs w:val="20"/>
              </w:rPr>
              <w:t xml:space="preserve">  ……………………………………    …………………………………..    …………………………..    ……………………………</w:t>
            </w:r>
          </w:p>
          <w:p w:rsidR="00006A41" w:rsidRPr="001951D8" w:rsidRDefault="00006A41" w:rsidP="001951D8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06A41">
        <w:tc>
          <w:tcPr>
            <w:tcW w:w="10774" w:type="dxa"/>
            <w:gridSpan w:val="2"/>
          </w:tcPr>
          <w:p w:rsidR="00006A41" w:rsidRPr="001951D8" w:rsidRDefault="00006A41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3- Aşağıda verilen görsellerle tarihe yardımcı bilim dallarını eşleştiriniz.</w:t>
            </w:r>
          </w:p>
          <w:p w:rsidR="00006A41" w:rsidRPr="001951D8" w:rsidRDefault="00006A41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38.05pt;margin-top:7.7pt;width:31.5pt;height:20.25pt;z-index:251653120">
                  <v:textbox>
                    <w:txbxContent>
                      <w:p w:rsidR="00006A41" w:rsidRPr="008D4248" w:rsidRDefault="00006A41">
                        <w:pPr>
                          <w:rPr>
                            <w:rFonts w:ascii="Viner Hand ITC" w:hAnsi="Viner Hand ITC" w:cs="Viner Hand ITC"/>
                          </w:rPr>
                        </w:pPr>
                        <w:r>
                          <w:t xml:space="preserve">  </w:t>
                        </w:r>
                        <w:r w:rsidRPr="008D4248">
                          <w:rPr>
                            <w:rFonts w:ascii="Viner Hand ITC" w:hAnsi="Viner Hand ITC" w:cs="Viner Hand ITC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202" style="position:absolute;margin-left:312.8pt;margin-top:7.7pt;width:31.5pt;height:20.25pt;z-index:251654144">
                  <v:textbox>
                    <w:txbxContent>
                      <w:p w:rsidR="00006A41" w:rsidRPr="008D4248" w:rsidRDefault="00006A41" w:rsidP="00C839E7">
                        <w:pPr>
                          <w:rPr>
                            <w:rFonts w:ascii="Viner Hand ITC" w:hAnsi="Viner Hand ITC" w:cs="Viner Hand ITC"/>
                          </w:rPr>
                        </w:pPr>
                        <w:r>
                          <w:t xml:space="preserve">  </w:t>
                        </w:r>
                        <w:r w:rsidRPr="008D4248">
                          <w:rPr>
                            <w:rFonts w:ascii="Viner Hand ITC" w:hAnsi="Viner Hand ITC" w:cs="Viner Hand ITC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9" type="#_x0000_t202" style="position:absolute;margin-left:486.8pt;margin-top:7.7pt;width:31.5pt;height:20.25pt;z-index:251656192">
                  <v:textbox>
                    <w:txbxContent>
                      <w:p w:rsidR="00006A41" w:rsidRDefault="00006A41" w:rsidP="00C839E7">
                        <w:r>
                          <w:t xml:space="preserve">  </w:t>
                        </w:r>
                        <w:r w:rsidRPr="008D4248">
                          <w:rPr>
                            <w:rFonts w:ascii="Viner Hand ITC" w:hAnsi="Viner Hand ITC" w:cs="Viner Hand ITC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 w:rsidRPr="001951D8">
              <w:rPr>
                <w:noProof/>
                <w:sz w:val="22"/>
                <w:szCs w:val="22"/>
              </w:rPr>
              <w:pict>
                <v:shape id="_x0000_i1029" type="#_x0000_t75" alt="http://www.definegizemi.com/antik_para/osmanli/resat_han2.jpg" style="width:2in;height:112.5pt;visibility:visible">
                  <v:imagedata r:id="rId10" o:title=""/>
                </v:shape>
              </w:pic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</w:t>
            </w:r>
            <w:r w:rsidRPr="001951D8">
              <w:rPr>
                <w:noProof/>
                <w:sz w:val="22"/>
                <w:szCs w:val="22"/>
              </w:rPr>
              <w:pict>
                <v:shape id="_x0000_i1030" type="#_x0000_t75" alt="http://www.zohreanaforum.com/yukle/img/arkeolojik-kazi.jpg" style="width:171.75pt;height:105pt;visibility:visible">
                  <v:imagedata r:id="rId11" o:title=""/>
                </v:shape>
              </w:pic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</w:t>
            </w:r>
            <w:r w:rsidRPr="001951D8">
              <w:rPr>
                <w:noProof/>
                <w:sz w:val="22"/>
                <w:szCs w:val="22"/>
              </w:rPr>
              <w:pict>
                <v:shape id="_x0000_i1031" type="#_x0000_t75" alt="http://edebiyat.karabuk.edu.tr/antropoloji/P1000120.JPG" style="width:161.25pt;height:105pt;visibility:visible">
                  <v:imagedata r:id="rId12" o:title=""/>
                </v:shape>
              </w:pict>
            </w:r>
          </w:p>
          <w:p w:rsidR="00006A41" w:rsidRPr="001951D8" w:rsidRDefault="00006A41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           </w:t>
            </w:r>
          </w:p>
          <w:p w:rsidR="00006A41" w:rsidRPr="001951D8" w:rsidRDefault="00006A41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 id="_x0000_s1030" type="#_x0000_t202" style="position:absolute;margin-left:348.8pt;margin-top:.85pt;width:180pt;height:127.5pt;z-index:251658240">
                  <v:shadow on="t"/>
                  <v:textbox>
                    <w:txbxContent>
                      <w:p w:rsidR="00006A41" w:rsidRDefault="00006A41" w:rsidP="00D825DD">
                        <w:pPr>
                          <w:jc w:val="both"/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(    ) Heraldik</w:t>
                        </w:r>
                      </w:p>
                      <w:p w:rsidR="00006A41" w:rsidRDefault="00006A41" w:rsidP="00D825DD">
                        <w:pPr>
                          <w:jc w:val="both"/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(    ) Nümizmatik</w:t>
                        </w:r>
                      </w:p>
                      <w:p w:rsidR="00006A41" w:rsidRDefault="00006A41" w:rsidP="00D825DD">
                        <w:pPr>
                          <w:jc w:val="both"/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(    ) Antropoloji</w:t>
                        </w:r>
                      </w:p>
                      <w:p w:rsidR="00006A41" w:rsidRDefault="00006A41" w:rsidP="00D825DD">
                        <w:pPr>
                          <w:jc w:val="both"/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(    ) Epigrafi</w:t>
                        </w:r>
                      </w:p>
                      <w:p w:rsidR="00006A41" w:rsidRDefault="00006A41" w:rsidP="00D825DD">
                        <w:pPr>
                          <w:jc w:val="both"/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(    ) Arkeoloji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202" style="position:absolute;margin-left:124.55pt;margin-top:.85pt;width:31.5pt;height:20.25pt;z-index:251657216">
                  <v:textbox>
                    <w:txbxContent>
                      <w:p w:rsidR="00006A41" w:rsidRDefault="00006A41" w:rsidP="00C839E7">
                        <w:r>
                          <w:t xml:space="preserve">  </w:t>
                        </w:r>
                        <w:r w:rsidRPr="008D4248">
                          <w:rPr>
                            <w:rFonts w:ascii="Viner Hand ITC" w:hAnsi="Viner Hand ITC" w:cs="Viner Hand ITC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type="#_x0000_t202" style="position:absolute;margin-left:306.05pt;margin-top:.85pt;width:31.5pt;height:20.25pt;z-index:251655168">
                  <v:textbox>
                    <w:txbxContent>
                      <w:p w:rsidR="00006A41" w:rsidRPr="008D4248" w:rsidRDefault="00006A41" w:rsidP="00C839E7">
                        <w:pPr>
                          <w:rPr>
                            <w:rFonts w:ascii="Viner Hand ITC" w:hAnsi="Viner Hand ITC" w:cs="Viner Hand ITC"/>
                          </w:rPr>
                        </w:pPr>
                        <w:r>
                          <w:t xml:space="preserve">  </w:t>
                        </w:r>
                        <w:r w:rsidRPr="008D4248">
                          <w:rPr>
                            <w:rFonts w:ascii="Viner Hand ITC" w:hAnsi="Viner Hand ITC" w:cs="Viner Hand ITC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</w:t>
            </w:r>
            <w:r w:rsidRPr="001951D8">
              <w:rPr>
                <w:noProof/>
                <w:sz w:val="22"/>
                <w:szCs w:val="22"/>
              </w:rPr>
              <w:pict>
                <v:shape id="Resim 13" o:spid="_x0000_i1032" type="#_x0000_t75" alt="http://d.habervaktim.com/news/30494.jpg" style="width:145.5pt;height:125.25pt;visibility:visible">
                  <v:imagedata r:id="rId13" o:title=""/>
                </v:shape>
              </w:pic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</w:t>
            </w:r>
            <w:r w:rsidRPr="001951D8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pict>
                <v:shape id="Resim 21" o:spid="_x0000_i1033" type="#_x0000_t75" style="width:148.5pt;height:126.75pt;visibility:visible">
                  <v:imagedata r:id="rId14" o:title=""/>
                </v:shape>
              </w:pic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</w:t>
            </w:r>
          </w:p>
          <w:p w:rsidR="00006A41" w:rsidRPr="001951D8" w:rsidRDefault="00006A41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</w:t>
            </w:r>
          </w:p>
          <w:p w:rsidR="00006A41" w:rsidRPr="001951D8" w:rsidRDefault="00006A41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4- A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ş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a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ğı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daki cümlelerin ba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şı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na, verilen bilgi do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ğ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ru ise 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“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D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”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, yanl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ış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ise 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“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Y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”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yaz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ı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n</w:t>
            </w:r>
            <w:r w:rsidRPr="001951D8">
              <w:rPr>
                <w:rFonts w:ascii="Tahoma" w:hAnsi="Tahoma"/>
                <w:b/>
                <w:bCs/>
                <w:sz w:val="20"/>
                <w:szCs w:val="20"/>
              </w:rPr>
              <w:t>ı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z.</w:t>
            </w:r>
          </w:p>
          <w:p w:rsidR="00006A41" w:rsidRPr="001951D8" w:rsidRDefault="00006A41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a-(    )</w:t>
            </w:r>
            <w:r w:rsidRPr="001951D8">
              <w:rPr>
                <w:rFonts w:ascii="Tahoma" w:hAnsi="Tahoma" w:cs="Tahoma"/>
                <w:sz w:val="20"/>
                <w:szCs w:val="20"/>
              </w:rPr>
              <w:t xml:space="preserve"> İnsanlık tarihinin en uzun devresi Paleolitik Dönem’dir.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b-(    )</w:t>
            </w:r>
            <w:r w:rsidRPr="001951D8">
              <w:rPr>
                <w:rFonts w:ascii="Tahoma" w:hAnsi="Tahoma" w:cs="Tahoma"/>
                <w:sz w:val="20"/>
                <w:szCs w:val="20"/>
              </w:rPr>
              <w:t xml:space="preserve"> Tarih biliminde kesin yasalar, kanunlar yoktur. Yeni bulgular bilgilerimizi değiştirebilir.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c-(    )</w:t>
            </w:r>
            <w:r w:rsidRPr="001951D8">
              <w:rPr>
                <w:rFonts w:ascii="Tahoma" w:hAnsi="Tahoma" w:cs="Tahoma"/>
                <w:sz w:val="20"/>
                <w:szCs w:val="20"/>
              </w:rPr>
              <w:t xml:space="preserve"> Tarih araştırmalarının en etkili yöntemi deney ve gözlemdir.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d-(    )</w:t>
            </w:r>
            <w:r w:rsidRPr="001951D8">
              <w:rPr>
                <w:rFonts w:ascii="Tahoma" w:hAnsi="Tahoma" w:cs="Tahoma"/>
                <w:sz w:val="20"/>
                <w:szCs w:val="20"/>
              </w:rPr>
              <w:t xml:space="preserve"> Orta Taş Çağı’nın sonlarına doğru ateşin bulunmasıyla Tarihi Devirler başlamıştır.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e-(    )</w:t>
            </w:r>
            <w:r w:rsidRPr="001951D8">
              <w:rPr>
                <w:rFonts w:ascii="Tahoma" w:hAnsi="Tahoma" w:cs="Tahoma"/>
                <w:sz w:val="20"/>
                <w:szCs w:val="20"/>
              </w:rPr>
              <w:t xml:space="preserve"> Tarihçi geçmişteki olayları günümüz değer yargılarıyla açıklayarak daha doğru sonuçlara ulaşabilir.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 xml:space="preserve">                                                                 </w:t>
            </w:r>
          </w:p>
        </w:tc>
      </w:tr>
      <w:tr w:rsidR="00006A41">
        <w:tc>
          <w:tcPr>
            <w:tcW w:w="10774" w:type="dxa"/>
            <w:gridSpan w:val="2"/>
          </w:tcPr>
          <w:p w:rsidR="00006A41" w:rsidRPr="001951D8" w:rsidRDefault="00006A41" w:rsidP="001951D8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5-  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Olay</w:t>
            </w:r>
            <w:r w:rsidRPr="001951D8">
              <w:rPr>
                <w:rFonts w:ascii="Tahoma" w:hAnsi="Tahoma" w:cs="Tahoma"/>
                <w:sz w:val="20"/>
                <w:szCs w:val="20"/>
              </w:rPr>
              <w:t>, insanları ilgilendiren, sosyal, siyasal ve dînî alanlarda meydana gelen, başlangıcı ve bitişi beli olan gelişmedir.</w:t>
            </w:r>
          </w:p>
          <w:p w:rsidR="00006A41" w:rsidRPr="001951D8" w:rsidRDefault="00006A41" w:rsidP="001951D8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Olgu</w:t>
            </w:r>
            <w:r w:rsidRPr="001951D8">
              <w:rPr>
                <w:rFonts w:ascii="Tahoma" w:hAnsi="Tahoma" w:cs="Tahoma"/>
                <w:sz w:val="20"/>
                <w:szCs w:val="20"/>
              </w:rPr>
              <w:t>, aynı özellikteki tarihi olayları kapsayan ve belli bir süreci ifade eden genel bir kavramdır.</w:t>
            </w:r>
          </w:p>
          <w:p w:rsidR="00006A41" w:rsidRPr="001951D8" w:rsidRDefault="00006A41" w:rsidP="001951D8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Yukarıda tanımları verilen 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olay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ve 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olgu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ya birer örnek yazınız.</w:t>
            </w:r>
          </w:p>
          <w:p w:rsidR="00006A41" w:rsidRPr="001951D8" w:rsidRDefault="00006A41" w:rsidP="001951D8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1951D8">
              <w:rPr>
                <w:rFonts w:ascii="Tahoma" w:hAnsi="Tahoma" w:cs="Tahoma"/>
                <w:sz w:val="20"/>
                <w:szCs w:val="20"/>
                <w:u w:val="single"/>
              </w:rPr>
              <w:t xml:space="preserve">Örnek Olay: 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1951D8">
              <w:rPr>
                <w:rFonts w:ascii="Tahoma" w:hAnsi="Tahoma" w:cs="Tahoma"/>
                <w:sz w:val="20"/>
                <w:szCs w:val="20"/>
                <w:u w:val="single"/>
              </w:rPr>
              <w:t>Örnek Olgu:</w:t>
            </w:r>
          </w:p>
          <w:p w:rsidR="00006A41" w:rsidRPr="001951D8" w:rsidRDefault="00006A41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06A41">
        <w:tc>
          <w:tcPr>
            <w:tcW w:w="10774" w:type="dxa"/>
            <w:gridSpan w:val="2"/>
          </w:tcPr>
          <w:p w:rsidR="00006A41" w:rsidRPr="001951D8" w:rsidRDefault="00006A41" w:rsidP="001951D8">
            <w:pPr>
              <w:pStyle w:val="NoSpacing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6- Tarih araştırmacılığında kullanılan yöntemleri aşağıdaki şemaya sırasıyla yazınız.</w:t>
            </w:r>
          </w:p>
          <w:p w:rsidR="00006A41" w:rsidRPr="001951D8" w:rsidRDefault="00006A41" w:rsidP="001951D8">
            <w:pPr>
              <w:pStyle w:val="NoSpacing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3" type="#_x0000_t13" style="position:absolute;left:0;text-align:left;margin-left:394.55pt;margin-top:9.45pt;width:86.25pt;height:61.35pt;z-index:251663360"/>
              </w:pict>
            </w:r>
            <w:r>
              <w:rPr>
                <w:noProof/>
              </w:rPr>
              <w:pict>
                <v:shape id="_x0000_s1034" type="#_x0000_t13" style="position:absolute;left:0;text-align:left;margin-left:297.05pt;margin-top:9.45pt;width:86.25pt;height:61.35pt;z-index:251662336"/>
              </w:pict>
            </w:r>
            <w:r>
              <w:rPr>
                <w:noProof/>
              </w:rPr>
              <w:pict>
                <v:shape id="_x0000_s1035" type="#_x0000_t13" style="position:absolute;left:0;text-align:left;margin-left:199.55pt;margin-top:9.3pt;width:86.25pt;height:61.35pt;z-index:251661312"/>
              </w:pict>
            </w:r>
            <w:r>
              <w:rPr>
                <w:noProof/>
              </w:rPr>
              <w:pict>
                <v:shape id="_x0000_s1036" type="#_x0000_t13" style="position:absolute;left:0;text-align:left;margin-left:102.8pt;margin-top:9.25pt;width:86.25pt;height:61.35pt;z-index:251660288"/>
              </w:pict>
            </w:r>
            <w:r>
              <w:rPr>
                <w:noProof/>
              </w:rPr>
              <w:pict>
                <v:shape id="_x0000_s1037" type="#_x0000_t13" style="position:absolute;left:0;text-align:left;margin-left:4.55pt;margin-top:9.2pt;width:86.25pt;height:61.35pt;z-index:251659264"/>
              </w:pict>
            </w:r>
          </w:p>
          <w:p w:rsidR="00006A41" w:rsidRPr="001951D8" w:rsidRDefault="00006A41" w:rsidP="001951D8">
            <w:pPr>
              <w:pStyle w:val="NoSpacing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pStyle w:val="NoSpacing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pStyle w:val="NoSpacing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pStyle w:val="NoSpacing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pStyle w:val="NoSpacing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06A41">
        <w:tc>
          <w:tcPr>
            <w:tcW w:w="5529" w:type="dxa"/>
          </w:tcPr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7- Aşağıda verilen örneklerde hangi tür tasnif (sınıflandırma) yapılmıştır? Karşılarına yazınız.</w:t>
            </w:r>
          </w:p>
          <w:p w:rsidR="00006A41" w:rsidRPr="001951D8" w:rsidRDefault="00006A41" w:rsidP="00A6441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A64417">
            <w:pPr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 xml:space="preserve">a) XII. Yüzyıl Tarihi : </w:t>
            </w:r>
          </w:p>
          <w:p w:rsidR="00006A41" w:rsidRPr="001951D8" w:rsidRDefault="00006A41" w:rsidP="00A64417">
            <w:pPr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b) Kütahya Tarihi    :</w:t>
            </w:r>
          </w:p>
          <w:p w:rsidR="00006A41" w:rsidRPr="001951D8" w:rsidRDefault="00006A41" w:rsidP="00A64417">
            <w:pPr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c) Sanat Tarihi        :</w:t>
            </w:r>
          </w:p>
          <w:p w:rsidR="00006A41" w:rsidRPr="001951D8" w:rsidRDefault="00006A41" w:rsidP="00A64417">
            <w:pPr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d) Orta Çağ Tarihi   :</w:t>
            </w:r>
          </w:p>
          <w:p w:rsidR="00006A41" w:rsidRPr="001951D8" w:rsidRDefault="00006A41" w:rsidP="00BB3481">
            <w:pPr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e) Asya Tarihi         :</w:t>
            </w:r>
          </w:p>
          <w:p w:rsidR="00006A41" w:rsidRPr="001951D8" w:rsidRDefault="00006A41" w:rsidP="00BB348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</w:tcPr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9- Aşağıda verilen tarihlerin kaçıncı yüzyılın hangi yarısına ait olduğunu karşılarına yazınız.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1951D8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u w:val="single"/>
              </w:rPr>
              <w:t xml:space="preserve">( Örn. 20. Yüzyılın 2. Yarısı)  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a) 632  :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b) 1815: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c) 51    :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d) 999  :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sz w:val="20"/>
                <w:szCs w:val="20"/>
              </w:rPr>
              <w:t>e) 571  :</w:t>
            </w: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06A41">
        <w:tc>
          <w:tcPr>
            <w:tcW w:w="5529" w:type="dxa"/>
          </w:tcPr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8- Türklerin tarih boyunca kullanmış olduğu takvimleri yazınız.</w:t>
            </w:r>
          </w:p>
          <w:p w:rsidR="00006A41" w:rsidRPr="001951D8" w:rsidRDefault="00006A41" w:rsidP="001951D8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1)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2)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3)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4)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5)</w:t>
            </w:r>
          </w:p>
          <w:p w:rsidR="00006A41" w:rsidRPr="001951D8" w:rsidRDefault="00006A41" w:rsidP="001951D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</w:tcPr>
          <w:p w:rsidR="00006A41" w:rsidRPr="001951D8" w:rsidRDefault="00006A41" w:rsidP="001951D8">
            <w:pPr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1951D8">
              <w:rPr>
                <w:rFonts w:ascii="Tahoma" w:hAnsi="Tahoma" w:cs="Tahoma"/>
                <w:i/>
                <w:iCs/>
                <w:sz w:val="20"/>
                <w:szCs w:val="20"/>
              </w:rPr>
              <w:t>a- Bu tarih yazıcılığında anlatılan olaylar yorum yapılmadan verilir.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1951D8">
              <w:rPr>
                <w:rFonts w:ascii="Tahoma" w:hAnsi="Tahoma" w:cs="Tahoma"/>
                <w:i/>
                <w:iCs/>
                <w:sz w:val="20"/>
                <w:szCs w:val="20"/>
              </w:rPr>
              <w:t>b-  Masallardan farkı yer ve zaman belirtmesidir.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1951D8">
              <w:rPr>
                <w:rFonts w:ascii="Tahoma" w:hAnsi="Tahoma" w:cs="Tahoma"/>
                <w:i/>
                <w:iCs/>
                <w:sz w:val="20"/>
                <w:szCs w:val="20"/>
              </w:rPr>
              <w:t>c-  En ilkel tarih yazma tarzıdır.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D8">
              <w:rPr>
                <w:rFonts w:ascii="Tahoma" w:hAnsi="Tahoma" w:cs="Tahoma"/>
                <w:b/>
                <w:bCs/>
                <w:sz w:val="20"/>
                <w:szCs w:val="20"/>
              </w:rPr>
              <w:t>10) Yukarıda özellikleri verilen tarih yazıcılığı türü hangisidir? Bu tarih yazıcılığının öncüsü kimdir?</w:t>
            </w:r>
          </w:p>
          <w:p w:rsidR="00006A41" w:rsidRPr="001951D8" w:rsidRDefault="00006A41" w:rsidP="001951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center" w:tblpY="32"/>
        <w:tblW w:w="11307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A0"/>
      </w:tblPr>
      <w:tblGrid>
        <w:gridCol w:w="11307"/>
      </w:tblGrid>
      <w:tr w:rsidR="00006A41">
        <w:tc>
          <w:tcPr>
            <w:tcW w:w="1130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9BBB59"/>
          </w:tcPr>
          <w:p w:rsidR="00006A41" w:rsidRPr="001951D8" w:rsidRDefault="00006A41" w:rsidP="001951D8">
            <w:pPr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1951D8">
              <w:rPr>
                <w:b/>
                <w:bCs/>
                <w:color w:val="FFFFFF"/>
                <w:sz w:val="20"/>
                <w:szCs w:val="20"/>
                <w:u w:val="single"/>
              </w:rPr>
              <w:t>Not:</w:t>
            </w:r>
            <w:r w:rsidRPr="001951D8">
              <w:rPr>
                <w:b/>
                <w:bCs/>
                <w:color w:val="FFFFFF"/>
                <w:sz w:val="20"/>
                <w:szCs w:val="20"/>
              </w:rPr>
              <w:t xml:space="preserve"> Sınav süresi 1 ders saatidir (40 Dakika). Tüm Sorular 10’ar puandır. Başarılar dilerim. </w:t>
            </w:r>
          </w:p>
        </w:tc>
      </w:tr>
    </w:tbl>
    <w:p w:rsidR="00006A41" w:rsidRDefault="00006A41" w:rsidP="00A80096">
      <w:pPr>
        <w:jc w:val="both"/>
        <w:rPr>
          <w:b/>
          <w:bCs/>
          <w:sz w:val="20"/>
          <w:szCs w:val="20"/>
        </w:rPr>
      </w:pPr>
    </w:p>
    <w:p w:rsidR="00006A41" w:rsidRDefault="00006A41" w:rsidP="00A80096">
      <w:pPr>
        <w:jc w:val="both"/>
        <w:rPr>
          <w:b/>
          <w:bCs/>
          <w:sz w:val="20"/>
          <w:szCs w:val="20"/>
        </w:rPr>
      </w:pPr>
    </w:p>
    <w:p w:rsidR="00006A41" w:rsidRDefault="00006A41" w:rsidP="00A80096">
      <w:pPr>
        <w:jc w:val="both"/>
        <w:rPr>
          <w:b/>
          <w:bCs/>
          <w:sz w:val="20"/>
          <w:szCs w:val="20"/>
        </w:rPr>
      </w:pPr>
    </w:p>
    <w:p w:rsidR="00006A41" w:rsidRDefault="00006A41" w:rsidP="00A80096">
      <w:pPr>
        <w:jc w:val="both"/>
        <w:rPr>
          <w:b/>
          <w:bCs/>
          <w:sz w:val="20"/>
          <w:szCs w:val="20"/>
        </w:rPr>
      </w:pPr>
    </w:p>
    <w:p w:rsidR="00006A41" w:rsidRDefault="00006A41" w:rsidP="00A80096">
      <w:pPr>
        <w:jc w:val="both"/>
        <w:rPr>
          <w:b/>
          <w:bCs/>
          <w:sz w:val="20"/>
          <w:szCs w:val="20"/>
        </w:rPr>
      </w:pPr>
    </w:p>
    <w:p w:rsidR="00006A41" w:rsidRDefault="00006A41" w:rsidP="00A80096">
      <w:pPr>
        <w:jc w:val="both"/>
        <w:rPr>
          <w:b/>
          <w:bCs/>
          <w:sz w:val="20"/>
          <w:szCs w:val="20"/>
        </w:rPr>
      </w:pPr>
    </w:p>
    <w:p w:rsidR="00006A41" w:rsidRDefault="00006A41" w:rsidP="007F3231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M. ÇETİN                                                                                                                     Ahmet GÜNGÖR</w:t>
      </w:r>
    </w:p>
    <w:p w:rsidR="00006A41" w:rsidRDefault="00006A41" w:rsidP="007F3231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Tarih Öğretmeni                                                                                                                    Okul Müdürü</w:t>
      </w:r>
    </w:p>
    <w:p w:rsidR="00006A41" w:rsidRPr="00A80096" w:rsidRDefault="00006A41" w:rsidP="00A80096">
      <w:pPr>
        <w:jc w:val="both"/>
        <w:rPr>
          <w:b/>
          <w:bCs/>
          <w:sz w:val="20"/>
          <w:szCs w:val="20"/>
        </w:rPr>
      </w:pPr>
    </w:p>
    <w:sectPr w:rsidR="00006A41" w:rsidRPr="00A80096" w:rsidSect="003843BC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F6764"/>
    <w:multiLevelType w:val="hybridMultilevel"/>
    <w:tmpl w:val="F61C304A"/>
    <w:lvl w:ilvl="0" w:tplc="15E8AE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214466"/>
    <w:multiLevelType w:val="multilevel"/>
    <w:tmpl w:val="7C44A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33C8"/>
    <w:rsid w:val="00006A41"/>
    <w:rsid w:val="00094403"/>
    <w:rsid w:val="000A58A1"/>
    <w:rsid w:val="000C22BC"/>
    <w:rsid w:val="000C3E5D"/>
    <w:rsid w:val="001238C4"/>
    <w:rsid w:val="001951D8"/>
    <w:rsid w:val="001B2087"/>
    <w:rsid w:val="001E7FB5"/>
    <w:rsid w:val="001F690D"/>
    <w:rsid w:val="00253BE2"/>
    <w:rsid w:val="00264A96"/>
    <w:rsid w:val="002A47D8"/>
    <w:rsid w:val="002F7700"/>
    <w:rsid w:val="003062A8"/>
    <w:rsid w:val="00313662"/>
    <w:rsid w:val="003843BC"/>
    <w:rsid w:val="003E6A1E"/>
    <w:rsid w:val="00401ED3"/>
    <w:rsid w:val="0045323C"/>
    <w:rsid w:val="00461E03"/>
    <w:rsid w:val="004C40B0"/>
    <w:rsid w:val="00506D59"/>
    <w:rsid w:val="00513059"/>
    <w:rsid w:val="00556EE4"/>
    <w:rsid w:val="00573E87"/>
    <w:rsid w:val="005A3F2D"/>
    <w:rsid w:val="005C0643"/>
    <w:rsid w:val="005C4D87"/>
    <w:rsid w:val="005D1DD8"/>
    <w:rsid w:val="0064773D"/>
    <w:rsid w:val="006D3A20"/>
    <w:rsid w:val="006E18A9"/>
    <w:rsid w:val="0071278B"/>
    <w:rsid w:val="007333C8"/>
    <w:rsid w:val="0074455E"/>
    <w:rsid w:val="0076141C"/>
    <w:rsid w:val="00764B1C"/>
    <w:rsid w:val="00766BA3"/>
    <w:rsid w:val="007C46EF"/>
    <w:rsid w:val="007F3231"/>
    <w:rsid w:val="0081147D"/>
    <w:rsid w:val="00817741"/>
    <w:rsid w:val="008708E4"/>
    <w:rsid w:val="008B2B2F"/>
    <w:rsid w:val="008B3644"/>
    <w:rsid w:val="008B67DD"/>
    <w:rsid w:val="008D4248"/>
    <w:rsid w:val="00903749"/>
    <w:rsid w:val="0092006A"/>
    <w:rsid w:val="009721A7"/>
    <w:rsid w:val="00991DB8"/>
    <w:rsid w:val="00993FDB"/>
    <w:rsid w:val="009A2BA6"/>
    <w:rsid w:val="009C7D5F"/>
    <w:rsid w:val="00A25CF4"/>
    <w:rsid w:val="00A32430"/>
    <w:rsid w:val="00A542E6"/>
    <w:rsid w:val="00A64417"/>
    <w:rsid w:val="00A717CD"/>
    <w:rsid w:val="00A741C3"/>
    <w:rsid w:val="00A80096"/>
    <w:rsid w:val="00A86B96"/>
    <w:rsid w:val="00AB4976"/>
    <w:rsid w:val="00B03076"/>
    <w:rsid w:val="00B07999"/>
    <w:rsid w:val="00B21A94"/>
    <w:rsid w:val="00B53310"/>
    <w:rsid w:val="00B71346"/>
    <w:rsid w:val="00B76114"/>
    <w:rsid w:val="00B775CB"/>
    <w:rsid w:val="00B84CCC"/>
    <w:rsid w:val="00B9739C"/>
    <w:rsid w:val="00BB05AE"/>
    <w:rsid w:val="00BB3481"/>
    <w:rsid w:val="00C20F0F"/>
    <w:rsid w:val="00C23F50"/>
    <w:rsid w:val="00C414D3"/>
    <w:rsid w:val="00C839E7"/>
    <w:rsid w:val="00C97DB3"/>
    <w:rsid w:val="00CC45E3"/>
    <w:rsid w:val="00CC5A01"/>
    <w:rsid w:val="00D25BD4"/>
    <w:rsid w:val="00D825DD"/>
    <w:rsid w:val="00D87573"/>
    <w:rsid w:val="00E1219D"/>
    <w:rsid w:val="00E51C5E"/>
    <w:rsid w:val="00E92F2B"/>
    <w:rsid w:val="00F97DF2"/>
    <w:rsid w:val="00FA0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3C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33C8"/>
    <w:pPr>
      <w:keepNext/>
      <w:jc w:val="center"/>
      <w:outlineLvl w:val="0"/>
    </w:pPr>
    <w:rPr>
      <w:rFonts w:ascii="Monotype Corsiva" w:hAnsi="Monotype Corsiva" w:cs="Monotype Corsiva"/>
      <w:b/>
      <w:bCs/>
      <w:i/>
      <w:i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33C8"/>
    <w:pPr>
      <w:keepNext/>
      <w:jc w:val="center"/>
      <w:outlineLvl w:val="2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33C8"/>
    <w:rPr>
      <w:rFonts w:ascii="Monotype Corsiva" w:hAnsi="Monotype Corsiva" w:cs="Monotype Corsiva"/>
      <w:b/>
      <w:bCs/>
      <w:i/>
      <w:iCs/>
      <w:sz w:val="20"/>
      <w:szCs w:val="20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333C8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7333C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72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21A7"/>
    <w:rPr>
      <w:rFonts w:ascii="Tahoma" w:hAnsi="Tahoma" w:cs="Tahoma"/>
      <w:sz w:val="16"/>
      <w:szCs w:val="16"/>
      <w:lang w:eastAsia="tr-TR"/>
    </w:rPr>
  </w:style>
  <w:style w:type="table" w:styleId="LightList-Accent3">
    <w:name w:val="Light List Accent 3"/>
    <w:basedOn w:val="TableNormal"/>
    <w:uiPriority w:val="99"/>
    <w:rsid w:val="00A80096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ListParagraph">
    <w:name w:val="List Paragraph"/>
    <w:basedOn w:val="Normal"/>
    <w:uiPriority w:val="99"/>
    <w:qFormat/>
    <w:rsid w:val="00B71346"/>
    <w:pPr>
      <w:ind w:left="720"/>
    </w:pPr>
  </w:style>
  <w:style w:type="character" w:customStyle="1" w:styleId="apple-converted-space">
    <w:name w:val="apple-converted-space"/>
    <w:uiPriority w:val="99"/>
    <w:rsid w:val="008708E4"/>
  </w:style>
  <w:style w:type="paragraph" w:styleId="NoSpacing">
    <w:name w:val="No Spacing"/>
    <w:uiPriority w:val="99"/>
    <w:qFormat/>
    <w:rsid w:val="003843B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70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2</Pages>
  <Words>541</Words>
  <Characters>3089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attila</dc:creator>
  <cp:keywords>sorubak.com</cp:keywords>
  <dc:description/>
  <cp:lastModifiedBy>edanur</cp:lastModifiedBy>
  <cp:revision>30</cp:revision>
  <dcterms:created xsi:type="dcterms:W3CDTF">2015-11-20T08:48:00Z</dcterms:created>
  <dcterms:modified xsi:type="dcterms:W3CDTF">2016-11-02T21:12:00Z</dcterms:modified>
</cp:coreProperties>
</file>