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1.Tarihte olay ve olgu kavramlarını açıklayarak, aşağıdaki bilgilerin olay ya da olgu olduklarını karşılarına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693"/>
        <w:gridCol w:w="709"/>
        <w:gridCol w:w="811"/>
      </w:tblGrid>
      <w:tr w:rsidR="00F50A04" w:rsidRPr="006E5358">
        <w:trPr>
          <w:trHeight w:val="695"/>
        </w:trPr>
        <w:tc>
          <w:tcPr>
            <w:tcW w:w="817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OLAY:</w:t>
            </w:r>
          </w:p>
        </w:tc>
        <w:tc>
          <w:tcPr>
            <w:tcW w:w="4213" w:type="dxa"/>
            <w:gridSpan w:val="3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Hayat içerisinde tek tek meydana gelen, kısa süreli değişmelere denir.</w:t>
            </w:r>
            <w:r w:rsidRPr="006E5358">
              <w:rPr>
                <w:b/>
                <w:bCs/>
                <w:sz w:val="18"/>
                <w:szCs w:val="18"/>
              </w:rPr>
              <w:t xml:space="preserve"> (3p)</w:t>
            </w:r>
          </w:p>
        </w:tc>
      </w:tr>
      <w:tr w:rsidR="00F50A04" w:rsidRPr="006E5358">
        <w:trPr>
          <w:trHeight w:val="695"/>
        </w:trPr>
        <w:tc>
          <w:tcPr>
            <w:tcW w:w="817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OLGU:</w:t>
            </w:r>
          </w:p>
        </w:tc>
        <w:tc>
          <w:tcPr>
            <w:tcW w:w="4213" w:type="dxa"/>
            <w:gridSpan w:val="3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Zamana yayılarak bir süreç içerisindeki değişmelere denir.</w:t>
            </w:r>
            <w:r w:rsidRPr="006E5358">
              <w:rPr>
                <w:b/>
                <w:bCs/>
                <w:sz w:val="18"/>
                <w:szCs w:val="18"/>
              </w:rPr>
              <w:t>(2p)</w:t>
            </w:r>
          </w:p>
        </w:tc>
      </w:tr>
      <w:tr w:rsidR="00F50A04" w:rsidRPr="006E5358">
        <w:tc>
          <w:tcPr>
            <w:tcW w:w="3510" w:type="dxa"/>
            <w:gridSpan w:val="2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OLAY</w:t>
            </w:r>
          </w:p>
        </w:tc>
        <w:tc>
          <w:tcPr>
            <w:tcW w:w="811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OLGU</w:t>
            </w:r>
          </w:p>
        </w:tc>
      </w:tr>
      <w:tr w:rsidR="00F50A04" w:rsidRPr="006E5358">
        <w:tc>
          <w:tcPr>
            <w:tcW w:w="3510" w:type="dxa"/>
            <w:gridSpan w:val="2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Malazgirt Savaşı</w:t>
            </w:r>
          </w:p>
        </w:tc>
        <w:tc>
          <w:tcPr>
            <w:tcW w:w="709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X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811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</w:tr>
      <w:tr w:rsidR="00F50A04" w:rsidRPr="006E5358">
        <w:tc>
          <w:tcPr>
            <w:tcW w:w="3510" w:type="dxa"/>
            <w:gridSpan w:val="2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Anadolu’nun Türkleşmesi</w:t>
            </w:r>
          </w:p>
        </w:tc>
        <w:tc>
          <w:tcPr>
            <w:tcW w:w="709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811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X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</w:tr>
      <w:tr w:rsidR="00F50A04" w:rsidRPr="006E5358">
        <w:tc>
          <w:tcPr>
            <w:tcW w:w="3510" w:type="dxa"/>
            <w:gridSpan w:val="2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Sanayi İnkılabı</w:t>
            </w:r>
          </w:p>
        </w:tc>
        <w:tc>
          <w:tcPr>
            <w:tcW w:w="709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X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811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</w:tr>
      <w:tr w:rsidR="00F50A04" w:rsidRPr="006E5358">
        <w:tc>
          <w:tcPr>
            <w:tcW w:w="3510" w:type="dxa"/>
            <w:gridSpan w:val="2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I.Dünya Savaşı</w:t>
            </w:r>
          </w:p>
        </w:tc>
        <w:tc>
          <w:tcPr>
            <w:tcW w:w="709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X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811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</w:tr>
      <w:tr w:rsidR="00F50A04" w:rsidRPr="006E5358">
        <w:tc>
          <w:tcPr>
            <w:tcW w:w="3510" w:type="dxa"/>
            <w:gridSpan w:val="2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Barış</w:t>
            </w:r>
          </w:p>
        </w:tc>
        <w:tc>
          <w:tcPr>
            <w:tcW w:w="709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811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X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</w:tr>
    </w:tbl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2.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2937"/>
      </w:tblGrid>
      <w:tr w:rsidR="00F50A04" w:rsidRPr="006E5358">
        <w:trPr>
          <w:trHeight w:val="836"/>
        </w:trPr>
        <w:tc>
          <w:tcPr>
            <w:tcW w:w="2093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Tarihi tasnif etmenin amacı nedir?</w:t>
            </w:r>
          </w:p>
        </w:tc>
        <w:tc>
          <w:tcPr>
            <w:tcW w:w="2937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 xml:space="preserve">Tarih çok geniş bir inceleme alanına sahip olduğundan araştırma ve inceleme yapmayı kolaylaştırmak için tasnif edilir. </w:t>
            </w:r>
            <w:r w:rsidRPr="006E5358">
              <w:rPr>
                <w:b/>
                <w:bCs/>
                <w:sz w:val="18"/>
                <w:szCs w:val="18"/>
              </w:rPr>
              <w:t>(4p)</w:t>
            </w:r>
          </w:p>
        </w:tc>
      </w:tr>
      <w:tr w:rsidR="00F50A04" w:rsidRPr="006E5358">
        <w:trPr>
          <w:trHeight w:val="537"/>
        </w:trPr>
        <w:tc>
          <w:tcPr>
            <w:tcW w:w="5030" w:type="dxa"/>
            <w:gridSpan w:val="2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Tarih tasnif çeşitlerini yazarak örnek veriniz.</w:t>
            </w:r>
          </w:p>
        </w:tc>
      </w:tr>
      <w:tr w:rsidR="00F50A04" w:rsidRPr="006E5358">
        <w:trPr>
          <w:trHeight w:val="537"/>
        </w:trPr>
        <w:tc>
          <w:tcPr>
            <w:tcW w:w="2093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TASNİF ÇEŞİDİ</w:t>
            </w:r>
          </w:p>
        </w:tc>
        <w:tc>
          <w:tcPr>
            <w:tcW w:w="2937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ÖRNEK</w:t>
            </w:r>
          </w:p>
        </w:tc>
      </w:tr>
      <w:tr w:rsidR="00F50A04" w:rsidRPr="006E5358">
        <w:trPr>
          <w:trHeight w:val="537"/>
        </w:trPr>
        <w:tc>
          <w:tcPr>
            <w:tcW w:w="2093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Zamana Göre Tasnif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937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15.yy- İlk çağ- Lale Devri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</w:tr>
      <w:tr w:rsidR="00F50A04" w:rsidRPr="006E5358">
        <w:trPr>
          <w:trHeight w:val="537"/>
        </w:trPr>
        <w:tc>
          <w:tcPr>
            <w:tcW w:w="2093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Mekana Göre Tasnif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937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Erzurum tarihi, Asya Tarihi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</w:tr>
      <w:tr w:rsidR="00F50A04" w:rsidRPr="006E5358">
        <w:trPr>
          <w:trHeight w:val="537"/>
        </w:trPr>
        <w:tc>
          <w:tcPr>
            <w:tcW w:w="2093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Konuya Göre Tasnif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937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SanatTTarihi, Hukuk Tarihi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</w:tr>
    </w:tbl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3.Tarih boyunca Türklerin kullandıkları takvimleri yazınız.</w:t>
      </w:r>
    </w:p>
    <w:p w:rsidR="00F50A04" w:rsidRDefault="00F50A04" w:rsidP="008164EB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a- 12 hayvanlı Türk Takvimi(2p)</w:t>
      </w:r>
    </w:p>
    <w:p w:rsidR="00F50A04" w:rsidRDefault="00F50A04" w:rsidP="008164EB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b- Hicri Takvim(2p)</w:t>
      </w:r>
    </w:p>
    <w:p w:rsidR="00F50A04" w:rsidRDefault="00F50A04" w:rsidP="008164EB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c- Celali Takvim(2p)</w:t>
      </w:r>
    </w:p>
    <w:p w:rsidR="00F50A04" w:rsidRDefault="00F50A04" w:rsidP="008164EB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d- Rumi Takvim(2p)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e-Miladi Takvim(2p)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4.Aşağıda verilen tarihlerin hangi yüzyıl, hangi yarı, hangi çeyrek olduklarını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1417"/>
        <w:gridCol w:w="1396"/>
        <w:gridCol w:w="1258"/>
      </w:tblGrid>
      <w:tr w:rsidR="00F50A04" w:rsidRPr="006E5358">
        <w:trPr>
          <w:trHeight w:val="332"/>
        </w:trPr>
        <w:tc>
          <w:tcPr>
            <w:tcW w:w="959" w:type="dxa"/>
          </w:tcPr>
          <w:p w:rsidR="00F50A04" w:rsidRPr="006E5358" w:rsidRDefault="00F50A04" w:rsidP="006E53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7" w:type="dxa"/>
          </w:tcPr>
          <w:p w:rsidR="00F50A04" w:rsidRPr="006E5358" w:rsidRDefault="00F50A04" w:rsidP="006E53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YÜZYIL</w:t>
            </w:r>
          </w:p>
        </w:tc>
        <w:tc>
          <w:tcPr>
            <w:tcW w:w="1396" w:type="dxa"/>
          </w:tcPr>
          <w:p w:rsidR="00F50A04" w:rsidRPr="006E5358" w:rsidRDefault="00F50A04" w:rsidP="006E53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YARI</w:t>
            </w:r>
          </w:p>
        </w:tc>
        <w:tc>
          <w:tcPr>
            <w:tcW w:w="1258" w:type="dxa"/>
          </w:tcPr>
          <w:p w:rsidR="00F50A04" w:rsidRPr="006E5358" w:rsidRDefault="00F50A04" w:rsidP="006E53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ÇEYREK</w:t>
            </w:r>
          </w:p>
        </w:tc>
      </w:tr>
      <w:tr w:rsidR="00F50A04" w:rsidRPr="006E5358">
        <w:trPr>
          <w:trHeight w:val="332"/>
        </w:trPr>
        <w:tc>
          <w:tcPr>
            <w:tcW w:w="959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MÖ.365</w:t>
            </w:r>
          </w:p>
        </w:tc>
        <w:tc>
          <w:tcPr>
            <w:tcW w:w="1417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MÖ 4.yy</w:t>
            </w:r>
          </w:p>
        </w:tc>
        <w:tc>
          <w:tcPr>
            <w:tcW w:w="1396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1.yarı</w:t>
            </w:r>
          </w:p>
        </w:tc>
        <w:tc>
          <w:tcPr>
            <w:tcW w:w="1258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2.çeyrek</w:t>
            </w:r>
            <w:r w:rsidRPr="006E5358">
              <w:rPr>
                <w:b/>
                <w:bCs/>
                <w:sz w:val="18"/>
                <w:szCs w:val="18"/>
              </w:rPr>
              <w:t>(2p)</w:t>
            </w:r>
          </w:p>
        </w:tc>
      </w:tr>
      <w:tr w:rsidR="00F50A04" w:rsidRPr="006E5358">
        <w:trPr>
          <w:trHeight w:val="332"/>
        </w:trPr>
        <w:tc>
          <w:tcPr>
            <w:tcW w:w="959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1453</w:t>
            </w:r>
          </w:p>
        </w:tc>
        <w:tc>
          <w:tcPr>
            <w:tcW w:w="1417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15.yy</w:t>
            </w:r>
          </w:p>
        </w:tc>
        <w:tc>
          <w:tcPr>
            <w:tcW w:w="1396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2.yarı</w:t>
            </w:r>
          </w:p>
        </w:tc>
        <w:tc>
          <w:tcPr>
            <w:tcW w:w="1258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3.çeyrek</w:t>
            </w:r>
            <w:r w:rsidRPr="006E5358">
              <w:rPr>
                <w:b/>
                <w:bCs/>
                <w:sz w:val="18"/>
                <w:szCs w:val="18"/>
              </w:rPr>
              <w:t>(2p)</w:t>
            </w:r>
          </w:p>
        </w:tc>
      </w:tr>
      <w:tr w:rsidR="00F50A04" w:rsidRPr="006E5358">
        <w:trPr>
          <w:trHeight w:val="332"/>
        </w:trPr>
        <w:tc>
          <w:tcPr>
            <w:tcW w:w="959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1789</w:t>
            </w:r>
          </w:p>
        </w:tc>
        <w:tc>
          <w:tcPr>
            <w:tcW w:w="1417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18.yy</w:t>
            </w:r>
          </w:p>
        </w:tc>
        <w:tc>
          <w:tcPr>
            <w:tcW w:w="1396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2.yarı</w:t>
            </w:r>
          </w:p>
        </w:tc>
        <w:tc>
          <w:tcPr>
            <w:tcW w:w="1258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4.çeyrek</w:t>
            </w:r>
            <w:r w:rsidRPr="006E5358">
              <w:rPr>
                <w:b/>
                <w:bCs/>
                <w:sz w:val="18"/>
                <w:szCs w:val="18"/>
              </w:rPr>
              <w:t>(2p)</w:t>
            </w:r>
          </w:p>
        </w:tc>
      </w:tr>
      <w:tr w:rsidR="00F50A04" w:rsidRPr="006E5358">
        <w:trPr>
          <w:trHeight w:val="332"/>
        </w:trPr>
        <w:tc>
          <w:tcPr>
            <w:tcW w:w="959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MÖ.201</w:t>
            </w:r>
          </w:p>
        </w:tc>
        <w:tc>
          <w:tcPr>
            <w:tcW w:w="1417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Mö.3.yy</w:t>
            </w:r>
          </w:p>
        </w:tc>
        <w:tc>
          <w:tcPr>
            <w:tcW w:w="1396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2.yarı</w:t>
            </w:r>
          </w:p>
        </w:tc>
        <w:tc>
          <w:tcPr>
            <w:tcW w:w="1258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4.çeyrek</w:t>
            </w:r>
            <w:r w:rsidRPr="006E5358">
              <w:rPr>
                <w:b/>
                <w:bCs/>
                <w:sz w:val="18"/>
                <w:szCs w:val="18"/>
              </w:rPr>
              <w:t>(2p)</w:t>
            </w:r>
          </w:p>
        </w:tc>
      </w:tr>
      <w:tr w:rsidR="00F50A04" w:rsidRPr="006E5358">
        <w:trPr>
          <w:trHeight w:val="332"/>
        </w:trPr>
        <w:tc>
          <w:tcPr>
            <w:tcW w:w="959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571</w:t>
            </w:r>
          </w:p>
        </w:tc>
        <w:tc>
          <w:tcPr>
            <w:tcW w:w="1417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6.yy</w:t>
            </w:r>
          </w:p>
        </w:tc>
        <w:tc>
          <w:tcPr>
            <w:tcW w:w="1396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2.yarı</w:t>
            </w:r>
          </w:p>
        </w:tc>
        <w:tc>
          <w:tcPr>
            <w:tcW w:w="1258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3.çeyrek</w:t>
            </w:r>
            <w:r w:rsidRPr="006E5358">
              <w:rPr>
                <w:b/>
                <w:bCs/>
                <w:sz w:val="18"/>
                <w:szCs w:val="18"/>
              </w:rPr>
              <w:t>(2p)</w:t>
            </w:r>
          </w:p>
        </w:tc>
      </w:tr>
    </w:tbl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5.Tarih öğrenmenin önemini beş madde halinde yazınz.</w:t>
      </w:r>
    </w:p>
    <w:p w:rsidR="00F50A04" w:rsidRPr="00F87C19" w:rsidRDefault="00F50A04" w:rsidP="008164EB">
      <w:pPr>
        <w:rPr>
          <w:i/>
          <w:iCs/>
          <w:sz w:val="18"/>
          <w:szCs w:val="18"/>
        </w:rPr>
      </w:pPr>
      <w:r w:rsidRPr="00F87C19">
        <w:rPr>
          <w:i/>
          <w:iCs/>
          <w:sz w:val="18"/>
          <w:szCs w:val="18"/>
        </w:rPr>
        <w:t>a-Geçmişten ders alarak geleceğe yön vermemizi sağlar</w:t>
      </w:r>
      <w:r>
        <w:rPr>
          <w:b/>
          <w:bCs/>
          <w:sz w:val="18"/>
          <w:szCs w:val="18"/>
        </w:rPr>
        <w:t>(2p)</w:t>
      </w:r>
    </w:p>
    <w:p w:rsidR="00F50A04" w:rsidRPr="00F87C19" w:rsidRDefault="00F50A04" w:rsidP="008164EB">
      <w:pPr>
        <w:rPr>
          <w:i/>
          <w:iCs/>
          <w:sz w:val="18"/>
          <w:szCs w:val="18"/>
        </w:rPr>
      </w:pPr>
      <w:r w:rsidRPr="00F87C19">
        <w:rPr>
          <w:i/>
          <w:iCs/>
          <w:sz w:val="18"/>
          <w:szCs w:val="18"/>
        </w:rPr>
        <w:t>b-Vatan ve millet sevgisi aşılar</w:t>
      </w:r>
      <w:r>
        <w:rPr>
          <w:b/>
          <w:bCs/>
          <w:sz w:val="18"/>
          <w:szCs w:val="18"/>
        </w:rPr>
        <w:t>(2p)</w:t>
      </w:r>
    </w:p>
    <w:p w:rsidR="00F50A04" w:rsidRPr="00F87C19" w:rsidRDefault="00F50A04" w:rsidP="008164EB">
      <w:pPr>
        <w:rPr>
          <w:i/>
          <w:iCs/>
          <w:sz w:val="18"/>
          <w:szCs w:val="18"/>
        </w:rPr>
      </w:pPr>
      <w:r w:rsidRPr="00F87C19">
        <w:rPr>
          <w:i/>
          <w:iCs/>
          <w:sz w:val="18"/>
          <w:szCs w:val="18"/>
        </w:rPr>
        <w:t>c-Dost ve düşmanlarımızı tanımamızı sağlar</w:t>
      </w:r>
      <w:r>
        <w:rPr>
          <w:b/>
          <w:bCs/>
          <w:sz w:val="18"/>
          <w:szCs w:val="18"/>
        </w:rPr>
        <w:t>(2p)</w:t>
      </w:r>
    </w:p>
    <w:p w:rsidR="00F50A04" w:rsidRPr="00F87C19" w:rsidRDefault="00F50A04" w:rsidP="008164EB">
      <w:pPr>
        <w:rPr>
          <w:i/>
          <w:iCs/>
          <w:sz w:val="18"/>
          <w:szCs w:val="18"/>
        </w:rPr>
      </w:pPr>
      <w:r w:rsidRPr="00F87C19">
        <w:rPr>
          <w:i/>
          <w:iCs/>
          <w:sz w:val="18"/>
          <w:szCs w:val="18"/>
        </w:rPr>
        <w:t>d-Gençlere milli şuur kazandırır</w:t>
      </w:r>
      <w:r>
        <w:rPr>
          <w:b/>
          <w:bCs/>
          <w:sz w:val="18"/>
          <w:szCs w:val="18"/>
        </w:rPr>
        <w:t>(2p)</w:t>
      </w:r>
    </w:p>
    <w:p w:rsidR="00F50A04" w:rsidRPr="00F87C19" w:rsidRDefault="00F50A04" w:rsidP="008164EB">
      <w:pPr>
        <w:rPr>
          <w:i/>
          <w:iCs/>
          <w:sz w:val="18"/>
          <w:szCs w:val="18"/>
        </w:rPr>
      </w:pPr>
      <w:r w:rsidRPr="00F87C19">
        <w:rPr>
          <w:i/>
          <w:iCs/>
          <w:sz w:val="18"/>
          <w:szCs w:val="18"/>
        </w:rPr>
        <w:t>e-İnsanlığın geçmişini kavratır.</w:t>
      </w:r>
      <w:r>
        <w:rPr>
          <w:b/>
          <w:bCs/>
          <w:sz w:val="18"/>
          <w:szCs w:val="18"/>
        </w:rPr>
        <w:t>(2p)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6.Aşağıda tarihin yararlandığı bilim dalları ve karşılıkları verilmiştir. Boş bırakılan yerleri tamamlarınız.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5"/>
        <w:gridCol w:w="2515"/>
      </w:tblGrid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Coğrafya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YER BİLİMİ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</w:tr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FİLOLOJİ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Dil bilimi</w:t>
            </w:r>
          </w:p>
        </w:tc>
      </w:tr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SOSYOLOJİ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Toplum bilimi</w:t>
            </w:r>
          </w:p>
        </w:tc>
      </w:tr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ARKEOLOJİ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Kazı bilimi</w:t>
            </w:r>
          </w:p>
        </w:tc>
      </w:tr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Paleografya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ESKİ YAZI BİLİMİ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</w:tr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EPİGRAFİ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Kitabeleri inceler</w:t>
            </w:r>
          </w:p>
        </w:tc>
      </w:tr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NÜMİZMATİK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Eski paraları inceler</w:t>
            </w:r>
          </w:p>
        </w:tc>
      </w:tr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HERALDİK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Armaları inceler</w:t>
            </w:r>
          </w:p>
        </w:tc>
      </w:tr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Antropoloji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İNSAN IRKLARINI İNCLER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</w:tr>
      <w:tr w:rsidR="00F50A04" w:rsidRPr="006E5358"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ETNOGRAFYA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2515" w:type="dxa"/>
          </w:tcPr>
          <w:p w:rsidR="00F50A04" w:rsidRPr="006E5358" w:rsidRDefault="00F50A04" w:rsidP="006E535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Kültür bilimi</w:t>
            </w:r>
          </w:p>
        </w:tc>
      </w:tr>
    </w:tbl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7.Sümer uygarlığına ait beş önemli özellik yazınız.</w:t>
      </w:r>
    </w:p>
    <w:p w:rsidR="00F50A04" w:rsidRPr="009501EF" w:rsidRDefault="00F50A04" w:rsidP="008164EB">
      <w:pPr>
        <w:rPr>
          <w:i/>
          <w:iCs/>
          <w:sz w:val="18"/>
          <w:szCs w:val="18"/>
        </w:rPr>
      </w:pPr>
      <w:r w:rsidRPr="009501EF">
        <w:rPr>
          <w:i/>
          <w:iCs/>
          <w:sz w:val="18"/>
          <w:szCs w:val="18"/>
        </w:rPr>
        <w:t>a- Şehir devletleri halinde yaşadılar</w:t>
      </w:r>
      <w:r>
        <w:rPr>
          <w:b/>
          <w:bCs/>
          <w:sz w:val="18"/>
          <w:szCs w:val="18"/>
        </w:rPr>
        <w:t>(2p)</w:t>
      </w:r>
    </w:p>
    <w:p w:rsidR="00F50A04" w:rsidRPr="009501EF" w:rsidRDefault="00F50A04" w:rsidP="008164EB">
      <w:pPr>
        <w:rPr>
          <w:i/>
          <w:iCs/>
          <w:sz w:val="18"/>
          <w:szCs w:val="18"/>
        </w:rPr>
      </w:pPr>
      <w:r w:rsidRPr="009501EF">
        <w:rPr>
          <w:i/>
          <w:iCs/>
          <w:sz w:val="18"/>
          <w:szCs w:val="18"/>
        </w:rPr>
        <w:t>b-Çivi yazısını buldular</w:t>
      </w:r>
      <w:r>
        <w:rPr>
          <w:b/>
          <w:bCs/>
          <w:sz w:val="18"/>
          <w:szCs w:val="18"/>
        </w:rPr>
        <w:t>(2p)</w:t>
      </w:r>
    </w:p>
    <w:p w:rsidR="00F50A04" w:rsidRPr="009501EF" w:rsidRDefault="00F50A04" w:rsidP="008164EB">
      <w:pPr>
        <w:rPr>
          <w:i/>
          <w:iCs/>
          <w:sz w:val="18"/>
          <w:szCs w:val="18"/>
        </w:rPr>
      </w:pPr>
      <w:r w:rsidRPr="009501EF">
        <w:rPr>
          <w:i/>
          <w:iCs/>
          <w:sz w:val="18"/>
          <w:szCs w:val="18"/>
        </w:rPr>
        <w:t>c-Ay yılına dayalı takvimi ilk defa yaptılar</w:t>
      </w:r>
      <w:r>
        <w:rPr>
          <w:b/>
          <w:bCs/>
          <w:sz w:val="18"/>
          <w:szCs w:val="18"/>
        </w:rPr>
        <w:t>(2p)</w:t>
      </w:r>
    </w:p>
    <w:p w:rsidR="00F50A04" w:rsidRPr="009501EF" w:rsidRDefault="00F50A04" w:rsidP="008164EB">
      <w:pPr>
        <w:rPr>
          <w:i/>
          <w:iCs/>
          <w:sz w:val="18"/>
          <w:szCs w:val="18"/>
        </w:rPr>
      </w:pPr>
      <w:r w:rsidRPr="009501EF">
        <w:rPr>
          <w:i/>
          <w:iCs/>
          <w:sz w:val="18"/>
          <w:szCs w:val="18"/>
        </w:rPr>
        <w:t>d-Urugakina ilk yazılı hukuk kurallarını yaptı</w:t>
      </w:r>
      <w:r>
        <w:rPr>
          <w:b/>
          <w:bCs/>
          <w:sz w:val="18"/>
          <w:szCs w:val="18"/>
        </w:rPr>
        <w:t>(2p)</w:t>
      </w:r>
    </w:p>
    <w:p w:rsidR="00F50A04" w:rsidRPr="009501EF" w:rsidRDefault="00F50A04" w:rsidP="008164EB">
      <w:pPr>
        <w:rPr>
          <w:i/>
          <w:iCs/>
          <w:sz w:val="18"/>
          <w:szCs w:val="18"/>
        </w:rPr>
      </w:pPr>
      <w:r w:rsidRPr="009501EF">
        <w:rPr>
          <w:i/>
          <w:iCs/>
          <w:sz w:val="18"/>
          <w:szCs w:val="18"/>
        </w:rPr>
        <w:t>e-Zigurat adı verilen tapınaklar yaptılar.</w:t>
      </w:r>
      <w:r>
        <w:rPr>
          <w:b/>
          <w:bCs/>
          <w:sz w:val="18"/>
          <w:szCs w:val="18"/>
        </w:rPr>
        <w:t>(2p)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8.Yazılışlarına göre tarih yazım çeşitlerini yazınız.</w:t>
      </w:r>
    </w:p>
    <w:p w:rsidR="00F50A04" w:rsidRPr="009501EF" w:rsidRDefault="00F50A04" w:rsidP="008164EB">
      <w:pPr>
        <w:rPr>
          <w:i/>
          <w:iCs/>
          <w:sz w:val="18"/>
          <w:szCs w:val="18"/>
        </w:rPr>
      </w:pPr>
      <w:r w:rsidRPr="009501EF">
        <w:rPr>
          <w:i/>
          <w:iCs/>
          <w:sz w:val="18"/>
          <w:szCs w:val="18"/>
        </w:rPr>
        <w:t>a- Hikayeci (rivayetçi) Tarih</w:t>
      </w:r>
      <w:r>
        <w:rPr>
          <w:b/>
          <w:bCs/>
          <w:sz w:val="18"/>
          <w:szCs w:val="18"/>
        </w:rPr>
        <w:t>(3p)</w:t>
      </w:r>
    </w:p>
    <w:p w:rsidR="00F50A04" w:rsidRPr="009501EF" w:rsidRDefault="00F50A04" w:rsidP="008164EB">
      <w:pPr>
        <w:rPr>
          <w:i/>
          <w:iCs/>
          <w:sz w:val="18"/>
          <w:szCs w:val="18"/>
        </w:rPr>
      </w:pPr>
      <w:r w:rsidRPr="009501EF">
        <w:rPr>
          <w:i/>
          <w:iCs/>
          <w:sz w:val="18"/>
          <w:szCs w:val="18"/>
        </w:rPr>
        <w:t>b-Öğretici ( pragmatist-faydacı) Tarih</w:t>
      </w:r>
      <w:r>
        <w:rPr>
          <w:b/>
          <w:bCs/>
          <w:sz w:val="18"/>
          <w:szCs w:val="18"/>
        </w:rPr>
        <w:t>(3p)</w:t>
      </w:r>
    </w:p>
    <w:p w:rsidR="00F50A04" w:rsidRPr="009501EF" w:rsidRDefault="00F50A04" w:rsidP="008164EB">
      <w:pPr>
        <w:rPr>
          <w:i/>
          <w:iCs/>
          <w:sz w:val="18"/>
          <w:szCs w:val="18"/>
        </w:rPr>
      </w:pPr>
      <w:r w:rsidRPr="009501EF">
        <w:rPr>
          <w:i/>
          <w:iCs/>
          <w:sz w:val="18"/>
          <w:szCs w:val="18"/>
        </w:rPr>
        <w:t>c-Neden</w:t>
      </w:r>
      <w:r>
        <w:rPr>
          <w:i/>
          <w:iCs/>
          <w:sz w:val="18"/>
          <w:szCs w:val="18"/>
        </w:rPr>
        <w:t>-</w:t>
      </w:r>
      <w:r w:rsidRPr="009501EF">
        <w:rPr>
          <w:i/>
          <w:iCs/>
          <w:sz w:val="18"/>
          <w:szCs w:val="18"/>
        </w:rPr>
        <w:t>nasılcı (bilimsel) Tarih</w:t>
      </w:r>
      <w:r>
        <w:rPr>
          <w:b/>
          <w:bCs/>
          <w:sz w:val="18"/>
          <w:szCs w:val="18"/>
        </w:rPr>
        <w:t>(4p)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9.Kültür ve uyarlık kavramlarını açıklayınız ve kültürlerin hangi yollarla yayıldığını yazınız.</w:t>
      </w:r>
    </w:p>
    <w:p w:rsidR="00F50A04" w:rsidRPr="009501EF" w:rsidRDefault="00F50A04" w:rsidP="008164EB">
      <w:pPr>
        <w:rPr>
          <w:i/>
          <w:iCs/>
          <w:sz w:val="18"/>
          <w:szCs w:val="18"/>
        </w:rPr>
      </w:pPr>
      <w:r w:rsidRPr="00832CAC">
        <w:rPr>
          <w:b/>
          <w:bCs/>
          <w:sz w:val="18"/>
          <w:szCs w:val="18"/>
        </w:rPr>
        <w:t>KÜLTÜR:</w:t>
      </w:r>
      <w:r>
        <w:rPr>
          <w:i/>
          <w:iCs/>
          <w:sz w:val="18"/>
          <w:szCs w:val="18"/>
        </w:rPr>
        <w:t>Bir millete ait maddi ve manevi değerlerin toplamına denir.</w:t>
      </w:r>
      <w:r>
        <w:rPr>
          <w:b/>
          <w:bCs/>
          <w:sz w:val="18"/>
          <w:szCs w:val="18"/>
        </w:rPr>
        <w:t>(2p)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184A2E" w:rsidRDefault="00F50A04" w:rsidP="008164EB">
      <w:pPr>
        <w:rPr>
          <w:i/>
          <w:iCs/>
          <w:sz w:val="18"/>
          <w:szCs w:val="18"/>
        </w:rPr>
      </w:pPr>
      <w:r w:rsidRPr="00832CAC">
        <w:rPr>
          <w:b/>
          <w:bCs/>
          <w:sz w:val="18"/>
          <w:szCs w:val="18"/>
        </w:rPr>
        <w:t>UYGARLIK:</w:t>
      </w:r>
      <w:r w:rsidRPr="00184A2E">
        <w:rPr>
          <w:i/>
          <w:iCs/>
          <w:sz w:val="18"/>
          <w:szCs w:val="18"/>
        </w:rPr>
        <w:t>Tüm insanlığın ortak mirasına denir</w:t>
      </w:r>
      <w:r>
        <w:rPr>
          <w:b/>
          <w:bCs/>
          <w:sz w:val="18"/>
          <w:szCs w:val="18"/>
        </w:rPr>
        <w:t>(2p)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184A2E" w:rsidRDefault="00F50A04" w:rsidP="008164EB">
      <w:pPr>
        <w:rPr>
          <w:i/>
          <w:iCs/>
          <w:sz w:val="18"/>
          <w:szCs w:val="18"/>
        </w:rPr>
      </w:pPr>
      <w:r w:rsidRPr="00832CAC">
        <w:rPr>
          <w:b/>
          <w:bCs/>
          <w:sz w:val="18"/>
          <w:szCs w:val="18"/>
        </w:rPr>
        <w:t>YAYILMA YOLLARI:</w:t>
      </w:r>
      <w:r w:rsidRPr="00184A2E">
        <w:rPr>
          <w:i/>
          <w:iCs/>
          <w:sz w:val="18"/>
          <w:szCs w:val="18"/>
        </w:rPr>
        <w:t>Kültü ve uygarlıklar;</w:t>
      </w:r>
    </w:p>
    <w:p w:rsidR="00F50A04" w:rsidRPr="00184A2E" w:rsidRDefault="00F50A04" w:rsidP="008164EB">
      <w:pPr>
        <w:rPr>
          <w:i/>
          <w:iCs/>
          <w:sz w:val="18"/>
          <w:szCs w:val="18"/>
        </w:rPr>
      </w:pPr>
      <w:r w:rsidRPr="00184A2E">
        <w:rPr>
          <w:i/>
          <w:iCs/>
          <w:sz w:val="18"/>
          <w:szCs w:val="18"/>
        </w:rPr>
        <w:t>Göç</w:t>
      </w:r>
      <w:r>
        <w:rPr>
          <w:b/>
          <w:bCs/>
          <w:sz w:val="18"/>
          <w:szCs w:val="18"/>
        </w:rPr>
        <w:t>(2p)</w:t>
      </w:r>
    </w:p>
    <w:p w:rsidR="00F50A04" w:rsidRPr="00184A2E" w:rsidRDefault="00F50A04" w:rsidP="008164EB">
      <w:pPr>
        <w:rPr>
          <w:i/>
          <w:iCs/>
          <w:sz w:val="18"/>
          <w:szCs w:val="18"/>
        </w:rPr>
      </w:pPr>
      <w:r w:rsidRPr="00184A2E">
        <w:rPr>
          <w:i/>
          <w:iCs/>
          <w:sz w:val="18"/>
          <w:szCs w:val="18"/>
        </w:rPr>
        <w:t>Savaş</w:t>
      </w:r>
      <w:r>
        <w:rPr>
          <w:b/>
          <w:bCs/>
          <w:sz w:val="18"/>
          <w:szCs w:val="18"/>
        </w:rPr>
        <w:t>(2p)</w:t>
      </w:r>
    </w:p>
    <w:p w:rsidR="00F50A04" w:rsidRPr="00184A2E" w:rsidRDefault="00F50A04" w:rsidP="008164EB">
      <w:pPr>
        <w:rPr>
          <w:i/>
          <w:iCs/>
          <w:sz w:val="18"/>
          <w:szCs w:val="18"/>
        </w:rPr>
      </w:pPr>
      <w:r w:rsidRPr="00184A2E">
        <w:rPr>
          <w:i/>
          <w:iCs/>
          <w:sz w:val="18"/>
          <w:szCs w:val="18"/>
        </w:rPr>
        <w:t>Ticaret gibi yollarla yayılır.</w:t>
      </w:r>
      <w:r>
        <w:rPr>
          <w:b/>
          <w:bCs/>
          <w:sz w:val="18"/>
          <w:szCs w:val="18"/>
        </w:rPr>
        <w:t>(2p)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10.Tarih öncesi  ve tarihi çağları şema halinde  gösteriniz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03"/>
        <w:gridCol w:w="1665"/>
        <w:gridCol w:w="1747"/>
      </w:tblGrid>
      <w:tr w:rsidR="00F50A04" w:rsidRPr="006E5358">
        <w:trPr>
          <w:trHeight w:val="463"/>
        </w:trPr>
        <w:tc>
          <w:tcPr>
            <w:tcW w:w="3168" w:type="dxa"/>
            <w:gridSpan w:val="2"/>
          </w:tcPr>
          <w:p w:rsidR="00F50A04" w:rsidRPr="006E5358" w:rsidRDefault="00F50A04" w:rsidP="00D273CC">
            <w:pPr>
              <w:ind w:left="25"/>
              <w:jc w:val="center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TARİH ÖNCESİ DÖNEMLER</w:t>
            </w:r>
          </w:p>
        </w:tc>
        <w:tc>
          <w:tcPr>
            <w:tcW w:w="1747" w:type="dxa"/>
          </w:tcPr>
          <w:p w:rsidR="00F50A04" w:rsidRPr="006E5358" w:rsidRDefault="00F50A04" w:rsidP="00D273CC">
            <w:pPr>
              <w:ind w:left="25"/>
              <w:jc w:val="center"/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TARİHİ DÖNEMLER</w:t>
            </w:r>
          </w:p>
        </w:tc>
      </w:tr>
      <w:tr w:rsidR="00F50A04" w:rsidRPr="006E5358">
        <w:trPr>
          <w:trHeight w:val="325"/>
        </w:trPr>
        <w:tc>
          <w:tcPr>
            <w:tcW w:w="1503" w:type="dxa"/>
          </w:tcPr>
          <w:p w:rsidR="00F50A04" w:rsidRPr="006E5358" w:rsidRDefault="00F50A04" w:rsidP="00D273CC">
            <w:pPr>
              <w:ind w:left="25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TAŞ DEVRİ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1665" w:type="dxa"/>
          </w:tcPr>
          <w:p w:rsidR="00F50A04" w:rsidRPr="006E5358" w:rsidRDefault="00F50A04" w:rsidP="00D273CC">
            <w:pPr>
              <w:ind w:left="25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MADEN DEVRİ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</w:tc>
        <w:tc>
          <w:tcPr>
            <w:tcW w:w="1747" w:type="dxa"/>
            <w:vMerge w:val="restart"/>
          </w:tcPr>
          <w:p w:rsidR="00F50A04" w:rsidRPr="006E5358" w:rsidRDefault="00F50A04">
            <w:pPr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İlk çağ (Mö 3200-MS 375)</w:t>
            </w:r>
          </w:p>
          <w:p w:rsidR="00F50A04" w:rsidRPr="006E5358" w:rsidRDefault="00F50A04">
            <w:pPr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Orta çağ (375-1453)</w:t>
            </w:r>
          </w:p>
          <w:p w:rsidR="00F50A04" w:rsidRPr="006E5358" w:rsidRDefault="00F50A04">
            <w:pPr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Yeni çağ (1453-1789)</w:t>
            </w:r>
          </w:p>
          <w:p w:rsidR="00F50A04" w:rsidRPr="006E5358" w:rsidRDefault="00F50A04">
            <w:pPr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Yakın çağ(1789-….)</w:t>
            </w:r>
          </w:p>
          <w:p w:rsidR="00F50A04" w:rsidRPr="006E5358" w:rsidRDefault="00F50A04">
            <w:pPr>
              <w:rPr>
                <w:b/>
                <w:bCs/>
                <w:sz w:val="18"/>
                <w:szCs w:val="18"/>
              </w:rPr>
            </w:pPr>
            <w:r w:rsidRPr="006E5358">
              <w:rPr>
                <w:b/>
                <w:bCs/>
                <w:sz w:val="18"/>
                <w:szCs w:val="18"/>
              </w:rPr>
              <w:t>(2p)</w:t>
            </w:r>
          </w:p>
          <w:p w:rsidR="00F50A04" w:rsidRPr="006E5358" w:rsidRDefault="00F50A04" w:rsidP="00D273C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50A04" w:rsidRPr="006E5358">
        <w:trPr>
          <w:trHeight w:val="2648"/>
        </w:trPr>
        <w:tc>
          <w:tcPr>
            <w:tcW w:w="1503" w:type="dxa"/>
          </w:tcPr>
          <w:p w:rsidR="00F50A04" w:rsidRPr="006E5358" w:rsidRDefault="00F50A04" w:rsidP="00D273CC">
            <w:pPr>
              <w:ind w:left="25"/>
              <w:rPr>
                <w:b/>
                <w:bCs/>
                <w:sz w:val="18"/>
                <w:szCs w:val="18"/>
              </w:rPr>
            </w:pPr>
          </w:p>
          <w:p w:rsidR="00F50A04" w:rsidRPr="006E5358" w:rsidRDefault="00F50A04" w:rsidP="00D273CC">
            <w:pPr>
              <w:ind w:left="25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Eski taş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  <w:p w:rsidR="00F50A04" w:rsidRPr="006E5358" w:rsidRDefault="00F50A04" w:rsidP="00D273CC">
            <w:pPr>
              <w:ind w:left="25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Orta taş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  <w:p w:rsidR="00F50A04" w:rsidRPr="006E5358" w:rsidRDefault="00F50A04" w:rsidP="00D273CC">
            <w:pPr>
              <w:ind w:left="25"/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Yeni taş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  <w:p w:rsidR="00F50A04" w:rsidRPr="006E5358" w:rsidRDefault="00F50A04" w:rsidP="00D273CC">
            <w:pPr>
              <w:ind w:left="2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</w:tcPr>
          <w:p w:rsidR="00F50A04" w:rsidRPr="006E5358" w:rsidRDefault="00F50A04">
            <w:pPr>
              <w:rPr>
                <w:b/>
                <w:bCs/>
                <w:sz w:val="18"/>
                <w:szCs w:val="18"/>
              </w:rPr>
            </w:pPr>
          </w:p>
          <w:p w:rsidR="00F50A04" w:rsidRPr="006E5358" w:rsidRDefault="00F50A04" w:rsidP="00D273CC">
            <w:pPr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Bakır devri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  <w:p w:rsidR="00F50A04" w:rsidRPr="006E5358" w:rsidRDefault="00F50A04" w:rsidP="00D273CC">
            <w:pPr>
              <w:rPr>
                <w:i/>
                <w:i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Tunç devri</w:t>
            </w:r>
            <w:r w:rsidRPr="006E5358">
              <w:rPr>
                <w:b/>
                <w:bCs/>
                <w:sz w:val="18"/>
                <w:szCs w:val="18"/>
              </w:rPr>
              <w:t>(1p)</w:t>
            </w:r>
          </w:p>
          <w:p w:rsidR="00F50A04" w:rsidRPr="006E5358" w:rsidRDefault="00F50A04" w:rsidP="00D273CC">
            <w:pPr>
              <w:rPr>
                <w:b/>
                <w:bCs/>
                <w:sz w:val="18"/>
                <w:szCs w:val="18"/>
              </w:rPr>
            </w:pPr>
            <w:r w:rsidRPr="006E5358">
              <w:rPr>
                <w:i/>
                <w:iCs/>
                <w:sz w:val="18"/>
                <w:szCs w:val="18"/>
              </w:rPr>
              <w:t>Demir devri</w:t>
            </w:r>
            <w:r w:rsidRPr="006E5358">
              <w:rPr>
                <w:b/>
                <w:bCs/>
                <w:sz w:val="18"/>
                <w:szCs w:val="18"/>
              </w:rPr>
              <w:t>(1</w:t>
            </w:r>
            <w:bookmarkStart w:id="0" w:name="_GoBack"/>
            <w:bookmarkEnd w:id="0"/>
            <w:r w:rsidRPr="006E5358">
              <w:rPr>
                <w:b/>
                <w:bCs/>
                <w:sz w:val="18"/>
                <w:szCs w:val="18"/>
              </w:rPr>
              <w:t>p)</w:t>
            </w:r>
          </w:p>
        </w:tc>
        <w:tc>
          <w:tcPr>
            <w:tcW w:w="1747" w:type="dxa"/>
            <w:vMerge/>
          </w:tcPr>
          <w:p w:rsidR="00F50A04" w:rsidRPr="006E5358" w:rsidRDefault="00F50A04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NOT:HER SORU 10 PUANDIR.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HANİFİ KARATAŞ                                          MÜRÜVVET AĞIRBAŞ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>TARİH ÖĞR.                                                   TARİH ÖĞR.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 xml:space="preserve">                                           HARUN ŞANLI 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  <w:r w:rsidRPr="00832CAC">
        <w:rPr>
          <w:b/>
          <w:bCs/>
          <w:sz w:val="18"/>
          <w:szCs w:val="18"/>
        </w:rPr>
        <w:t xml:space="preserve">                                           OKUL MÜDÜRÜ</w:t>
      </w: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p w:rsidR="00F50A04" w:rsidRPr="00832CAC" w:rsidRDefault="00F50A04" w:rsidP="008164EB">
      <w:pPr>
        <w:rPr>
          <w:b/>
          <w:bCs/>
          <w:sz w:val="18"/>
          <w:szCs w:val="18"/>
        </w:rPr>
      </w:pPr>
    </w:p>
    <w:sectPr w:rsidR="00F50A04" w:rsidRPr="00832CAC" w:rsidSect="00936717">
      <w:headerReference w:type="default" r:id="rId7"/>
      <w:headerReference w:type="first" r:id="rId8"/>
      <w:pgSz w:w="11906" w:h="16838"/>
      <w:pgMar w:top="1038" w:right="566" w:bottom="426" w:left="851" w:header="426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A04" w:rsidRDefault="00F50A04" w:rsidP="00B71C9D">
      <w:pPr>
        <w:spacing w:after="0" w:line="240" w:lineRule="auto"/>
      </w:pPr>
      <w:r>
        <w:separator/>
      </w:r>
    </w:p>
  </w:endnote>
  <w:endnote w:type="continuationSeparator" w:id="1">
    <w:p w:rsidR="00F50A04" w:rsidRDefault="00F50A04" w:rsidP="00B7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A04" w:rsidRDefault="00F50A04" w:rsidP="00B71C9D">
      <w:pPr>
        <w:spacing w:after="0" w:line="240" w:lineRule="auto"/>
      </w:pPr>
      <w:r>
        <w:separator/>
      </w:r>
    </w:p>
  </w:footnote>
  <w:footnote w:type="continuationSeparator" w:id="1">
    <w:p w:rsidR="00F50A04" w:rsidRDefault="00F50A04" w:rsidP="00B71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A04" w:rsidRDefault="00F50A04" w:rsidP="00B71C9D">
    <w:pPr>
      <w:pStyle w:val="Header"/>
      <w:ind w:left="-851" w:firstLine="851"/>
    </w:pPr>
  </w:p>
  <w:p w:rsidR="00F50A04" w:rsidRDefault="00F50A04" w:rsidP="00B71C9D">
    <w:pPr>
      <w:pStyle w:val="Header"/>
      <w:ind w:left="-851" w:firstLine="85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A04" w:rsidRPr="00551486" w:rsidRDefault="00F50A04" w:rsidP="00766C46">
    <w:pPr>
      <w:pStyle w:val="NoSpacing"/>
      <w:tabs>
        <w:tab w:val="left" w:pos="7576"/>
      </w:tabs>
      <w:rPr>
        <w:b/>
        <w:bCs/>
      </w:rPr>
    </w:pPr>
    <w:r>
      <w:rPr>
        <w:b/>
        <w:bCs/>
      </w:rPr>
      <w:t>ADI- SOYADI:</w:t>
    </w:r>
    <w:r>
      <w:rPr>
        <w:b/>
        <w:bCs/>
      </w:rPr>
      <w:tab/>
      <w:t>19/11/2016</w:t>
    </w:r>
  </w:p>
  <w:p w:rsidR="00F50A04" w:rsidRPr="00551486" w:rsidRDefault="00F50A04" w:rsidP="00766C46">
    <w:pPr>
      <w:pStyle w:val="NoSpacing"/>
      <w:rPr>
        <w:b/>
        <w:bCs/>
      </w:rPr>
    </w:pPr>
    <w:r w:rsidRPr="00551486">
      <w:rPr>
        <w:b/>
        <w:bCs/>
      </w:rPr>
      <w:t xml:space="preserve">SINIF- NO: </w:t>
    </w:r>
  </w:p>
  <w:p w:rsidR="00F50A04" w:rsidRPr="00551486" w:rsidRDefault="00F50A04" w:rsidP="00766C46">
    <w:pPr>
      <w:pStyle w:val="NoSpacing"/>
      <w:rPr>
        <w:b/>
        <w:bCs/>
      </w:rPr>
    </w:pPr>
  </w:p>
  <w:p w:rsidR="00F50A04" w:rsidRPr="00551486" w:rsidRDefault="00F50A04" w:rsidP="00832CAC">
    <w:pPr>
      <w:pStyle w:val="NoSpacing"/>
      <w:jc w:val="center"/>
      <w:rPr>
        <w:b/>
        <w:bCs/>
      </w:rPr>
    </w:pPr>
    <w:r>
      <w:rPr>
        <w:b/>
        <w:bCs/>
      </w:rPr>
      <w:t>2016-2017  EĞİTİM-ÖĞRETİM YILI I.DÖNEM 9</w:t>
    </w:r>
    <w:r w:rsidRPr="00551486">
      <w:rPr>
        <w:b/>
        <w:bCs/>
      </w:rPr>
      <w:t>.S</w:t>
    </w:r>
    <w:r>
      <w:rPr>
        <w:b/>
        <w:bCs/>
      </w:rPr>
      <w:t>INIFLAR TARİH</w:t>
    </w:r>
    <w:r w:rsidRPr="00551486">
      <w:rPr>
        <w:b/>
        <w:bCs/>
      </w:rPr>
      <w:t xml:space="preserve"> DERSİ YAZILI SINAV SORULARI</w:t>
    </w:r>
  </w:p>
  <w:p w:rsidR="00F50A04" w:rsidRDefault="00F50A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B303B"/>
    <w:multiLevelType w:val="hybridMultilevel"/>
    <w:tmpl w:val="A5F2D1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66D97"/>
    <w:multiLevelType w:val="hybridMultilevel"/>
    <w:tmpl w:val="608A0D0C"/>
    <w:lvl w:ilvl="0" w:tplc="973C7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0EF"/>
    <w:rsid w:val="00015F09"/>
    <w:rsid w:val="00077F55"/>
    <w:rsid w:val="000C7706"/>
    <w:rsid w:val="000D4DD9"/>
    <w:rsid w:val="000E50CB"/>
    <w:rsid w:val="000F48A1"/>
    <w:rsid w:val="001129AB"/>
    <w:rsid w:val="00146B5E"/>
    <w:rsid w:val="0017748A"/>
    <w:rsid w:val="00184A2E"/>
    <w:rsid w:val="0023366D"/>
    <w:rsid w:val="00242F60"/>
    <w:rsid w:val="00307628"/>
    <w:rsid w:val="003337CD"/>
    <w:rsid w:val="0038231E"/>
    <w:rsid w:val="003A629D"/>
    <w:rsid w:val="003C4E23"/>
    <w:rsid w:val="004A28EF"/>
    <w:rsid w:val="00511172"/>
    <w:rsid w:val="00551486"/>
    <w:rsid w:val="00560C61"/>
    <w:rsid w:val="0057490D"/>
    <w:rsid w:val="005770A5"/>
    <w:rsid w:val="00652EBE"/>
    <w:rsid w:val="006876C7"/>
    <w:rsid w:val="006E325C"/>
    <w:rsid w:val="006E5358"/>
    <w:rsid w:val="00766C46"/>
    <w:rsid w:val="00777085"/>
    <w:rsid w:val="00790408"/>
    <w:rsid w:val="007B109C"/>
    <w:rsid w:val="008164EB"/>
    <w:rsid w:val="00832CAC"/>
    <w:rsid w:val="008809A7"/>
    <w:rsid w:val="00895EB8"/>
    <w:rsid w:val="00936717"/>
    <w:rsid w:val="009501EF"/>
    <w:rsid w:val="009B30EF"/>
    <w:rsid w:val="009B312B"/>
    <w:rsid w:val="009C6FDA"/>
    <w:rsid w:val="00A04D60"/>
    <w:rsid w:val="00A47B8F"/>
    <w:rsid w:val="00A7270C"/>
    <w:rsid w:val="00AE199A"/>
    <w:rsid w:val="00B211B0"/>
    <w:rsid w:val="00B71C9D"/>
    <w:rsid w:val="00BB0AB6"/>
    <w:rsid w:val="00CC16B9"/>
    <w:rsid w:val="00CD6542"/>
    <w:rsid w:val="00D03214"/>
    <w:rsid w:val="00D273CC"/>
    <w:rsid w:val="00DE015E"/>
    <w:rsid w:val="00E03E23"/>
    <w:rsid w:val="00E67253"/>
    <w:rsid w:val="00F50A04"/>
    <w:rsid w:val="00F605C0"/>
    <w:rsid w:val="00F8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54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71C9D"/>
  </w:style>
  <w:style w:type="paragraph" w:styleId="Footer">
    <w:name w:val="footer"/>
    <w:basedOn w:val="Normal"/>
    <w:link w:val="FooterChar"/>
    <w:uiPriority w:val="99"/>
    <w:rsid w:val="00B7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1C9D"/>
  </w:style>
  <w:style w:type="paragraph" w:styleId="NoSpacing">
    <w:name w:val="No Spacing"/>
    <w:uiPriority w:val="99"/>
    <w:qFormat/>
    <w:rsid w:val="00B71C9D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B71C9D"/>
    <w:pPr>
      <w:ind w:left="720"/>
    </w:pPr>
  </w:style>
  <w:style w:type="table" w:styleId="TableGrid">
    <w:name w:val="Table Grid"/>
    <w:basedOn w:val="TableNormal"/>
    <w:uiPriority w:val="99"/>
    <w:rsid w:val="00895EB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493</Words>
  <Characters>2816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ACER</dc:creator>
  <cp:keywords>sorubak.com</cp:keywords>
  <dc:description/>
  <cp:lastModifiedBy>edanur</cp:lastModifiedBy>
  <cp:revision>4</cp:revision>
  <dcterms:created xsi:type="dcterms:W3CDTF">2015-11-18T18:57:00Z</dcterms:created>
  <dcterms:modified xsi:type="dcterms:W3CDTF">2016-11-05T09:11:00Z</dcterms:modified>
  <cp:category>sorubak.com</cp:category>
</cp:coreProperties>
</file>