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4C5" w:rsidRDefault="009F34C5" w:rsidP="007C320D">
      <w:pPr>
        <w:pStyle w:val="BodyText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Ad – Soyad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:</w:t>
      </w:r>
    </w:p>
    <w:p w:rsidR="009F34C5" w:rsidRDefault="009F34C5" w:rsidP="007C320D">
      <w:pPr>
        <w:pStyle w:val="BodyText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Sınıf – No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:</w:t>
      </w:r>
    </w:p>
    <w:p w:rsidR="009F34C5" w:rsidRDefault="009F34C5" w:rsidP="007C320D">
      <w:pPr>
        <w:pStyle w:val="BodyText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:rsidR="009F34C5" w:rsidRDefault="009F34C5" w:rsidP="007C320D">
      <w:pPr>
        <w:pStyle w:val="BodyTex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NECİP SARIBEKİR MESLEKİ VE TEKNİK ANADOLU LİSESİ </w:t>
      </w:r>
    </w:p>
    <w:p w:rsidR="009F34C5" w:rsidRDefault="009F34C5" w:rsidP="007C320D">
      <w:pPr>
        <w:pStyle w:val="BodyTex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2016-2017  EĞİTİM - ÖĞRETİM YILI </w:t>
      </w:r>
      <w:r w:rsidRPr="007C320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9. SINIF TARİH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DERSİ 1. DÖNEM 1. SINAVI </w:t>
      </w:r>
    </w:p>
    <w:p w:rsidR="009F34C5" w:rsidRDefault="009F34C5" w:rsidP="007C320D">
      <w:pPr>
        <w:pStyle w:val="BodyText"/>
        <w:rPr>
          <w:rFonts w:ascii="Times New Roman" w:hAnsi="Times New Roman" w:cs="Times New Roman"/>
          <w:b/>
          <w:bCs/>
          <w:sz w:val="24"/>
          <w:szCs w:val="24"/>
        </w:rPr>
      </w:pPr>
    </w:p>
    <w:p w:rsidR="009F34C5" w:rsidRDefault="009F34C5" w:rsidP="007C320D">
      <w:pPr>
        <w:pStyle w:val="BodyText"/>
        <w:jc w:val="left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Aşağıda verilen boşlukları doldurunuz. (12x5 = 60 p.)</w:t>
      </w:r>
    </w:p>
    <w:p w:rsidR="009F34C5" w:rsidRDefault="009F34C5" w:rsidP="0066702F">
      <w:pPr>
        <w:pStyle w:val="BodyText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:rsidR="009F34C5" w:rsidRDefault="009F34C5" w:rsidP="0066702F">
      <w:pPr>
        <w:pStyle w:val="BodyText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Atatürk, Türk tarihinin bilimsel yöntemlerle araştırılması için 1931’de ................................................. Cemiyeti’ni kurdu.</w:t>
      </w:r>
    </w:p>
    <w:p w:rsidR="009F34C5" w:rsidRPr="0066702F" w:rsidRDefault="009F34C5" w:rsidP="0066702F">
      <w:pPr>
        <w:pStyle w:val="BodyText"/>
        <w:ind w:left="720"/>
        <w:jc w:val="left"/>
        <w:rPr>
          <w:rFonts w:ascii="Times New Roman" w:hAnsi="Times New Roman" w:cs="Times New Roman"/>
          <w:sz w:val="24"/>
          <w:szCs w:val="24"/>
        </w:rPr>
      </w:pPr>
    </w:p>
    <w:p w:rsidR="009F34C5" w:rsidRPr="0066702F" w:rsidRDefault="009F34C5" w:rsidP="0066702F">
      <w:pPr>
        <w:pStyle w:val="BodyText"/>
        <w:numPr>
          <w:ilvl w:val="0"/>
          <w:numId w:val="1"/>
        </w:numPr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İstanbul tarihi .......................................... tasnife örnektir.</w:t>
      </w:r>
    </w:p>
    <w:p w:rsidR="009F34C5" w:rsidRPr="0066702F" w:rsidRDefault="009F34C5" w:rsidP="0066702F">
      <w:pPr>
        <w:pStyle w:val="BodyText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:rsidR="009F34C5" w:rsidRPr="0066702F" w:rsidRDefault="009F34C5" w:rsidP="0066702F">
      <w:pPr>
        <w:pStyle w:val="BodyText"/>
        <w:numPr>
          <w:ilvl w:val="0"/>
          <w:numId w:val="1"/>
        </w:numPr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Maniler, atasözleri, destanlar ................................................. kaynak grubuna girer.</w:t>
      </w:r>
    </w:p>
    <w:p w:rsidR="009F34C5" w:rsidRPr="0066702F" w:rsidRDefault="009F34C5" w:rsidP="0066702F">
      <w:pPr>
        <w:pStyle w:val="BodyText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:rsidR="009F34C5" w:rsidRPr="0066702F" w:rsidRDefault="009F34C5" w:rsidP="0066702F">
      <w:pPr>
        <w:pStyle w:val="BodyText"/>
        <w:numPr>
          <w:ilvl w:val="0"/>
          <w:numId w:val="1"/>
        </w:numPr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Tarih biliminin yönteminde;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verilerin birleştirilerek kitabın yazma aşamasına geçilmesine .................................................. denir.</w:t>
      </w:r>
    </w:p>
    <w:p w:rsidR="009F34C5" w:rsidRPr="0066702F" w:rsidRDefault="009F34C5" w:rsidP="0066702F">
      <w:pPr>
        <w:pStyle w:val="BodyText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:rsidR="009F34C5" w:rsidRPr="0066702F" w:rsidRDefault="009F34C5" w:rsidP="0066702F">
      <w:pPr>
        <w:pStyle w:val="BodyText"/>
        <w:numPr>
          <w:ilvl w:val="0"/>
          <w:numId w:val="1"/>
        </w:numPr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 Hikayeci tarihin öncüsüdür. Tukudides ise .................................... tarih yazıcılığının öncüsüdür.</w:t>
      </w:r>
    </w:p>
    <w:p w:rsidR="009F34C5" w:rsidRPr="0066702F" w:rsidRDefault="009F34C5" w:rsidP="0066702F">
      <w:pPr>
        <w:pStyle w:val="BodyText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:rsidR="009F34C5" w:rsidRPr="0066702F" w:rsidRDefault="009F34C5" w:rsidP="0066702F">
      <w:pPr>
        <w:pStyle w:val="BodyText"/>
        <w:numPr>
          <w:ilvl w:val="0"/>
          <w:numId w:val="1"/>
        </w:numPr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Tarihe yardımcı bilimlerden kazı bilimine ........................................., Armaları inceleyen bilime ise .................................................. denir.</w:t>
      </w:r>
    </w:p>
    <w:p w:rsidR="009F34C5" w:rsidRPr="0066702F" w:rsidRDefault="009F34C5" w:rsidP="0066702F">
      <w:pPr>
        <w:pStyle w:val="BodyText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:rsidR="009F34C5" w:rsidRPr="0066702F" w:rsidRDefault="009F34C5" w:rsidP="0066702F">
      <w:pPr>
        <w:pStyle w:val="BodyText"/>
        <w:numPr>
          <w:ilvl w:val="0"/>
          <w:numId w:val="1"/>
        </w:numPr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Tarihte Ay yılı takvimini ilk kez ..........................................., güneş yılı takvimini ise ......................... medeniyeti bulmuştur.</w:t>
      </w:r>
    </w:p>
    <w:p w:rsidR="009F34C5" w:rsidRPr="0066702F" w:rsidRDefault="009F34C5" w:rsidP="0066702F">
      <w:pPr>
        <w:pStyle w:val="BodyText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:rsidR="009F34C5" w:rsidRDefault="009F34C5" w:rsidP="0066702F">
      <w:pPr>
        <w:pStyle w:val="BodyText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Günümüzde ............................................... takvimini kullanıyoruz. Ancak kutsal ay ve günleri hesaplamak için ............................................. takviminden yararlanıyoruz.</w:t>
      </w:r>
    </w:p>
    <w:p w:rsidR="009F34C5" w:rsidRDefault="009F34C5" w:rsidP="007C320D">
      <w:pPr>
        <w:pStyle w:val="BodyText"/>
        <w:jc w:val="left"/>
        <w:rPr>
          <w:rFonts w:ascii="Times New Roman" w:hAnsi="Times New Roman" w:cs="Times New Roman"/>
          <w:sz w:val="24"/>
          <w:szCs w:val="24"/>
        </w:rPr>
      </w:pPr>
    </w:p>
    <w:p w:rsidR="009F34C5" w:rsidRDefault="009F34C5" w:rsidP="0066702F">
      <w:pPr>
        <w:pStyle w:val="BodyText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Türklerin kullandıkları takvimleri yazınız.</w:t>
      </w:r>
      <w:r w:rsidRPr="0088082A">
        <w:rPr>
          <w:rFonts w:ascii="Times New Roman" w:hAnsi="Times New Roman" w:cs="Times New Roman"/>
          <w:b/>
          <w:bCs/>
          <w:sz w:val="24"/>
          <w:szCs w:val="24"/>
        </w:rPr>
        <w:t>(15 p.)</w:t>
      </w:r>
    </w:p>
    <w:p w:rsidR="009F34C5" w:rsidRDefault="009F34C5" w:rsidP="0066702F">
      <w:pPr>
        <w:pStyle w:val="BodyText"/>
        <w:ind w:left="720"/>
        <w:jc w:val="left"/>
        <w:rPr>
          <w:rFonts w:ascii="Times New Roman" w:hAnsi="Times New Roman" w:cs="Times New Roman"/>
          <w:sz w:val="24"/>
          <w:szCs w:val="24"/>
        </w:rPr>
      </w:pPr>
    </w:p>
    <w:p w:rsidR="009F34C5" w:rsidRDefault="009F34C5" w:rsidP="0066702F">
      <w:pPr>
        <w:pStyle w:val="BodyText"/>
        <w:ind w:left="720"/>
        <w:jc w:val="left"/>
        <w:rPr>
          <w:rFonts w:ascii="Times New Roman" w:hAnsi="Times New Roman" w:cs="Times New Roman"/>
          <w:sz w:val="24"/>
          <w:szCs w:val="24"/>
        </w:rPr>
      </w:pPr>
    </w:p>
    <w:p w:rsidR="009F34C5" w:rsidRDefault="009F34C5" w:rsidP="0066702F">
      <w:pPr>
        <w:pStyle w:val="BodyText"/>
        <w:ind w:left="720"/>
        <w:jc w:val="left"/>
        <w:rPr>
          <w:rFonts w:ascii="Times New Roman" w:hAnsi="Times New Roman" w:cs="Times New Roman"/>
          <w:sz w:val="24"/>
          <w:szCs w:val="24"/>
        </w:rPr>
      </w:pPr>
    </w:p>
    <w:p w:rsidR="009F34C5" w:rsidRDefault="009F34C5" w:rsidP="0066702F">
      <w:pPr>
        <w:pStyle w:val="BodyText"/>
        <w:ind w:left="720"/>
        <w:jc w:val="left"/>
        <w:rPr>
          <w:rFonts w:ascii="Times New Roman" w:hAnsi="Times New Roman" w:cs="Times New Roman"/>
          <w:sz w:val="24"/>
          <w:szCs w:val="24"/>
        </w:rPr>
      </w:pPr>
    </w:p>
    <w:p w:rsidR="009F34C5" w:rsidRDefault="009F34C5" w:rsidP="0066702F">
      <w:pPr>
        <w:pStyle w:val="BodyText"/>
        <w:ind w:left="720"/>
        <w:jc w:val="left"/>
        <w:rPr>
          <w:rFonts w:ascii="Times New Roman" w:hAnsi="Times New Roman" w:cs="Times New Roman"/>
          <w:sz w:val="24"/>
          <w:szCs w:val="24"/>
        </w:rPr>
      </w:pPr>
    </w:p>
    <w:p w:rsidR="009F34C5" w:rsidRDefault="009F34C5" w:rsidP="0066702F">
      <w:pPr>
        <w:pStyle w:val="BodyText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 verilen tarihe yardımcı bilim dallarını kısaca açıklayınız.</w:t>
      </w:r>
      <w:r w:rsidRPr="0088082A">
        <w:rPr>
          <w:rFonts w:ascii="Times New Roman" w:hAnsi="Times New Roman" w:cs="Times New Roman"/>
          <w:b/>
          <w:bCs/>
          <w:sz w:val="24"/>
          <w:szCs w:val="24"/>
        </w:rPr>
        <w:t>(15 p.)</w:t>
      </w:r>
    </w:p>
    <w:p w:rsidR="009F34C5" w:rsidRDefault="009F34C5" w:rsidP="0088082A">
      <w:pPr>
        <w:pStyle w:val="BodyText"/>
        <w:numPr>
          <w:ilvl w:val="0"/>
          <w:numId w:val="2"/>
        </w:num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Filoloji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9F34C5" w:rsidRDefault="009F34C5" w:rsidP="0088082A">
      <w:pPr>
        <w:pStyle w:val="BodyText"/>
        <w:ind w:left="1080"/>
        <w:jc w:val="left"/>
        <w:rPr>
          <w:rFonts w:ascii="Times New Roman" w:hAnsi="Times New Roman" w:cs="Times New Roman"/>
          <w:sz w:val="24"/>
          <w:szCs w:val="24"/>
        </w:rPr>
      </w:pPr>
    </w:p>
    <w:p w:rsidR="009F34C5" w:rsidRDefault="009F34C5" w:rsidP="0088082A">
      <w:pPr>
        <w:pStyle w:val="BodyText"/>
        <w:numPr>
          <w:ilvl w:val="0"/>
          <w:numId w:val="2"/>
        </w:num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Paleografya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9F34C5" w:rsidRDefault="009F34C5" w:rsidP="0088082A">
      <w:pPr>
        <w:pStyle w:val="BodyText"/>
        <w:jc w:val="left"/>
        <w:rPr>
          <w:rFonts w:ascii="Times New Roman" w:hAnsi="Times New Roman" w:cs="Times New Roman"/>
          <w:sz w:val="24"/>
          <w:szCs w:val="24"/>
        </w:rPr>
      </w:pPr>
    </w:p>
    <w:p w:rsidR="009F34C5" w:rsidRDefault="009F34C5" w:rsidP="0088082A">
      <w:pPr>
        <w:pStyle w:val="BodyText"/>
        <w:numPr>
          <w:ilvl w:val="0"/>
          <w:numId w:val="2"/>
        </w:num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Kronoloji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9F34C5" w:rsidRDefault="009F34C5" w:rsidP="0088082A">
      <w:pPr>
        <w:pStyle w:val="BodyText"/>
        <w:jc w:val="left"/>
        <w:rPr>
          <w:rFonts w:ascii="Times New Roman" w:hAnsi="Times New Roman" w:cs="Times New Roman"/>
          <w:sz w:val="24"/>
          <w:szCs w:val="24"/>
        </w:rPr>
      </w:pPr>
    </w:p>
    <w:p w:rsidR="009F34C5" w:rsidRDefault="009F34C5" w:rsidP="0066702F">
      <w:pPr>
        <w:pStyle w:val="BodyText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Oniki Hayvanlı Türk takviminin özelliklerini yazınız. </w:t>
      </w:r>
      <w:r w:rsidRPr="0088082A">
        <w:rPr>
          <w:rFonts w:ascii="Times New Roman" w:hAnsi="Times New Roman" w:cs="Times New Roman"/>
          <w:i/>
          <w:iCs/>
          <w:sz w:val="24"/>
          <w:szCs w:val="24"/>
          <w:u w:val="single"/>
        </w:rPr>
        <w:t>(5 madde)</w:t>
      </w:r>
      <w:r>
        <w:rPr>
          <w:rFonts w:ascii="Times New Roman" w:hAnsi="Times New Roman" w:cs="Times New Roman"/>
          <w:b/>
          <w:bCs/>
          <w:sz w:val="24"/>
          <w:szCs w:val="24"/>
        </w:rPr>
        <w:t>(10</w:t>
      </w:r>
      <w:r w:rsidRPr="0088082A">
        <w:rPr>
          <w:rFonts w:ascii="Times New Roman" w:hAnsi="Times New Roman" w:cs="Times New Roman"/>
          <w:b/>
          <w:bCs/>
          <w:sz w:val="24"/>
          <w:szCs w:val="24"/>
        </w:rPr>
        <w:t xml:space="preserve"> p.)</w:t>
      </w:r>
    </w:p>
    <w:p w:rsidR="009F34C5" w:rsidRDefault="009F34C5" w:rsidP="0066702F">
      <w:pPr>
        <w:pStyle w:val="BodyText"/>
        <w:ind w:left="720"/>
        <w:jc w:val="left"/>
        <w:rPr>
          <w:rFonts w:ascii="Times New Roman" w:hAnsi="Times New Roman" w:cs="Times New Roman"/>
          <w:sz w:val="24"/>
          <w:szCs w:val="24"/>
        </w:rPr>
      </w:pPr>
    </w:p>
    <w:p w:rsidR="009F34C5" w:rsidRDefault="009F34C5" w:rsidP="0066702F">
      <w:pPr>
        <w:pStyle w:val="BodyText"/>
        <w:ind w:left="720"/>
        <w:jc w:val="left"/>
        <w:rPr>
          <w:rFonts w:ascii="Times New Roman" w:hAnsi="Times New Roman" w:cs="Times New Roman"/>
          <w:sz w:val="24"/>
          <w:szCs w:val="24"/>
        </w:rPr>
      </w:pPr>
    </w:p>
    <w:p w:rsidR="009F34C5" w:rsidRDefault="009F34C5" w:rsidP="0066702F">
      <w:pPr>
        <w:pStyle w:val="BodyText"/>
        <w:ind w:left="720"/>
        <w:jc w:val="left"/>
        <w:rPr>
          <w:rFonts w:ascii="Times New Roman" w:hAnsi="Times New Roman" w:cs="Times New Roman"/>
          <w:sz w:val="24"/>
          <w:szCs w:val="24"/>
        </w:rPr>
      </w:pPr>
    </w:p>
    <w:p w:rsidR="009F34C5" w:rsidRDefault="009F34C5" w:rsidP="0066702F">
      <w:pPr>
        <w:pStyle w:val="BodyText"/>
        <w:ind w:left="720"/>
        <w:jc w:val="left"/>
        <w:rPr>
          <w:rFonts w:ascii="Times New Roman" w:hAnsi="Times New Roman" w:cs="Times New Roman"/>
          <w:sz w:val="24"/>
          <w:szCs w:val="24"/>
        </w:rPr>
      </w:pPr>
    </w:p>
    <w:p w:rsidR="009F34C5" w:rsidRDefault="009F34C5" w:rsidP="0066702F">
      <w:pPr>
        <w:pStyle w:val="BodyText"/>
        <w:ind w:left="720"/>
        <w:jc w:val="left"/>
        <w:rPr>
          <w:rFonts w:ascii="Times New Roman" w:hAnsi="Times New Roman" w:cs="Times New Roman"/>
          <w:sz w:val="24"/>
          <w:szCs w:val="24"/>
        </w:rPr>
      </w:pPr>
    </w:p>
    <w:p w:rsidR="009F34C5" w:rsidRPr="0025557A" w:rsidRDefault="009F34C5" w:rsidP="0088082A">
      <w:pPr>
        <w:pStyle w:val="BodyText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:rsidR="009F34C5" w:rsidRDefault="009F34C5" w:rsidP="0088082A">
      <w:pPr>
        <w:pStyle w:val="BodyText"/>
        <w:jc w:val="left"/>
        <w:rPr>
          <w:rFonts w:ascii="Times New Roman" w:hAnsi="Times New Roman" w:cs="Times New Roman"/>
          <w:sz w:val="24"/>
          <w:szCs w:val="24"/>
        </w:rPr>
      </w:pPr>
    </w:p>
    <w:p w:rsidR="009F34C5" w:rsidRPr="0066702F" w:rsidRDefault="009F34C5" w:rsidP="0066702F">
      <w:pPr>
        <w:pStyle w:val="BodyText"/>
        <w:ind w:left="720"/>
        <w:jc w:val="left"/>
        <w:rPr>
          <w:rFonts w:ascii="Times New Roman" w:hAnsi="Times New Roman" w:cs="Times New Roman"/>
          <w:sz w:val="24"/>
          <w:szCs w:val="24"/>
        </w:rPr>
      </w:pPr>
    </w:p>
    <w:p w:rsidR="009F34C5" w:rsidRDefault="009F34C5" w:rsidP="0066702F">
      <w:pPr>
        <w:pStyle w:val="BodyText"/>
        <w:ind w:left="36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Hatice KONYALIOĞULLARI</w:t>
      </w:r>
    </w:p>
    <w:p w:rsidR="009F34C5" w:rsidRDefault="009F34C5" w:rsidP="0025557A">
      <w:pPr>
        <w:pStyle w:val="BodyText"/>
        <w:ind w:left="7440" w:firstLine="348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Tarih Öğretmeni</w:t>
      </w:r>
    </w:p>
    <w:p w:rsidR="009F34C5" w:rsidRDefault="009F34C5"/>
    <w:sectPr w:rsidR="009F34C5" w:rsidSect="002B5874">
      <w:pgSz w:w="11906" w:h="16838"/>
      <w:pgMar w:top="709" w:right="707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F7436B"/>
    <w:multiLevelType w:val="hybridMultilevel"/>
    <w:tmpl w:val="AFBC37DE"/>
    <w:lvl w:ilvl="0" w:tplc="3B3E0F00">
      <w:start w:val="201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>
    <w:nsid w:val="54BC0099"/>
    <w:multiLevelType w:val="hybridMultilevel"/>
    <w:tmpl w:val="EC9EFFF0"/>
    <w:lvl w:ilvl="0" w:tplc="2514F49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702F"/>
    <w:rsid w:val="00075901"/>
    <w:rsid w:val="000A23D6"/>
    <w:rsid w:val="00150F98"/>
    <w:rsid w:val="0017398E"/>
    <w:rsid w:val="001A3436"/>
    <w:rsid w:val="0025557A"/>
    <w:rsid w:val="002B5874"/>
    <w:rsid w:val="0066702F"/>
    <w:rsid w:val="006B3508"/>
    <w:rsid w:val="00765F99"/>
    <w:rsid w:val="007A72F0"/>
    <w:rsid w:val="007C320D"/>
    <w:rsid w:val="0088082A"/>
    <w:rsid w:val="009F34C5"/>
    <w:rsid w:val="00DD13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98E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rsid w:val="0066702F"/>
    <w:pPr>
      <w:spacing w:after="0" w:line="240" w:lineRule="auto"/>
      <w:jc w:val="center"/>
    </w:pPr>
    <w:rPr>
      <w:rFonts w:ascii="Arial" w:eastAsia="Times New Roman" w:hAnsi="Arial" w:cs="Arial"/>
      <w:sz w:val="20"/>
      <w:szCs w:val="20"/>
      <w:lang w:eastAsia="tr-TR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6702F"/>
    <w:rPr>
      <w:rFonts w:ascii="Arial" w:hAnsi="Arial" w:cs="Arial"/>
      <w:sz w:val="20"/>
      <w:szCs w:val="20"/>
      <w:lang w:eastAsia="tr-TR"/>
    </w:rPr>
  </w:style>
  <w:style w:type="paragraph" w:styleId="ListParagraph">
    <w:name w:val="List Paragraph"/>
    <w:basedOn w:val="Normal"/>
    <w:uiPriority w:val="99"/>
    <w:qFormat/>
    <w:rsid w:val="0066702F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742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2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1</Pages>
  <Words>250</Words>
  <Characters>1427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sorubak.com;</dc:title>
  <dc:subject/>
  <dc:creator>sorubak.com; jackal09</dc:creator>
  <cp:keywords>sorubak.com</cp:keywords>
  <dc:description/>
  <cp:lastModifiedBy>edanur</cp:lastModifiedBy>
  <cp:revision>12</cp:revision>
  <dcterms:created xsi:type="dcterms:W3CDTF">2014-10-27T19:13:00Z</dcterms:created>
  <dcterms:modified xsi:type="dcterms:W3CDTF">2016-11-02T21:11:00Z</dcterms:modified>
</cp:coreProperties>
</file>