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4B" w:rsidRDefault="00E6704B">
      <w:pPr>
        <w:rPr>
          <w:sz w:val="28"/>
          <w:szCs w:val="28"/>
        </w:rPr>
      </w:pPr>
      <w:r>
        <w:rPr>
          <w:sz w:val="28"/>
          <w:szCs w:val="28"/>
        </w:rPr>
        <w:t xml:space="preserve">9.SINIF 2016-2017 EĞİTİM-ÖĞRETİM YILI TARİH DERSİ 2.DÖNEM 1.YAZILI               SORULARIDIR   </w:t>
      </w:r>
    </w:p>
    <w:p w:rsidR="00E6704B" w:rsidRDefault="00E6704B">
      <w:pPr>
        <w:rPr>
          <w:sz w:val="28"/>
          <w:szCs w:val="28"/>
        </w:rPr>
      </w:pPr>
      <w:r>
        <w:rPr>
          <w:sz w:val="28"/>
          <w:szCs w:val="28"/>
        </w:rPr>
        <w:t>AD-SOYAD:                                                          SINIF-NUMARA:</w:t>
      </w:r>
    </w:p>
    <w:p w:rsidR="00E6704B" w:rsidRDefault="00E6704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1)Türk kelimesinin anlamını yazınız.(12p)</w:t>
      </w:r>
    </w:p>
    <w:p w:rsidR="00E6704B" w:rsidRPr="00F871D4" w:rsidRDefault="00E6704B">
      <w:pPr>
        <w:rPr>
          <w:sz w:val="28"/>
          <w:szCs w:val="28"/>
        </w:rPr>
      </w:pPr>
      <w:r w:rsidRPr="00F871D4">
        <w:rPr>
          <w:sz w:val="28"/>
          <w:szCs w:val="28"/>
        </w:rPr>
        <w:t>Ziya Gökalp’e göre…………</w:t>
      </w:r>
    </w:p>
    <w:p w:rsidR="00E6704B" w:rsidRPr="00F871D4" w:rsidRDefault="00E6704B">
      <w:pPr>
        <w:rPr>
          <w:sz w:val="28"/>
          <w:szCs w:val="28"/>
        </w:rPr>
      </w:pPr>
      <w:r w:rsidRPr="00F871D4">
        <w:rPr>
          <w:sz w:val="28"/>
          <w:szCs w:val="28"/>
        </w:rPr>
        <w:t>Uygur kaynaklarına göre………….</w:t>
      </w:r>
    </w:p>
    <w:p w:rsidR="00E6704B" w:rsidRPr="00F871D4" w:rsidRDefault="00E6704B">
      <w:pPr>
        <w:rPr>
          <w:sz w:val="28"/>
          <w:szCs w:val="28"/>
        </w:rPr>
      </w:pPr>
      <w:r w:rsidRPr="00F871D4">
        <w:rPr>
          <w:sz w:val="28"/>
          <w:szCs w:val="28"/>
        </w:rPr>
        <w:t>Çin metinlere göre…………..</w:t>
      </w:r>
    </w:p>
    <w:p w:rsidR="00E6704B" w:rsidRDefault="00E6704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2)Kavimler göçlerinin sonuçlarından 5 tane yazınız(10p)</w:t>
      </w:r>
    </w:p>
    <w:p w:rsidR="00E6704B" w:rsidRDefault="00E6704B">
      <w:pPr>
        <w:rPr>
          <w:b/>
          <w:bCs/>
          <w:sz w:val="28"/>
          <w:szCs w:val="28"/>
        </w:rPr>
      </w:pPr>
    </w:p>
    <w:p w:rsidR="00E6704B" w:rsidRDefault="00E6704B">
      <w:pPr>
        <w:rPr>
          <w:b/>
          <w:bCs/>
          <w:sz w:val="28"/>
          <w:szCs w:val="28"/>
        </w:rPr>
      </w:pPr>
    </w:p>
    <w:p w:rsidR="00E6704B" w:rsidRDefault="00E6704B">
      <w:pPr>
        <w:rPr>
          <w:b/>
          <w:bCs/>
          <w:sz w:val="28"/>
          <w:szCs w:val="28"/>
        </w:rPr>
      </w:pPr>
    </w:p>
    <w:p w:rsidR="00E6704B" w:rsidRDefault="00E6704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3)Asya Hun Devleti hakkında 3 tane özellik yazınız.(12p)</w:t>
      </w:r>
    </w:p>
    <w:p w:rsidR="00E6704B" w:rsidRDefault="00E6704B">
      <w:pPr>
        <w:rPr>
          <w:b/>
          <w:bCs/>
          <w:sz w:val="28"/>
          <w:szCs w:val="28"/>
        </w:rPr>
      </w:pPr>
    </w:p>
    <w:p w:rsidR="00E6704B" w:rsidRDefault="00E6704B">
      <w:pPr>
        <w:rPr>
          <w:b/>
          <w:bCs/>
          <w:sz w:val="28"/>
          <w:szCs w:val="28"/>
        </w:rPr>
      </w:pPr>
    </w:p>
    <w:p w:rsidR="00E6704B" w:rsidRDefault="00E6704B">
      <w:pPr>
        <w:rPr>
          <w:b/>
          <w:bCs/>
          <w:sz w:val="28"/>
          <w:szCs w:val="28"/>
        </w:rPr>
      </w:pPr>
    </w:p>
    <w:p w:rsidR="00E6704B" w:rsidRDefault="00E6704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4)Feodalizm(derebeylik)nedir?(5p)</w:t>
      </w:r>
    </w:p>
    <w:p w:rsidR="00E6704B" w:rsidRDefault="00E6704B">
      <w:pPr>
        <w:rPr>
          <w:b/>
          <w:bCs/>
          <w:sz w:val="28"/>
          <w:szCs w:val="28"/>
        </w:rPr>
      </w:pPr>
    </w:p>
    <w:p w:rsidR="00E6704B" w:rsidRDefault="00E6704B">
      <w:pPr>
        <w:rPr>
          <w:b/>
          <w:bCs/>
          <w:sz w:val="28"/>
          <w:szCs w:val="28"/>
        </w:rPr>
      </w:pPr>
    </w:p>
    <w:p w:rsidR="00E6704B" w:rsidRDefault="00E6704B">
      <w:pPr>
        <w:rPr>
          <w:b/>
          <w:bCs/>
          <w:sz w:val="28"/>
          <w:szCs w:val="28"/>
        </w:rPr>
      </w:pPr>
    </w:p>
    <w:p w:rsidR="00E6704B" w:rsidRDefault="00E6704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5)Avrupa Hun Devletinde Atilla’nın Bizans(Doğu Roma) ile imzaladığı antlaşmalar nelerdir?(10p)</w:t>
      </w:r>
    </w:p>
    <w:p w:rsidR="00E6704B" w:rsidRDefault="00E6704B">
      <w:pPr>
        <w:rPr>
          <w:b/>
          <w:bCs/>
          <w:sz w:val="28"/>
          <w:szCs w:val="28"/>
        </w:rPr>
      </w:pPr>
    </w:p>
    <w:p w:rsidR="00E6704B" w:rsidRDefault="00E6704B">
      <w:pPr>
        <w:rPr>
          <w:b/>
          <w:bCs/>
          <w:sz w:val="28"/>
          <w:szCs w:val="28"/>
        </w:rPr>
      </w:pPr>
    </w:p>
    <w:p w:rsidR="00E6704B" w:rsidRDefault="00E6704B">
      <w:pPr>
        <w:rPr>
          <w:b/>
          <w:bCs/>
          <w:sz w:val="28"/>
          <w:szCs w:val="28"/>
        </w:rPr>
      </w:pPr>
    </w:p>
    <w:p w:rsidR="00E6704B" w:rsidRDefault="00E6704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6)Türk göçlerinin sebeplerinden 5 madde yazınız.(10p)</w:t>
      </w:r>
    </w:p>
    <w:p w:rsidR="00E6704B" w:rsidRDefault="00E6704B">
      <w:pPr>
        <w:rPr>
          <w:b/>
          <w:bCs/>
          <w:sz w:val="28"/>
          <w:szCs w:val="28"/>
        </w:rPr>
      </w:pPr>
    </w:p>
    <w:p w:rsidR="00E6704B" w:rsidRDefault="00E6704B">
      <w:pPr>
        <w:rPr>
          <w:b/>
          <w:bCs/>
          <w:sz w:val="28"/>
          <w:szCs w:val="28"/>
        </w:rPr>
      </w:pPr>
    </w:p>
    <w:p w:rsidR="00E6704B" w:rsidRDefault="00E6704B">
      <w:pPr>
        <w:rPr>
          <w:b/>
          <w:bCs/>
          <w:sz w:val="28"/>
          <w:szCs w:val="28"/>
        </w:rPr>
      </w:pPr>
    </w:p>
    <w:p w:rsidR="00E6704B" w:rsidRDefault="00E6704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7)Göktürk Devletlerinin önemleri nelerdir?(5p)</w:t>
      </w:r>
    </w:p>
    <w:p w:rsidR="00E6704B" w:rsidRDefault="00E6704B">
      <w:pPr>
        <w:rPr>
          <w:b/>
          <w:bCs/>
          <w:sz w:val="28"/>
          <w:szCs w:val="28"/>
        </w:rPr>
      </w:pPr>
    </w:p>
    <w:p w:rsidR="00E6704B" w:rsidRDefault="00E6704B">
      <w:pPr>
        <w:rPr>
          <w:b/>
          <w:bCs/>
          <w:sz w:val="28"/>
          <w:szCs w:val="28"/>
        </w:rPr>
      </w:pPr>
    </w:p>
    <w:p w:rsidR="00E6704B" w:rsidRDefault="00E6704B">
      <w:pPr>
        <w:rPr>
          <w:b/>
          <w:bCs/>
          <w:sz w:val="28"/>
          <w:szCs w:val="28"/>
        </w:rPr>
      </w:pPr>
    </w:p>
    <w:p w:rsidR="00E6704B" w:rsidRDefault="00E6704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8)Kadeş Antlaşmasının önemi nedir?(5p)</w:t>
      </w:r>
    </w:p>
    <w:p w:rsidR="00E6704B" w:rsidRDefault="00E6704B">
      <w:pPr>
        <w:rPr>
          <w:b/>
          <w:bCs/>
          <w:sz w:val="28"/>
          <w:szCs w:val="28"/>
        </w:rPr>
      </w:pPr>
    </w:p>
    <w:p w:rsidR="00E6704B" w:rsidRDefault="00E6704B">
      <w:pPr>
        <w:rPr>
          <w:b/>
          <w:bCs/>
          <w:sz w:val="28"/>
          <w:szCs w:val="28"/>
        </w:rPr>
      </w:pPr>
    </w:p>
    <w:p w:rsidR="00E6704B" w:rsidRDefault="00E6704B">
      <w:pPr>
        <w:rPr>
          <w:b/>
          <w:bCs/>
          <w:sz w:val="28"/>
          <w:szCs w:val="28"/>
        </w:rPr>
      </w:pPr>
    </w:p>
    <w:p w:rsidR="00E6704B" w:rsidRDefault="00E6704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9)İstanbul’u ilk kuşatan Türk devleti nedir?(5p)</w:t>
      </w:r>
    </w:p>
    <w:p w:rsidR="00E6704B" w:rsidRDefault="00E6704B">
      <w:pPr>
        <w:rPr>
          <w:b/>
          <w:bCs/>
          <w:sz w:val="28"/>
          <w:szCs w:val="28"/>
        </w:rPr>
      </w:pPr>
    </w:p>
    <w:p w:rsidR="00E6704B" w:rsidRDefault="00E6704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10)Töre nedir? Kısaca açıklayınız.(6p)</w:t>
      </w:r>
    </w:p>
    <w:p w:rsidR="00E6704B" w:rsidRDefault="00E6704B">
      <w:pPr>
        <w:rPr>
          <w:b/>
          <w:bCs/>
          <w:sz w:val="28"/>
          <w:szCs w:val="28"/>
        </w:rPr>
      </w:pPr>
    </w:p>
    <w:p w:rsidR="00E6704B" w:rsidRDefault="00E6704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11)Aşağıda verilen terimleri açıklayınız.(16p)</w:t>
      </w:r>
    </w:p>
    <w:p w:rsidR="00E6704B" w:rsidRDefault="00E6704B">
      <w:pPr>
        <w:rPr>
          <w:sz w:val="28"/>
          <w:szCs w:val="28"/>
        </w:rPr>
      </w:pPr>
      <w:r>
        <w:rPr>
          <w:sz w:val="28"/>
          <w:szCs w:val="28"/>
        </w:rPr>
        <w:t xml:space="preserve">        YUĞ:</w:t>
      </w:r>
    </w:p>
    <w:p w:rsidR="00E6704B" w:rsidRDefault="00E6704B">
      <w:pPr>
        <w:rPr>
          <w:sz w:val="28"/>
          <w:szCs w:val="28"/>
        </w:rPr>
      </w:pPr>
      <w:r>
        <w:rPr>
          <w:sz w:val="28"/>
          <w:szCs w:val="28"/>
        </w:rPr>
        <w:t xml:space="preserve">       BALBAL:</w:t>
      </w:r>
    </w:p>
    <w:p w:rsidR="00E6704B" w:rsidRDefault="00E6704B">
      <w:pPr>
        <w:rPr>
          <w:sz w:val="28"/>
          <w:szCs w:val="28"/>
        </w:rPr>
      </w:pPr>
      <w:r>
        <w:rPr>
          <w:sz w:val="28"/>
          <w:szCs w:val="28"/>
        </w:rPr>
        <w:t xml:space="preserve">       MANAS DESTANI:</w:t>
      </w:r>
    </w:p>
    <w:p w:rsidR="00E6704B" w:rsidRDefault="00E6704B">
      <w:pPr>
        <w:rPr>
          <w:sz w:val="28"/>
          <w:szCs w:val="28"/>
        </w:rPr>
      </w:pPr>
      <w:r>
        <w:rPr>
          <w:sz w:val="28"/>
          <w:szCs w:val="28"/>
        </w:rPr>
        <w:t xml:space="preserve">       UYGUR YAZITLARI:</w:t>
      </w:r>
    </w:p>
    <w:p w:rsidR="00E6704B" w:rsidRDefault="00E6704B">
      <w:pPr>
        <w:rPr>
          <w:sz w:val="28"/>
          <w:szCs w:val="28"/>
        </w:rPr>
      </w:pPr>
    </w:p>
    <w:p w:rsidR="00E6704B" w:rsidRDefault="00E6704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12)Mete Han’ın Türk tarihindeki önemini açıklayınız.(5p)</w:t>
      </w:r>
    </w:p>
    <w:p w:rsidR="00E6704B" w:rsidRDefault="00E6704B">
      <w:pPr>
        <w:rPr>
          <w:b/>
          <w:bCs/>
          <w:sz w:val="28"/>
          <w:szCs w:val="28"/>
        </w:rPr>
      </w:pPr>
    </w:p>
    <w:p w:rsidR="00E6704B" w:rsidRDefault="00E6704B">
      <w:pPr>
        <w:rPr>
          <w:b/>
          <w:bCs/>
          <w:sz w:val="28"/>
          <w:szCs w:val="28"/>
        </w:rPr>
      </w:pPr>
    </w:p>
    <w:p w:rsidR="00E6704B" w:rsidRDefault="00E6704B">
      <w:pPr>
        <w:rPr>
          <w:b/>
          <w:bCs/>
          <w:sz w:val="28"/>
          <w:szCs w:val="28"/>
        </w:rPr>
      </w:pPr>
    </w:p>
    <w:p w:rsidR="00E6704B" w:rsidRDefault="00E6704B">
      <w:pPr>
        <w:rPr>
          <w:b/>
          <w:bCs/>
          <w:sz w:val="28"/>
          <w:szCs w:val="28"/>
        </w:rPr>
      </w:pPr>
    </w:p>
    <w:p w:rsidR="00E6704B" w:rsidRPr="00F871D4" w:rsidRDefault="00E6704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BAŞARILAR DİLERİM.</w:t>
      </w:r>
      <w:bookmarkStart w:id="0" w:name="_GoBack"/>
      <w:bookmarkEnd w:id="0"/>
    </w:p>
    <w:p w:rsidR="00E6704B" w:rsidRDefault="00E6704B">
      <w:pPr>
        <w:rPr>
          <w:sz w:val="28"/>
          <w:szCs w:val="28"/>
        </w:rPr>
      </w:pPr>
    </w:p>
    <w:p w:rsidR="00E6704B" w:rsidRPr="006E3142" w:rsidRDefault="00E6704B">
      <w:pPr>
        <w:rPr>
          <w:sz w:val="28"/>
          <w:szCs w:val="28"/>
        </w:rPr>
      </w:pPr>
    </w:p>
    <w:sectPr w:rsidR="00E6704B" w:rsidRPr="006E3142" w:rsidSect="009A5F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1377"/>
    <w:rsid w:val="00513264"/>
    <w:rsid w:val="006E3142"/>
    <w:rsid w:val="00821377"/>
    <w:rsid w:val="009A5F3B"/>
    <w:rsid w:val="00D946A9"/>
    <w:rsid w:val="00E6704B"/>
    <w:rsid w:val="00EF03AC"/>
    <w:rsid w:val="00F87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F3B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162</Words>
  <Characters>925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</dc:title>
  <dc:subject/>
  <dc:creator>mehmet UÇAR</dc:creator>
  <cp:keywords/>
  <dc:description/>
  <cp:lastModifiedBy>edanur</cp:lastModifiedBy>
  <cp:revision>2</cp:revision>
  <dcterms:created xsi:type="dcterms:W3CDTF">2017-03-25T08:25:00Z</dcterms:created>
  <dcterms:modified xsi:type="dcterms:W3CDTF">2017-03-25T08:25:00Z</dcterms:modified>
</cp:coreProperties>
</file>