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64" w:rsidRPr="00EF62E3" w:rsidRDefault="00580264" w:rsidP="008C7188">
      <w:pPr>
        <w:pStyle w:val="Title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2015-2016  EĞİTİM ÖĞRETİM YILI </w:t>
      </w:r>
    </w:p>
    <w:p w:rsidR="00580264" w:rsidRPr="00EF62E3" w:rsidRDefault="00580264" w:rsidP="008C7188">
      <w:pPr>
        <w:pStyle w:val="Title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9. SINIF FİZİK DERSİ 1. DÖNEM 1. YAZILI SORULARI  </w:t>
      </w:r>
    </w:p>
    <w:p w:rsidR="00580264" w:rsidRPr="00EF62E3" w:rsidRDefault="00580264" w:rsidP="008C7188">
      <w:pPr>
        <w:pStyle w:val="Title"/>
        <w:rPr>
          <w:i w:val="0"/>
          <w:sz w:val="22"/>
          <w:szCs w:val="18"/>
        </w:rPr>
      </w:pPr>
    </w:p>
    <w:p w:rsidR="00580264" w:rsidRPr="00EF62E3" w:rsidRDefault="00580264" w:rsidP="008C7188">
      <w:pPr>
        <w:tabs>
          <w:tab w:val="center" w:pos="5490"/>
          <w:tab w:val="left" w:pos="8550"/>
        </w:tabs>
        <w:rPr>
          <w:rFonts w:ascii="Times New Roman" w:hAnsi="Times New Roman"/>
          <w:b/>
          <w:sz w:val="18"/>
          <w:szCs w:val="18"/>
        </w:rPr>
      </w:pPr>
      <w:r w:rsidRPr="00EF62E3">
        <w:rPr>
          <w:rFonts w:ascii="Times New Roman" w:hAnsi="Times New Roman"/>
          <w:b/>
          <w:sz w:val="18"/>
          <w:szCs w:val="18"/>
        </w:rPr>
        <w:t xml:space="preserve">   ADI  SOYADI : ……………………………………………………….......... SINIFI: ………….    NUMARASI : ………….        PUAN……………</w:t>
      </w: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5723"/>
        <w:gridCol w:w="5690"/>
      </w:tblGrid>
      <w:tr w:rsidR="00580264" w:rsidRPr="006C0853" w:rsidTr="00EF62E3">
        <w:trPr>
          <w:trHeight w:val="32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6C0853" w:rsidRDefault="00580264" w:rsidP="00DA1E3B">
            <w:pPr>
              <w:spacing w:after="0"/>
              <w:rPr>
                <w:rFonts w:ascii="Times New Roman" w:hAnsi="Times New Roman"/>
                <w:b/>
              </w:rPr>
            </w:pPr>
            <w:r w:rsidRPr="006C0853">
              <w:rPr>
                <w:rFonts w:ascii="Times New Roman" w:hAnsi="Times New Roman"/>
                <w:b/>
              </w:rPr>
              <w:t>1-) Aşağıdaki cümlelerin başına DOĞRUYSA ( D ), YANLIŞSA ( Y ) ifadelerinden birini koyunuz.</w:t>
            </w:r>
          </w:p>
          <w:p w:rsidR="00580264" w:rsidRPr="006C0853" w:rsidRDefault="00580264" w:rsidP="00DA1E3B">
            <w:pPr>
              <w:tabs>
                <w:tab w:val="center" w:pos="0"/>
                <w:tab w:val="left" w:pos="540"/>
                <w:tab w:val="left" w:pos="1080"/>
              </w:tabs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6C0853">
              <w:rPr>
                <w:rFonts w:ascii="Times New Roman" w:hAnsi="Times New Roman"/>
                <w:b/>
                <w:spacing w:val="-3"/>
              </w:rPr>
              <w:t xml:space="preserve">1- (    </w:t>
            </w:r>
            <w:r w:rsidRPr="006C0853">
              <w:rPr>
                <w:rFonts w:ascii="Times New Roman" w:hAnsi="Times New Roman"/>
                <w:spacing w:val="-3"/>
              </w:rPr>
              <w:t>)   Teori, bir problem hakkında beş duyu organları ile  yapılan incelemelerdir.</w:t>
            </w:r>
          </w:p>
          <w:p w:rsidR="00580264" w:rsidRPr="006C0853" w:rsidRDefault="00580264" w:rsidP="00DA1E3B">
            <w:pPr>
              <w:tabs>
                <w:tab w:val="center" w:pos="0"/>
                <w:tab w:val="left" w:pos="540"/>
                <w:tab w:val="left" w:pos="1080"/>
              </w:tabs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6C0853">
              <w:rPr>
                <w:rFonts w:ascii="Times New Roman" w:hAnsi="Times New Roman"/>
                <w:spacing w:val="-3"/>
              </w:rPr>
              <w:t>2-(   )  SI birim sisteminde kullanılan akım şiddeti birimi amperdir.</w:t>
            </w:r>
          </w:p>
          <w:p w:rsidR="00580264" w:rsidRPr="006C0853" w:rsidRDefault="00580264" w:rsidP="00DA1E3B">
            <w:pPr>
              <w:tabs>
                <w:tab w:val="center" w:pos="0"/>
                <w:tab w:val="left" w:pos="540"/>
                <w:tab w:val="left" w:pos="1080"/>
              </w:tabs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6C0853">
              <w:rPr>
                <w:rFonts w:ascii="Times New Roman" w:hAnsi="Times New Roman"/>
                <w:spacing w:val="-3"/>
              </w:rPr>
              <w:t>3-(    )  Maddelerin uzunluklarını ölçmek için dinamometre kullanılır.</w:t>
            </w:r>
          </w:p>
          <w:p w:rsidR="00580264" w:rsidRPr="006C0853" w:rsidRDefault="00580264" w:rsidP="00DA1E3B">
            <w:pPr>
              <w:tabs>
                <w:tab w:val="center" w:pos="0"/>
                <w:tab w:val="left" w:pos="540"/>
                <w:tab w:val="left" w:pos="1080"/>
              </w:tabs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6C0853">
              <w:rPr>
                <w:rFonts w:ascii="Times New Roman" w:hAnsi="Times New Roman"/>
                <w:spacing w:val="-3"/>
              </w:rPr>
              <w:t>4-(    )  Bilim insanları problemi çözmek için Bilimsel Çalışma Yöntemini kullanır.</w:t>
            </w:r>
          </w:p>
          <w:p w:rsidR="00580264" w:rsidRPr="00EF62E3" w:rsidRDefault="00580264" w:rsidP="00B34EF2">
            <w:pPr>
              <w:tabs>
                <w:tab w:val="left" w:pos="8520"/>
                <w:tab w:val="left" w:pos="8946"/>
              </w:tabs>
              <w:spacing w:after="0" w:line="240" w:lineRule="auto"/>
              <w:ind w:right="-358"/>
              <w:rPr>
                <w:rFonts w:ascii="Times New Roman" w:hAnsi="Times New Roman"/>
                <w:b/>
              </w:rPr>
            </w:pPr>
            <w:r w:rsidRPr="006C0853">
              <w:rPr>
                <w:rFonts w:ascii="Times New Roman" w:hAnsi="Times New Roman"/>
                <w:spacing w:val="-3"/>
              </w:rPr>
              <w:t>5-(     )  Kuvvet vektörel bir büyüklüktür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6C085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6C0853">
              <w:rPr>
                <w:rFonts w:ascii="Times New Roman" w:hAnsi="Times New Roman"/>
                <w:b/>
                <w:noProof/>
              </w:rPr>
              <w:t>5-)</w:t>
            </w: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0853">
              <w:rPr>
                <w:rFonts w:ascii="Arial" w:hAnsi="Arial" w:cs="Arial"/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60.25pt;height:152.25pt;visibility:visible">
                  <v:imagedata r:id="rId7" o:title=""/>
                </v:shape>
              </w:pict>
            </w: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F62E3">
              <w:rPr>
                <w:rFonts w:ascii="Times New Roman" w:hAnsi="Times New Roman"/>
                <w:b/>
                <w:color w:val="000000"/>
                <w:szCs w:val="24"/>
              </w:rPr>
              <w:t>P noktasın dan S noktasına şekildeki ok yönünü takip ederek giderse;</w:t>
            </w: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F62E3">
              <w:rPr>
                <w:rFonts w:ascii="Times New Roman" w:hAnsi="Times New Roman"/>
                <w:b/>
                <w:color w:val="000000"/>
                <w:szCs w:val="24"/>
              </w:rPr>
              <w:t>A)Kaç metre yol alır?</w:t>
            </w: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F62E3">
              <w:rPr>
                <w:rFonts w:ascii="Times New Roman" w:hAnsi="Times New Roman"/>
                <w:b/>
                <w:color w:val="000000"/>
                <w:szCs w:val="24"/>
              </w:rPr>
              <w:t>B)Kaç metre yer değiştirir?</w:t>
            </w: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580264" w:rsidRPr="00EF62E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80264" w:rsidRPr="006C085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0264" w:rsidRPr="006C0853" w:rsidTr="00EF62E3">
        <w:trPr>
          <w:trHeight w:val="2411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6C0853" w:rsidRDefault="00580264" w:rsidP="00EF62E3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F62E3">
              <w:rPr>
                <w:rFonts w:ascii="Times New Roman" w:hAnsi="Times New Roman"/>
                <w:b/>
                <w:sz w:val="24"/>
                <w:szCs w:val="24"/>
              </w:rPr>
              <w:t xml:space="preserve">-) </w:t>
            </w:r>
            <w:r w:rsidRPr="006C0853">
              <w:rPr>
                <w:rFonts w:ascii="Times New Roman" w:hAnsi="Times New Roman"/>
                <w:b/>
              </w:rPr>
              <w:t>a)  Aşağıdakilerden hangisi temel birimlerden değildir?</w:t>
            </w:r>
          </w:p>
          <w:p w:rsidR="00580264" w:rsidRPr="006C0853" w:rsidRDefault="00580264" w:rsidP="00EF62E3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</w:rPr>
            </w:pPr>
            <w:r w:rsidRPr="006C0853">
              <w:rPr>
                <w:rFonts w:ascii="Times New Roman" w:hAnsi="Times New Roman"/>
                <w:b/>
              </w:rPr>
              <w:t>A)</w:t>
            </w:r>
            <w:r w:rsidRPr="006C0853">
              <w:rPr>
                <w:rFonts w:ascii="Times New Roman" w:hAnsi="Times New Roman"/>
              </w:rPr>
              <w:t xml:space="preserve">     kalori          </w:t>
            </w:r>
            <w:r w:rsidRPr="006C0853">
              <w:rPr>
                <w:rFonts w:ascii="Times New Roman" w:hAnsi="Times New Roman"/>
                <w:b/>
              </w:rPr>
              <w:t>B)</w:t>
            </w:r>
            <w:r w:rsidRPr="006C0853">
              <w:rPr>
                <w:rFonts w:ascii="Times New Roman" w:hAnsi="Times New Roman"/>
              </w:rPr>
              <w:t xml:space="preserve"> metre               </w:t>
            </w:r>
            <w:r w:rsidRPr="006C0853">
              <w:rPr>
                <w:rFonts w:ascii="Times New Roman" w:hAnsi="Times New Roman"/>
                <w:b/>
              </w:rPr>
              <w:t>C)</w:t>
            </w:r>
            <w:r w:rsidRPr="006C0853">
              <w:rPr>
                <w:rFonts w:ascii="Times New Roman" w:hAnsi="Times New Roman"/>
              </w:rPr>
              <w:t xml:space="preserve"> Kelvin                                          </w:t>
            </w:r>
            <w:r w:rsidRPr="006C0853">
              <w:rPr>
                <w:rFonts w:ascii="Times New Roman" w:hAnsi="Times New Roman"/>
                <w:b/>
              </w:rPr>
              <w:t>D)</w:t>
            </w:r>
            <w:r w:rsidRPr="006C0853">
              <w:rPr>
                <w:rFonts w:ascii="Times New Roman" w:hAnsi="Times New Roman"/>
              </w:rPr>
              <w:t xml:space="preserve"> Kilogram       </w:t>
            </w:r>
            <w:r w:rsidRPr="006C0853">
              <w:rPr>
                <w:rFonts w:ascii="Times New Roman" w:hAnsi="Times New Roman"/>
                <w:b/>
              </w:rPr>
              <w:t>E)</w:t>
            </w:r>
            <w:r w:rsidRPr="006C0853">
              <w:rPr>
                <w:rFonts w:ascii="Times New Roman" w:hAnsi="Times New Roman"/>
              </w:rPr>
              <w:t xml:space="preserve"> Amper </w:t>
            </w:r>
          </w:p>
          <w:p w:rsidR="00580264" w:rsidRPr="006C0853" w:rsidRDefault="00580264" w:rsidP="00EF62E3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</w:rPr>
            </w:pPr>
          </w:p>
          <w:p w:rsidR="00580264" w:rsidRPr="006C0853" w:rsidRDefault="00580264" w:rsidP="00EF62E3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</w:rPr>
            </w:pPr>
            <w:r w:rsidRPr="006C0853">
              <w:rPr>
                <w:rFonts w:ascii="Times New Roman" w:hAnsi="Times New Roman"/>
                <w:b/>
              </w:rPr>
              <w:t>b)Aşağıdakilerden hangisi Fizik içeren mesleklerden  değildir?</w:t>
            </w:r>
          </w:p>
          <w:p w:rsidR="00580264" w:rsidRPr="006C0853" w:rsidRDefault="00580264" w:rsidP="00EF62E3">
            <w:pPr>
              <w:spacing w:after="0"/>
              <w:rPr>
                <w:rFonts w:ascii="Times New Roman" w:hAnsi="Times New Roman"/>
                <w:b/>
              </w:rPr>
            </w:pPr>
            <w:r w:rsidRPr="006C0853">
              <w:rPr>
                <w:rFonts w:ascii="Times New Roman" w:hAnsi="Times New Roman"/>
              </w:rPr>
              <w:t xml:space="preserve"> </w:t>
            </w:r>
            <w:r w:rsidRPr="006C0853">
              <w:rPr>
                <w:rFonts w:ascii="Times New Roman" w:hAnsi="Times New Roman"/>
                <w:b/>
              </w:rPr>
              <w:t>A)</w:t>
            </w:r>
            <w:r w:rsidRPr="006C0853">
              <w:rPr>
                <w:rFonts w:ascii="Times New Roman" w:hAnsi="Times New Roman"/>
              </w:rPr>
              <w:t xml:space="preserve"> Fizik öğretmenliği     </w:t>
            </w:r>
            <w:r w:rsidRPr="006C0853">
              <w:rPr>
                <w:rFonts w:ascii="Times New Roman" w:hAnsi="Times New Roman"/>
                <w:b/>
              </w:rPr>
              <w:t>B)</w:t>
            </w:r>
            <w:r w:rsidRPr="006C0853">
              <w:rPr>
                <w:rFonts w:ascii="Times New Roman" w:hAnsi="Times New Roman"/>
              </w:rPr>
              <w:t xml:space="preserve"> Siyasetçi   </w:t>
            </w:r>
            <w:r w:rsidRPr="006C0853">
              <w:rPr>
                <w:rFonts w:ascii="Times New Roman" w:hAnsi="Times New Roman"/>
                <w:b/>
              </w:rPr>
              <w:t>C)</w:t>
            </w:r>
            <w:r w:rsidRPr="006C0853">
              <w:rPr>
                <w:rFonts w:ascii="Times New Roman" w:hAnsi="Times New Roman"/>
              </w:rPr>
              <w:t xml:space="preserve"> İnşaat mühendisliği     </w:t>
            </w:r>
            <w:r w:rsidRPr="006C0853">
              <w:rPr>
                <w:rFonts w:ascii="Times New Roman" w:hAnsi="Times New Roman"/>
                <w:b/>
              </w:rPr>
              <w:t>D)</w:t>
            </w:r>
            <w:r w:rsidRPr="006C0853">
              <w:rPr>
                <w:rFonts w:ascii="Times New Roman" w:hAnsi="Times New Roman"/>
              </w:rPr>
              <w:t xml:space="preserve"> Elektrik mühendisi  </w:t>
            </w:r>
            <w:r w:rsidRPr="006C0853">
              <w:rPr>
                <w:rFonts w:ascii="Times New Roman" w:hAnsi="Times New Roman"/>
                <w:b/>
              </w:rPr>
              <w:t>E)</w:t>
            </w:r>
            <w:r w:rsidRPr="006C0853">
              <w:rPr>
                <w:rFonts w:ascii="Times New Roman" w:hAnsi="Times New Roman"/>
              </w:rPr>
              <w:t xml:space="preserve"> Doktor 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6C085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</w:p>
        </w:tc>
      </w:tr>
      <w:tr w:rsidR="00580264" w:rsidRPr="006C0853" w:rsidTr="00BF57B4">
        <w:trPr>
          <w:trHeight w:val="322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EF62E3" w:rsidRDefault="00580264" w:rsidP="00EF62E3">
            <w:pPr>
              <w:spacing w:after="80" w:line="264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</w:t>
            </w:r>
            <w:r w:rsidRPr="00EF62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2E3">
              <w:rPr>
                <w:rFonts w:ascii="Times New Roman" w:hAnsi="Times New Roman"/>
                <w:b/>
                <w:color w:val="000000"/>
              </w:rPr>
              <w:t xml:space="preserve">) </w:t>
            </w:r>
            <w:r w:rsidRPr="00EF62E3">
              <w:rPr>
                <w:rFonts w:ascii="Times New Roman" w:hAnsi="Times New Roman"/>
              </w:rPr>
              <w:t xml:space="preserve">Aşağıdaki büyüklüklerin </w:t>
            </w:r>
            <w:r w:rsidRPr="00EF62E3">
              <w:rPr>
                <w:rFonts w:ascii="Times New Roman" w:hAnsi="Times New Roman"/>
                <w:b/>
              </w:rPr>
              <w:t>skaler (S</w:t>
            </w:r>
            <w:r w:rsidRPr="00EF62E3">
              <w:rPr>
                <w:rFonts w:ascii="Times New Roman" w:hAnsi="Times New Roman"/>
              </w:rPr>
              <w:t xml:space="preserve">) veya </w:t>
            </w:r>
            <w:r w:rsidRPr="00EF62E3">
              <w:rPr>
                <w:rFonts w:ascii="Times New Roman" w:hAnsi="Times New Roman"/>
                <w:b/>
              </w:rPr>
              <w:t>vektörel (V)</w:t>
            </w:r>
            <w:r w:rsidRPr="00EF62E3">
              <w:rPr>
                <w:rFonts w:ascii="Times New Roman" w:hAnsi="Times New Roman"/>
              </w:rPr>
              <w:t xml:space="preserve"> büyüklük olduğunu ilgili kutulara yazınız. </w:t>
            </w:r>
            <w:r w:rsidRPr="00EF62E3">
              <w:rPr>
                <w:rFonts w:ascii="Times New Roman" w:hAnsi="Times New Roman"/>
                <w:b/>
              </w:rPr>
              <w:t>(10 puan</w:t>
            </w:r>
            <w:r w:rsidRPr="00EF62E3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580264" w:rsidRPr="00EF62E3" w:rsidRDefault="00580264" w:rsidP="00EF6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2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</w:t>
            </w:r>
          </w:p>
          <w:tbl>
            <w:tblPr>
              <w:tblpPr w:leftFromText="141" w:rightFromText="141" w:vertAnchor="page" w:horzAnchor="margin" w:tblpXSpec="center" w:tblpY="1276"/>
              <w:tblOverlap w:val="never"/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89"/>
              <w:gridCol w:w="882"/>
              <w:gridCol w:w="1134"/>
              <w:gridCol w:w="425"/>
              <w:gridCol w:w="1276"/>
              <w:gridCol w:w="1134"/>
            </w:tblGrid>
            <w:tr w:rsidR="00580264" w:rsidRPr="006C0853" w:rsidTr="00B34EF2">
              <w:trPr>
                <w:trHeight w:val="361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   S / V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 / V</w:t>
                  </w:r>
                </w:p>
              </w:tc>
            </w:tr>
            <w:tr w:rsidR="00580264" w:rsidRPr="006C0853" w:rsidTr="00B34EF2">
              <w:trPr>
                <w:trHeight w:val="361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Ağırlık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Isı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580264" w:rsidRPr="006C0853" w:rsidTr="00B34EF2">
              <w:trPr>
                <w:trHeight w:val="361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Kuvvet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Zaman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580264" w:rsidRPr="006C0853" w:rsidTr="00B34EF2">
              <w:trPr>
                <w:trHeight w:val="361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Kütle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Sıcaklık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580264" w:rsidRPr="006C0853" w:rsidTr="00B34EF2">
              <w:trPr>
                <w:trHeight w:val="361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İvme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Hız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580264" w:rsidRPr="006C0853" w:rsidTr="00B34EF2">
              <w:trPr>
                <w:trHeight w:val="478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Enerji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0" w:line="240" w:lineRule="auto"/>
                    <w:ind w:right="-78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62E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Hacim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264" w:rsidRPr="00EF62E3" w:rsidRDefault="00580264" w:rsidP="00B34EF2">
                  <w:pPr>
                    <w:spacing w:after="60" w:line="240" w:lineRule="auto"/>
                    <w:jc w:val="center"/>
                    <w:outlineLvl w:val="1"/>
                    <w:rPr>
                      <w:rFonts w:ascii="Times New Roman" w:hAnsi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580264" w:rsidRDefault="00580264" w:rsidP="00F5672F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264" w:rsidRPr="00EF62E3" w:rsidRDefault="00580264" w:rsidP="00F5672F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C08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264" w:rsidRPr="00EF62E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F62E3">
              <w:rPr>
                <w:rFonts w:ascii="Times New Roman" w:hAnsi="Times New Roman"/>
                <w:b/>
                <w:sz w:val="24"/>
                <w:szCs w:val="24"/>
              </w:rPr>
              <w:t xml:space="preserve">-) </w:t>
            </w:r>
            <w:r w:rsidRPr="00EF62E3">
              <w:rPr>
                <w:rFonts w:ascii="Times New Roman" w:hAnsi="Times New Roman"/>
                <w:b/>
              </w:rPr>
              <w:t>Aşağıdaki kavramların birimlerini eşleştiriniz. (boşluklara rakam yerleştiriniz)</w:t>
            </w:r>
          </w:p>
          <w:p w:rsidR="00580264" w:rsidRPr="002B58B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</w:rPr>
            </w:pPr>
            <w:r w:rsidRPr="002B58B3">
              <w:rPr>
                <w:rFonts w:ascii="Times New Roman" w:hAnsi="Times New Roman"/>
              </w:rPr>
              <w:t xml:space="preserve">(…… )    Uzunluk                   1)  kelvin                 </w:t>
            </w:r>
          </w:p>
          <w:p w:rsidR="00580264" w:rsidRPr="002B58B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</w:rPr>
            </w:pPr>
            <w:r w:rsidRPr="002B58B3">
              <w:rPr>
                <w:rFonts w:ascii="Times New Roman" w:hAnsi="Times New Roman"/>
              </w:rPr>
              <w:t>(……)     Sıcaklık                   2) mol</w:t>
            </w:r>
          </w:p>
          <w:p w:rsidR="00580264" w:rsidRPr="002B58B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</w:rPr>
            </w:pPr>
            <w:r w:rsidRPr="002B58B3">
              <w:rPr>
                <w:rFonts w:ascii="Times New Roman" w:hAnsi="Times New Roman"/>
              </w:rPr>
              <w:t>(……)     madde miktarı        3) amper</w:t>
            </w:r>
          </w:p>
          <w:p w:rsidR="00580264" w:rsidRPr="002B58B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</w:rPr>
            </w:pPr>
            <w:r w:rsidRPr="002B58B3">
              <w:rPr>
                <w:rFonts w:ascii="Times New Roman" w:hAnsi="Times New Roman"/>
              </w:rPr>
              <w:t>(……)    yoğunluk                   4)  g/cm</w:t>
            </w:r>
            <w:r w:rsidRPr="002B58B3">
              <w:rPr>
                <w:rFonts w:ascii="Times New Roman" w:hAnsi="Times New Roman"/>
                <w:vertAlign w:val="superscript"/>
              </w:rPr>
              <w:t>3</w:t>
            </w:r>
          </w:p>
          <w:p w:rsidR="00580264" w:rsidRPr="00F70650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  <w:color w:val="000000"/>
              </w:rPr>
            </w:pPr>
            <w:r w:rsidRPr="002B58B3">
              <w:rPr>
                <w:rFonts w:ascii="Times New Roman" w:hAnsi="Times New Roman"/>
              </w:rPr>
              <w:t>(……)   Akım şiddeti              5) metre</w:t>
            </w:r>
          </w:p>
        </w:tc>
      </w:tr>
      <w:tr w:rsidR="00580264" w:rsidRPr="006C0853" w:rsidTr="00BF57B4">
        <w:trPr>
          <w:trHeight w:val="668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Default="00580264" w:rsidP="00EF62E3">
            <w:pPr>
              <w:spacing w:after="8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EF62E3" w:rsidRDefault="00580264" w:rsidP="002B58B3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</w:rPr>
            </w:pPr>
          </w:p>
          <w:p w:rsidR="00580264" w:rsidRDefault="00580264" w:rsidP="00F70650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7-</w:t>
            </w:r>
            <w:r w:rsidRPr="00EF62E3">
              <w:rPr>
                <w:rFonts w:ascii="Times New Roman" w:hAnsi="Times New Roman"/>
                <w:b/>
                <w:color w:val="000000"/>
              </w:rPr>
              <w:t xml:space="preserve">) </w:t>
            </w:r>
            <w:r>
              <w:rPr>
                <w:rFonts w:ascii="Times New Roman" w:hAnsi="Times New Roman"/>
                <w:b/>
                <w:bCs/>
                <w:color w:val="000000"/>
              </w:rPr>
              <w:t>Aş</w:t>
            </w:r>
            <w:r w:rsidRPr="00F70650">
              <w:rPr>
                <w:rFonts w:ascii="Times New Roman" w:hAnsi="Times New Roman"/>
                <w:b/>
                <w:bCs/>
                <w:color w:val="000000"/>
              </w:rPr>
              <w:t>ağıda tanımları verilen kavr</w:t>
            </w:r>
            <w:r>
              <w:rPr>
                <w:rFonts w:ascii="Times New Roman" w:hAnsi="Times New Roman"/>
                <w:b/>
                <w:bCs/>
                <w:color w:val="000000"/>
              </w:rPr>
              <w:t>amları, tanımların yanındaki boş kutucuklara uygun ş</w:t>
            </w:r>
            <w:r w:rsidRPr="00F70650">
              <w:rPr>
                <w:rFonts w:ascii="Times New Roman" w:hAnsi="Times New Roman"/>
                <w:b/>
                <w:bCs/>
                <w:color w:val="000000"/>
              </w:rPr>
              <w:t>ekilde doldurunuz.</w:t>
            </w:r>
          </w:p>
          <w:p w:rsidR="00580264" w:rsidRDefault="00580264" w:rsidP="00F70650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C0853">
              <w:rPr>
                <w:rFonts w:ascii="Times New Roman" w:hAnsi="Times New Roman"/>
                <w:b/>
                <w:noProof/>
                <w:color w:val="000000"/>
              </w:rPr>
              <w:pict>
                <v:shape id="Resim 15" o:spid="_x0000_i1026" type="#_x0000_t75" style="width:242.25pt;height:227.25pt;visibility:visible">
                  <v:imagedata r:id="rId8" o:title=""/>
                </v:shape>
              </w:pict>
            </w:r>
          </w:p>
        </w:tc>
      </w:tr>
      <w:tr w:rsidR="00580264" w:rsidRPr="006C0853" w:rsidTr="00EF62E3">
        <w:trPr>
          <w:trHeight w:val="381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pPr w:leftFromText="141" w:rightFromText="141" w:vertAnchor="text" w:horzAnchor="margin" w:tblpY="880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972"/>
              <w:gridCol w:w="987"/>
              <w:gridCol w:w="1139"/>
            </w:tblGrid>
            <w:tr w:rsidR="00580264" w:rsidRPr="006C0853" w:rsidTr="00EA2666">
              <w:trPr>
                <w:trHeight w:val="250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</w:t>
                  </w:r>
                  <w:r w:rsidRPr="00C9382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Nitel  </w:t>
                  </w: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Gözlem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</w:t>
                  </w:r>
                  <w:r w:rsidRPr="00C9382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Nicel  </w:t>
                  </w: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Gözlem</w:t>
                  </w:r>
                </w:p>
              </w:tc>
            </w:tr>
            <w:tr w:rsidR="00580264" w:rsidRPr="006C0853" w:rsidTr="00EA2666">
              <w:trPr>
                <w:trHeight w:val="608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80264" w:rsidRPr="006C0853" w:rsidTr="00EA2666">
              <w:trPr>
                <w:trHeight w:val="608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80264" w:rsidRPr="006C0853" w:rsidTr="00EA2666">
              <w:trPr>
                <w:trHeight w:val="608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80264" w:rsidRPr="006C0853" w:rsidTr="00EA2666">
              <w:trPr>
                <w:trHeight w:val="458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Odanın boyunu adımla ölçme.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80264" w:rsidRPr="006C0853" w:rsidTr="00EA2666">
              <w:trPr>
                <w:trHeight w:val="70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9382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264" w:rsidRPr="00C9382D" w:rsidRDefault="00580264" w:rsidP="00EA26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80264" w:rsidRPr="00EF62E3" w:rsidRDefault="00580264" w:rsidP="00EF62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F62E3">
              <w:rPr>
                <w:rFonts w:ascii="Times New Roman" w:hAnsi="Times New Roman"/>
                <w:b/>
                <w:sz w:val="24"/>
                <w:szCs w:val="24"/>
              </w:rPr>
              <w:t>-)</w:t>
            </w:r>
            <w:r w:rsidRPr="00EF62E3">
              <w:rPr>
                <w:rFonts w:ascii="Times New Roman" w:hAnsi="Times New Roman"/>
                <w:b/>
                <w:bCs/>
              </w:rPr>
              <w:t xml:space="preserve"> Aşağıdaki tabloda gerçekleşen olayların hangi gözlem çeşidine ait olduğunu işaretleyiniz.</w:t>
            </w:r>
          </w:p>
          <w:p w:rsidR="00580264" w:rsidRPr="00EF62E3" w:rsidRDefault="00580264" w:rsidP="00F567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EF62E3" w:rsidRDefault="00580264" w:rsidP="002B58B3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0264" w:rsidRPr="006C0853" w:rsidTr="009D3184">
        <w:trPr>
          <w:trHeight w:val="38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264" w:rsidRPr="00EA2666" w:rsidRDefault="00580264" w:rsidP="00EA2666">
            <w:p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8-) 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Aşağıdaki kütle ile ilgili dönüşümleri yapınız. </w:t>
            </w:r>
          </w:p>
          <w:p w:rsidR="00580264" w:rsidRPr="00EA2666" w:rsidRDefault="00580264" w:rsidP="00EA2666">
            <w:p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80264" w:rsidRPr="00EA2666" w:rsidRDefault="00580264" w:rsidP="00EA2666">
            <w:pPr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3 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ram=……………...santigram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  <w:p w:rsidR="00580264" w:rsidRPr="00EA2666" w:rsidRDefault="00580264" w:rsidP="00EA2666">
            <w:pPr>
              <w:spacing w:after="0" w:line="264" w:lineRule="auto"/>
              <w:ind w:left="36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  <w:p w:rsidR="00580264" w:rsidRPr="00EA2666" w:rsidRDefault="00580264" w:rsidP="00EA2666">
            <w:pPr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kental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=…………….…k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ilogram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g</w:t>
            </w:r>
          </w:p>
          <w:p w:rsidR="00580264" w:rsidRPr="00EA2666" w:rsidRDefault="00580264" w:rsidP="00EA2666">
            <w:p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80264" w:rsidRPr="00EA2666" w:rsidRDefault="00580264" w:rsidP="00EA2666">
            <w:pPr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6 k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ilogram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g=………………g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ram</w:t>
            </w:r>
          </w:p>
          <w:p w:rsidR="00580264" w:rsidRPr="00EA2666" w:rsidRDefault="00580264" w:rsidP="00EA2666">
            <w:pPr>
              <w:spacing w:after="0" w:line="264" w:lineRule="auto"/>
              <w:ind w:left="36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80264" w:rsidRPr="00EA2666" w:rsidRDefault="00580264" w:rsidP="00EA2666">
            <w:pPr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0,3 gram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=……………….m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ili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ram</w:t>
            </w:r>
          </w:p>
          <w:p w:rsidR="00580264" w:rsidRPr="00EA2666" w:rsidRDefault="00580264" w:rsidP="00EA2666">
            <w:p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80264" w:rsidRPr="00EA2666" w:rsidRDefault="00580264" w:rsidP="00EA2666">
            <w:pPr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3 Ton=………………k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ilo</w:t>
            </w:r>
            <w:r w:rsidRPr="00EA2666">
              <w:rPr>
                <w:rFonts w:ascii="Times New Roman" w:hAnsi="Times New Roman"/>
                <w:b/>
                <w:iCs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ram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Default="00580264" w:rsidP="00EF62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10-)</w:t>
            </w:r>
          </w:p>
          <w:p w:rsidR="00580264" w:rsidRPr="009D3184" w:rsidRDefault="00580264" w:rsidP="009D31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9D3184">
              <w:rPr>
                <w:rFonts w:ascii="Times New Roman" w:hAnsi="Times New Roman"/>
                <w:b/>
                <w:sz w:val="24"/>
                <w:szCs w:val="24"/>
              </w:rPr>
              <w:t>Kütle nedir açıklayınız.</w:t>
            </w:r>
          </w:p>
          <w:p w:rsidR="00580264" w:rsidRDefault="00580264" w:rsidP="00CD58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264" w:rsidRDefault="00580264" w:rsidP="00CD58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264" w:rsidRPr="00CD58DA" w:rsidRDefault="00580264" w:rsidP="00CD58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281C7D">
              <w:rPr>
                <w:rFonts w:ascii="Times New Roman" w:hAnsi="Times New Roman"/>
                <w:b/>
                <w:sz w:val="24"/>
                <w:szCs w:val="24"/>
              </w:rPr>
              <w:t>Hacim nedir açıklayınız.</w:t>
            </w:r>
          </w:p>
        </w:tc>
      </w:tr>
      <w:tr w:rsidR="00580264" w:rsidRPr="006C0853" w:rsidTr="00CD58DA">
        <w:trPr>
          <w:gridAfter w:val="1"/>
          <w:trHeight w:val="31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264" w:rsidRPr="00361A93" w:rsidRDefault="00580264" w:rsidP="00361A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9-)</w:t>
            </w:r>
            <w:r w:rsidRPr="006C0853">
              <w:rPr>
                <w:b/>
                <w:i/>
                <w:emboss/>
                <w:color w:val="000000"/>
                <w:sz w:val="24"/>
                <w:szCs w:val="24"/>
              </w:rPr>
              <w:t xml:space="preserve"> </w:t>
            </w:r>
            <w:r w:rsidRPr="00361A93">
              <w:rPr>
                <w:rFonts w:ascii="Times New Roman" w:hAnsi="Times New Roman"/>
                <w:b/>
                <w:sz w:val="24"/>
                <w:szCs w:val="24"/>
              </w:rPr>
              <w:t>Aşağıdaki cümlelerin sonlarına doğru 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se (D), yanlış ise (Y) yazınız.</w:t>
            </w:r>
            <w:r w:rsidRPr="00361A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0264" w:rsidRPr="00361A93" w:rsidRDefault="00580264" w:rsidP="00361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A93">
              <w:rPr>
                <w:rFonts w:ascii="Times New Roman" w:hAnsi="Times New Roman"/>
                <w:sz w:val="24"/>
                <w:szCs w:val="24"/>
              </w:rPr>
              <w:t xml:space="preserve">a) ( )Fizik, madde ve enerjiyi inceler. </w:t>
            </w:r>
          </w:p>
          <w:p w:rsidR="00580264" w:rsidRPr="00361A93" w:rsidRDefault="00580264" w:rsidP="00361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A93">
              <w:rPr>
                <w:rFonts w:ascii="Times New Roman" w:hAnsi="Times New Roman"/>
                <w:sz w:val="24"/>
                <w:szCs w:val="24"/>
              </w:rPr>
              <w:t xml:space="preserve">b) ( )Fizik, doğa olaylarını akılcı yolla açıklamaya çalışır. </w:t>
            </w:r>
          </w:p>
          <w:p w:rsidR="00580264" w:rsidRPr="00361A93" w:rsidRDefault="00580264" w:rsidP="00361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A93">
              <w:rPr>
                <w:rFonts w:ascii="Times New Roman" w:hAnsi="Times New Roman"/>
                <w:sz w:val="24"/>
                <w:szCs w:val="24"/>
              </w:rPr>
              <w:t xml:space="preserve">c) ( )Fizik, çoğu zaman deney yapmayı gerekli görmez. </w:t>
            </w:r>
          </w:p>
          <w:p w:rsidR="00580264" w:rsidRPr="00361A93" w:rsidRDefault="00580264" w:rsidP="00361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A93">
              <w:rPr>
                <w:rFonts w:ascii="Times New Roman" w:hAnsi="Times New Roman"/>
                <w:sz w:val="24"/>
                <w:szCs w:val="24"/>
              </w:rPr>
              <w:t xml:space="preserve">d) ( )Bilimsel yöntem, fizik araştırmalarının temel özelliğidir. </w:t>
            </w:r>
          </w:p>
          <w:p w:rsidR="00580264" w:rsidRPr="00EF62E3" w:rsidRDefault="00580264" w:rsidP="00361A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1A93">
              <w:rPr>
                <w:rFonts w:ascii="Times New Roman" w:hAnsi="Times New Roman"/>
                <w:sz w:val="24"/>
                <w:szCs w:val="24"/>
              </w:rPr>
              <w:t>e) ( )Termodinamik, optik ve elektrik fiziğin alt alanlarındandır.</w:t>
            </w:r>
            <w:r w:rsidRPr="00361A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2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0264" w:rsidRPr="006C0853" w:rsidRDefault="00580264" w:rsidP="00B34E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BAŞARILAR  </w:t>
      </w: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580264" w:rsidRDefault="00580264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580264" w:rsidRDefault="00580264" w:rsidP="00A364A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p w:rsidR="00580264" w:rsidRDefault="00580264" w:rsidP="00A364A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Sorubak.Com</w:t>
      </w:r>
    </w:p>
    <w:p w:rsidR="00580264" w:rsidRPr="00EF62E3" w:rsidRDefault="00580264" w:rsidP="00A364A6">
      <w:hyperlink r:id="rId9" w:history="1">
        <w:r w:rsidRPr="00DC0F45">
          <w:rPr>
            <w:rStyle w:val="Hyperlink"/>
            <w:rFonts w:ascii="Times New Roman" w:hAnsi="Times New Roman"/>
            <w:b/>
            <w:sz w:val="24"/>
            <w:szCs w:val="24"/>
          </w:rPr>
          <w:t>9.Sınıf MEB Kazanım Kavrama Testleri 0nline Çöz</w:t>
        </w:r>
      </w:hyperlink>
    </w:p>
    <w:sectPr w:rsidR="00580264" w:rsidRPr="00EF62E3" w:rsidSect="00CD58DA">
      <w:pgSz w:w="11906" w:h="16838"/>
      <w:pgMar w:top="284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64" w:rsidRDefault="00580264" w:rsidP="00F5672F">
      <w:pPr>
        <w:spacing w:after="0" w:line="240" w:lineRule="auto"/>
      </w:pPr>
      <w:r>
        <w:separator/>
      </w:r>
    </w:p>
  </w:endnote>
  <w:endnote w:type="continuationSeparator" w:id="0">
    <w:p w:rsidR="00580264" w:rsidRDefault="00580264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64" w:rsidRDefault="00580264" w:rsidP="00F5672F">
      <w:pPr>
        <w:spacing w:after="0" w:line="240" w:lineRule="auto"/>
      </w:pPr>
      <w:r>
        <w:separator/>
      </w:r>
    </w:p>
  </w:footnote>
  <w:footnote w:type="continuationSeparator" w:id="0">
    <w:p w:rsidR="00580264" w:rsidRDefault="00580264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188"/>
    <w:rsid w:val="00184CC7"/>
    <w:rsid w:val="00281C7D"/>
    <w:rsid w:val="002B58B3"/>
    <w:rsid w:val="00361A93"/>
    <w:rsid w:val="00580264"/>
    <w:rsid w:val="006C0853"/>
    <w:rsid w:val="00873AAD"/>
    <w:rsid w:val="008C7188"/>
    <w:rsid w:val="00900216"/>
    <w:rsid w:val="009D3184"/>
    <w:rsid w:val="00A364A6"/>
    <w:rsid w:val="00B34EF2"/>
    <w:rsid w:val="00BA2BA5"/>
    <w:rsid w:val="00BF57B4"/>
    <w:rsid w:val="00C9382D"/>
    <w:rsid w:val="00CD58DA"/>
    <w:rsid w:val="00D86CF8"/>
    <w:rsid w:val="00DA1E3B"/>
    <w:rsid w:val="00DC0F45"/>
    <w:rsid w:val="00DC32A7"/>
    <w:rsid w:val="00EA2666"/>
    <w:rsid w:val="00EF62E3"/>
    <w:rsid w:val="00F5672F"/>
    <w:rsid w:val="00F7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C7188"/>
    <w:pPr>
      <w:spacing w:after="0" w:line="240" w:lineRule="auto"/>
      <w:jc w:val="center"/>
    </w:pPr>
    <w:rPr>
      <w:rFonts w:ascii="Times New Roman" w:hAnsi="Times New Roman"/>
      <w:b/>
      <w:i/>
      <w:emboss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C7188"/>
    <w:rPr>
      <w:rFonts w:ascii="Times New Roman" w:eastAsia="Times New Roman" w:hAnsi="Times New Roman" w:cs="Times New Roman"/>
      <w:b/>
      <w:i/>
      <w:embos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E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672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67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CD58D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C0F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7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sinav/sinavsec/seviye/37/9-sinif-testle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2</Pages>
  <Words>504</Words>
  <Characters>2875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10</cp:revision>
  <dcterms:created xsi:type="dcterms:W3CDTF">2015-11-16T10:49:00Z</dcterms:created>
  <dcterms:modified xsi:type="dcterms:W3CDTF">2015-11-17T15:04:00Z</dcterms:modified>
</cp:coreProperties>
</file>