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6C" w:rsidRDefault="007C746C" w:rsidP="00E06787">
      <w:pPr>
        <w:tabs>
          <w:tab w:val="center" w:pos="4536"/>
          <w:tab w:val="right" w:pos="9072"/>
        </w:tabs>
        <w:jc w:val="center"/>
        <w:rPr>
          <w:b/>
          <w:bCs/>
          <w:sz w:val="24"/>
          <w:szCs w:val="24"/>
          <w:lang w:val="de-DE"/>
        </w:rPr>
      </w:pPr>
    </w:p>
    <w:p w:rsidR="007C746C" w:rsidRPr="00E06787" w:rsidRDefault="007C746C" w:rsidP="00E06787">
      <w:pPr>
        <w:tabs>
          <w:tab w:val="center" w:pos="4536"/>
          <w:tab w:val="right" w:pos="9072"/>
        </w:tabs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de-DE"/>
        </w:rPr>
        <w:t>ALTINŞEHİR ANADOLU LİSESİ MATEMATİK DERSİ1</w:t>
      </w:r>
      <w:r w:rsidRPr="00447CE4">
        <w:rPr>
          <w:b/>
          <w:bCs/>
          <w:sz w:val="24"/>
          <w:szCs w:val="24"/>
          <w:lang w:val="de-DE"/>
        </w:rPr>
        <w:t>.</w:t>
      </w:r>
      <w:r>
        <w:rPr>
          <w:b/>
          <w:bCs/>
          <w:sz w:val="24"/>
          <w:szCs w:val="24"/>
          <w:lang w:val="de-DE"/>
        </w:rPr>
        <w:t xml:space="preserve"> DÖNEM 1.</w:t>
      </w:r>
      <w:r w:rsidRPr="00004196">
        <w:rPr>
          <w:b/>
          <w:bCs/>
          <w:sz w:val="24"/>
          <w:szCs w:val="24"/>
          <w:lang w:val="en-US"/>
        </w:rPr>
        <w:t>YAZILI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7C746C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Adı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9-…</w:t>
            </w:r>
          </w:p>
        </w:tc>
        <w:tc>
          <w:tcPr>
            <w:tcW w:w="918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jc w:val="right"/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GRUP</w:t>
            </w:r>
          </w:p>
        </w:tc>
        <w:tc>
          <w:tcPr>
            <w:tcW w:w="993" w:type="dxa"/>
            <w:tcBorders>
              <w:left w:val="single" w:sz="12" w:space="0" w:color="auto"/>
              <w:right w:val="thinThickSmallGap" w:sz="24" w:space="0" w:color="auto"/>
            </w:tcBorders>
            <w:vAlign w:val="center"/>
          </w:tcPr>
          <w:p w:rsidR="007C746C" w:rsidRPr="00FC0D9E" w:rsidRDefault="007C746C" w:rsidP="002B576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C0D9E">
              <w:rPr>
                <w:b/>
                <w:bCs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7C746C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17/11/2015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7C746C" w:rsidRPr="004C518F" w:rsidRDefault="007C746C" w:rsidP="005D12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 sorunun doğru çözümü 10 puandır. Başarılar dileriz…</w:t>
            </w:r>
          </w:p>
        </w:tc>
      </w:tr>
      <w:tr w:rsidR="007C746C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 Dk.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</w:tr>
    </w:tbl>
    <w:p w:rsidR="007C746C" w:rsidRDefault="007C746C" w:rsidP="005330F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 w:rsidRPr="00004196">
        <w:rPr>
          <w:b/>
          <w:bCs/>
          <w:sz w:val="24"/>
          <w:szCs w:val="24"/>
          <w:lang w:val="en-US"/>
        </w:rPr>
        <w:t>SINAV SORULARI</w:t>
      </w:r>
    </w:p>
    <w:p w:rsidR="007C746C" w:rsidRPr="00B63E4D" w:rsidRDefault="007C746C" w:rsidP="002C4DC1">
      <w:pPr>
        <w:jc w:val="center"/>
        <w:rPr>
          <w:b/>
          <w:bCs/>
          <w:sz w:val="10"/>
          <w:szCs w:val="10"/>
          <w:lang w:val="en-US"/>
        </w:rPr>
      </w:pP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59264;visibility:visible" strokeweight="1.25pt">
            <v:textbox>
              <w:txbxContent>
                <w:p w:rsidR="007C746C" w:rsidRPr="00C55A01" w:rsidRDefault="007C746C" w:rsidP="001542DB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7C746C" w:rsidRPr="00FC0D9E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AutoShape 133" o:spid="_x0000_s1027" type="#_x0000_t10" style="position:absolute;margin-left:-9.9pt;margin-top:-.5pt;width:36pt;height:24.95pt;z-index:251653120;visibility:visible" strokeweight="1.25pt">
                  <v:textbox>
                    <w:txbxContent>
                      <w:p w:rsidR="007C746C" w:rsidRPr="00C55A01" w:rsidRDefault="007C746C" w:rsidP="00747D1D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</w:p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object w:dxaOrig="5520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57.75pt" o:ole="">
                  <v:imagedata r:id="rId7" o:title=""/>
                </v:shape>
                <o:OLEObject Type="Embed" ProgID="Paint.Picture" ShapeID="_x0000_i1025" DrawAspect="Content" ObjectID="_1509215453" r:id="rId8"/>
              </w:object>
            </w: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Pr="00CB3419" w:rsidRDefault="007C746C" w:rsidP="000E190C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28" type="#_x0000_t10" style="position:absolute;margin-left:-6.15pt;margin-top:4.25pt;width:36pt;height:23.05pt;z-index:251654144;visibility:visible" strokeweight="1.25pt">
                  <v:textbox>
                    <w:txbxContent>
                      <w:p w:rsidR="007C746C" w:rsidRPr="00C55A01" w:rsidRDefault="007C746C" w:rsidP="00C55A01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3-)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AutoShape 137" o:spid="_x0000_s1029" type="#_x0000_t10" style="position:absolute;margin-left:261.25pt;margin-top:4.6pt;width:36pt;height:22.6pt;z-index:251660288;visibility:visible" strokeweight="1.25pt">
                  <v:textbox>
                    <w:txbxContent>
                      <w:p w:rsidR="007C746C" w:rsidRPr="00C55A01" w:rsidRDefault="007C746C" w:rsidP="001542DB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B66B25" w:rsidRDefault="007C746C" w:rsidP="001D7FBB">
            <w:r>
              <w:object w:dxaOrig="4500" w:dyaOrig="1170">
                <v:shape id="_x0000_i1026" type="#_x0000_t75" style="width:225pt;height:58.5pt" o:ole="">
                  <v:imagedata r:id="rId9" o:title=""/>
                </v:shape>
                <o:OLEObject Type="Embed" ProgID="Paint.Picture" ShapeID="_x0000_i1026" DrawAspect="Content" ObjectID="_1509215454" r:id="rId10"/>
              </w:object>
            </w:r>
          </w:p>
        </w:tc>
      </w:tr>
      <w:tr w:rsidR="007C746C" w:rsidRPr="00FC0D9E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Pr="006264A6" w:rsidRDefault="007C746C" w:rsidP="006264A6">
            <w:pPr>
              <w:tabs>
                <w:tab w:val="left" w:pos="1725"/>
              </w:tabs>
              <w:rPr>
                <w:b/>
                <w:bCs/>
              </w:rPr>
            </w:pPr>
          </w:p>
          <w:p w:rsidR="007C746C" w:rsidRDefault="007C746C" w:rsidP="006264A6">
            <w:r>
              <w:object w:dxaOrig="5970" w:dyaOrig="1095">
                <v:shape id="_x0000_i1027" type="#_x0000_t75" style="width:265.5pt;height:49.5pt" o:ole="">
                  <v:imagedata r:id="rId11" o:title=""/>
                </v:shape>
                <o:OLEObject Type="Embed" ProgID="Paint.Picture" ShapeID="_x0000_i1027" DrawAspect="Content" ObjectID="_1509215455" r:id="rId12"/>
              </w:object>
            </w:r>
          </w:p>
          <w:p w:rsidR="007C746C" w:rsidRPr="002B044B" w:rsidRDefault="007C746C" w:rsidP="002B044B"/>
          <w:p w:rsidR="007C746C" w:rsidRDefault="007C746C" w:rsidP="002B044B"/>
          <w:p w:rsidR="007C746C" w:rsidRDefault="007C746C" w:rsidP="002B044B">
            <w:pPr>
              <w:tabs>
                <w:tab w:val="left" w:pos="930"/>
              </w:tabs>
            </w:pPr>
            <w:r>
              <w:tab/>
            </w: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Pr="002B044B" w:rsidRDefault="007C746C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7C746C" w:rsidRDefault="007C746C" w:rsidP="007B4429">
            <w:pPr>
              <w:tabs>
                <w:tab w:val="left" w:pos="2925"/>
                <w:tab w:val="left" w:pos="4125"/>
              </w:tabs>
            </w:pPr>
            <w:r>
              <w:object w:dxaOrig="4395" w:dyaOrig="1080">
                <v:shape id="_x0000_i1028" type="#_x0000_t75" style="width:219.75pt;height:54pt" o:ole="">
                  <v:imagedata r:id="rId13" o:title=""/>
                </v:shape>
                <o:OLEObject Type="Embed" ProgID="Paint.Picture" ShapeID="_x0000_i1028" DrawAspect="Content" ObjectID="_1509215456" r:id="rId14"/>
              </w:object>
            </w:r>
          </w:p>
          <w:p w:rsidR="007C746C" w:rsidRPr="007B4429" w:rsidRDefault="007C746C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7C746C" w:rsidRPr="00FC0D9E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7C746C" w:rsidP="00701C87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  <w:bCs/>
              </w:rPr>
            </w:pPr>
            <w:r>
              <w:rPr>
                <w:noProof/>
              </w:rPr>
              <w:pict>
                <v:shape id="_x0000_s1030" type="#_x0000_t10" style="position:absolute;left:0;text-align:left;margin-left:-5.4pt;margin-top:-3.8pt;width:36pt;height:22.6pt;z-index:251655168;visibility:visible;mso-position-horizontal-relative:text;mso-position-vertical-relative:text" strokeweight="1.25pt">
                  <v:textbox>
                    <w:txbxContent>
                      <w:p w:rsidR="007C746C" w:rsidRPr="00C55A01" w:rsidRDefault="007C746C" w:rsidP="009167F4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5-)</w:t>
                        </w:r>
                      </w:p>
                    </w:txbxContent>
                  </v:textbox>
                </v:shape>
              </w:pict>
            </w:r>
          </w:p>
          <w:p w:rsidR="007C746C" w:rsidRDefault="007C746C" w:rsidP="00701C87">
            <w:pPr>
              <w:tabs>
                <w:tab w:val="center" w:pos="2681"/>
              </w:tabs>
              <w:jc w:val="center"/>
            </w:pPr>
          </w:p>
          <w:p w:rsidR="007C746C" w:rsidRPr="00701C87" w:rsidRDefault="007C746C" w:rsidP="00701C87">
            <w:pPr>
              <w:tabs>
                <w:tab w:val="center" w:pos="2681"/>
              </w:tabs>
              <w:rPr>
                <w:rFonts w:ascii="Swis721BT" w:hAnsi="Swis721BT" w:cs="Swis721BT"/>
                <w:b/>
                <w:bCs/>
              </w:rPr>
            </w:pPr>
            <w:r>
              <w:t>37 kişilik bir grupta A veya B gazetesini okuyan 33 kişi, A gazetesini okumayan 17, B gazetesini okumayan 16 kişi olduğuna göre A ve B gazetesini okuyan kaç kişi vardır?</w:t>
            </w: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Pr="00784967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3A0C84" w:rsidRDefault="007C746C" w:rsidP="00DE3BDC">
            <w:pPr>
              <w:tabs>
                <w:tab w:val="left" w:pos="495"/>
              </w:tabs>
            </w:pPr>
          </w:p>
          <w:p w:rsidR="007C746C" w:rsidRPr="003A0C84" w:rsidRDefault="007C746C" w:rsidP="003A0C84"/>
          <w:p w:rsidR="007C746C" w:rsidRPr="003A0C84" w:rsidRDefault="007C746C" w:rsidP="003A0C84"/>
        </w:tc>
      </w:tr>
      <w:tr w:rsidR="007C746C" w:rsidRPr="00A32AAF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7C746C" w:rsidP="00062A57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oval id="Oval 158" o:spid="_x0000_s1031" style="position:absolute;margin-left:286.75pt;margin-top:-3.35pt;width:36pt;height:27pt;z-index:251657216;visibility:visible;mso-position-horizontal-relative:text;mso-position-vertical-relative:text" strokeweight="1.25pt">
                  <v:textbox>
                    <w:txbxContent>
                      <w:p w:rsidR="007C746C" w:rsidRPr="00B83E62" w:rsidRDefault="007C746C" w:rsidP="008F39C2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7-)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65" o:spid="_x0000_s1032" style="position:absolute;margin-left:1pt;margin-top:-4.1pt;width:36pt;height:27.7pt;z-index:251658240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6C70D1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6-)</w:t>
                        </w:r>
                      </w:p>
                    </w:txbxContent>
                  </v:textbox>
                </v:oval>
              </w:pict>
            </w:r>
          </w:p>
          <w:p w:rsidR="007C746C" w:rsidRDefault="007C746C" w:rsidP="00062A57">
            <w:pPr>
              <w:rPr>
                <w:sz w:val="20"/>
                <w:szCs w:val="20"/>
              </w:rPr>
            </w:pPr>
            <w:r>
              <w:object w:dxaOrig="6375" w:dyaOrig="720">
                <v:shape id="_x0000_i1029" type="#_x0000_t75" style="width:280.5pt;height:30.75pt" o:ole="">
                  <v:imagedata r:id="rId15" o:title=""/>
                </v:shape>
                <o:OLEObject Type="Embed" ProgID="Paint.Picture" ShapeID="_x0000_i1029" DrawAspect="Content" ObjectID="_1509215457" r:id="rId16"/>
              </w:object>
            </w: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Default="007C746C" w:rsidP="00E626FC">
            <w:pPr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265534">
            <w:pPr>
              <w:autoSpaceDE w:val="0"/>
              <w:autoSpaceDN w:val="0"/>
              <w:adjustRightInd w:val="0"/>
            </w:pPr>
          </w:p>
          <w:p w:rsidR="007C746C" w:rsidRPr="00F56C73" w:rsidRDefault="007C746C" w:rsidP="00F56C73">
            <w:pPr>
              <w:jc w:val="right"/>
              <w:rPr>
                <w:sz w:val="24"/>
                <w:szCs w:val="24"/>
              </w:rPr>
            </w:pPr>
            <w:r w:rsidRPr="00AD27E5">
              <w:pict>
                <v:shape id="_x0000_i1030" type="#_x0000_t75" style="width:90pt;height:13.5pt">
                  <v:imagedata r:id="rId17" o:title="" chromakey="white"/>
                </v:shape>
              </w:pict>
            </w:r>
          </w:p>
          <w:p w:rsidR="007C746C" w:rsidRPr="00F56C73" w:rsidRDefault="007C746C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F56C73">
              <w:rPr>
                <w:rFonts w:ascii="Helvetica" w:hAnsi="Helvetica" w:cs="Helvetica"/>
              </w:rPr>
              <w:t>Denkleminin çözüm kümesini bulunuz.</w:t>
            </w:r>
          </w:p>
        </w:tc>
      </w:tr>
      <w:tr w:rsidR="007C746C" w:rsidRPr="00A32AAF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Pr="0089799B" w:rsidRDefault="007C746C" w:rsidP="0089799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oval id="Oval 156" o:spid="_x0000_s1033" style="position:absolute;left:0;text-align:left;margin-left:-6.5pt;margin-top:-1.15pt;width:36pt;height:27pt;z-index:251656192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8F39C2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8-)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60" o:spid="_x0000_s1034" style="position:absolute;left:0;text-align:left;margin-left:286.75pt;margin-top:.05pt;width:36pt;height:27pt;z-index:251662336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CF16A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</w:p>
          <w:p w:rsidR="007C746C" w:rsidRPr="00062A57" w:rsidRDefault="007C746C" w:rsidP="00062A57">
            <w:r>
              <w:object w:dxaOrig="6645" w:dyaOrig="1635">
                <v:shape id="_x0000_i1031" type="#_x0000_t75" style="width:279pt;height:69pt" o:ole="">
                  <v:imagedata r:id="rId18" o:title=""/>
                </v:shape>
                <o:OLEObject Type="Embed" ProgID="Paint.Picture" ShapeID="_x0000_i1031" DrawAspect="Content" ObjectID="_1509215458" r:id="rId19"/>
              </w:object>
            </w:r>
          </w:p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Pr="00062A57" w:rsidRDefault="007C746C" w:rsidP="00062A57"/>
          <w:p w:rsidR="007C746C" w:rsidRPr="00062A57" w:rsidRDefault="007C746C" w:rsidP="00062A57"/>
          <w:p w:rsidR="007C746C" w:rsidRDefault="007C746C" w:rsidP="00062A57"/>
          <w:p w:rsidR="007C746C" w:rsidRPr="00062A57" w:rsidRDefault="007C746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D0730A"/>
          <w:p w:rsidR="007C746C" w:rsidRPr="00D0730A" w:rsidRDefault="007C746C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object w:dxaOrig="4935" w:dyaOrig="930">
                <v:shape id="_x0000_i1032" type="#_x0000_t75" style="width:246.75pt;height:46.5pt" o:ole="">
                  <v:imagedata r:id="rId20" o:title=""/>
                </v:shape>
                <o:OLEObject Type="Embed" ProgID="Paint.Picture" ShapeID="_x0000_i1032" DrawAspect="Content" ObjectID="_1509215459" r:id="rId21"/>
              </w:object>
            </w:r>
          </w:p>
        </w:tc>
      </w:tr>
      <w:tr w:rsidR="007C746C" w:rsidRPr="00A32AAF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7C746C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>
              <w:rPr>
                <w:noProof/>
              </w:rPr>
              <w:pict>
                <v:shape id="_x0000_s1035" type="#_x0000_t10" style="position:absolute;left:0;text-align:left;margin-left:1.35pt;margin-top:1.05pt;width:36pt;height:22.6pt;z-index:251661312;visibility:visible;mso-position-horizontal-relative:text;mso-position-vertical-relative:text" strokeweight="1.25pt">
                  <v:textbox>
                    <w:txbxContent>
                      <w:p w:rsidR="007C746C" w:rsidRPr="00C55A01" w:rsidRDefault="007C746C" w:rsidP="001542DB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</w:p>
          <w:p w:rsidR="007C746C" w:rsidRPr="002F7DBD" w:rsidRDefault="007C746C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</w:p>
          <w:p w:rsidR="007C746C" w:rsidRPr="00A84F39" w:rsidRDefault="007C746C" w:rsidP="00A84F39">
            <w:r>
              <w:object w:dxaOrig="5910" w:dyaOrig="1980">
                <v:shape id="_x0000_i1033" type="#_x0000_t75" style="width:280.5pt;height:93.75pt" o:ole="">
                  <v:imagedata r:id="rId22" o:title=""/>
                </v:shape>
                <o:OLEObject Type="Embed" ProgID="Paint.Picture" ShapeID="_x0000_i1033" DrawAspect="Content" ObjectID="_1509215460" r:id="rId23"/>
              </w:objec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A40DE5" w:rsidRDefault="007C746C" w:rsidP="00CF16A0">
            <w:pPr>
              <w:tabs>
                <w:tab w:val="left" w:pos="2160"/>
              </w:tabs>
            </w:pPr>
          </w:p>
        </w:tc>
      </w:tr>
    </w:tbl>
    <w:p w:rsidR="007C746C" w:rsidRDefault="007C746C" w:rsidP="00B63F1B">
      <w:pPr>
        <w:tabs>
          <w:tab w:val="center" w:pos="4536"/>
          <w:tab w:val="left" w:pos="8385"/>
        </w:tabs>
        <w:rPr>
          <w:b/>
          <w:bCs/>
          <w:sz w:val="18"/>
          <w:szCs w:val="18"/>
        </w:rPr>
      </w:pPr>
    </w:p>
    <w:p w:rsidR="007C746C" w:rsidRPr="001C36A0" w:rsidRDefault="007C746C" w:rsidP="00B63F1B">
      <w:pPr>
        <w:tabs>
          <w:tab w:val="center" w:pos="4536"/>
          <w:tab w:val="left" w:pos="838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Halil AKDAĞ</w:t>
      </w:r>
      <w:bookmarkStart w:id="0" w:name="_GoBack"/>
      <w:bookmarkEnd w:id="0"/>
      <w:r>
        <w:rPr>
          <w:b/>
          <w:bCs/>
          <w:sz w:val="18"/>
          <w:szCs w:val="18"/>
        </w:rPr>
        <w:t xml:space="preserve">              Ramazan EROLM. Akif TEKİNTAŞTürker Barış BULDUK </w:t>
      </w:r>
      <w:hyperlink r:id="rId24" w:history="1">
        <w:r w:rsidRPr="00A401D4">
          <w:rPr>
            <w:rStyle w:val="Hyperlink"/>
            <w:rFonts w:cs="Arial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sectPr w:rsidR="007C746C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6C" w:rsidRDefault="007C746C" w:rsidP="00CE1B5C">
      <w:r>
        <w:separator/>
      </w:r>
    </w:p>
  </w:endnote>
  <w:endnote w:type="continuationSeparator" w:id="1">
    <w:p w:rsidR="007C746C" w:rsidRDefault="007C746C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6C" w:rsidRDefault="007C746C" w:rsidP="00CE1B5C">
      <w:r>
        <w:separator/>
      </w:r>
    </w:p>
  </w:footnote>
  <w:footnote w:type="continuationSeparator" w:id="1">
    <w:p w:rsidR="007C746C" w:rsidRDefault="007C746C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Heading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  <w:bCs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ahoma" w:hAnsi="Tahoma" w:cs="Tahoma" w:hint="default"/>
        <w:b/>
        <w:bCs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/>
        <w:bCs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E77"/>
    <w:rsid w:val="00135EEC"/>
    <w:rsid w:val="00136761"/>
    <w:rsid w:val="00151CC6"/>
    <w:rsid w:val="001542DB"/>
    <w:rsid w:val="00176770"/>
    <w:rsid w:val="001767B4"/>
    <w:rsid w:val="001B07B3"/>
    <w:rsid w:val="001B377B"/>
    <w:rsid w:val="001C36A0"/>
    <w:rsid w:val="001C7237"/>
    <w:rsid w:val="001D01DD"/>
    <w:rsid w:val="001D5856"/>
    <w:rsid w:val="001D7FBB"/>
    <w:rsid w:val="001E140C"/>
    <w:rsid w:val="001E2B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18F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017"/>
    <w:rsid w:val="00537E6E"/>
    <w:rsid w:val="00554FC4"/>
    <w:rsid w:val="00573AC1"/>
    <w:rsid w:val="005812FA"/>
    <w:rsid w:val="005845E2"/>
    <w:rsid w:val="0058734E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A70F6"/>
    <w:rsid w:val="006C4A57"/>
    <w:rsid w:val="006C70D1"/>
    <w:rsid w:val="007010B3"/>
    <w:rsid w:val="00701C87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6D76"/>
    <w:rsid w:val="007C746C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47BE"/>
    <w:rsid w:val="009167F4"/>
    <w:rsid w:val="00935F54"/>
    <w:rsid w:val="009363EE"/>
    <w:rsid w:val="0098021F"/>
    <w:rsid w:val="0098328F"/>
    <w:rsid w:val="009A42FA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32AAF"/>
    <w:rsid w:val="00A401D4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27E5"/>
    <w:rsid w:val="00AD6C2B"/>
    <w:rsid w:val="00AE2D70"/>
    <w:rsid w:val="00AE31BA"/>
    <w:rsid w:val="00AE6E04"/>
    <w:rsid w:val="00AE7B23"/>
    <w:rsid w:val="00AF3E3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83E62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A0DA2"/>
    <w:rsid w:val="00DB190B"/>
    <w:rsid w:val="00DB2121"/>
    <w:rsid w:val="00DB7421"/>
    <w:rsid w:val="00DC05F3"/>
    <w:rsid w:val="00DC0A44"/>
    <w:rsid w:val="00DC3EAD"/>
    <w:rsid w:val="00DD351C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7BB5"/>
    <w:rsid w:val="00EA17D9"/>
    <w:rsid w:val="00EB4F15"/>
    <w:rsid w:val="00EC6503"/>
    <w:rsid w:val="00EE295C"/>
    <w:rsid w:val="00EE4CE2"/>
    <w:rsid w:val="00EE6155"/>
    <w:rsid w:val="00EF0588"/>
    <w:rsid w:val="00EF0EBC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F6"/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cs="Times New Roman"/>
      <w:sz w:val="28"/>
      <w:szCs w:val="28"/>
      <w:lang w:val="cs-CZ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14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B604E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A14EE"/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132E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4EE"/>
    <w:rPr>
      <w:sz w:val="0"/>
      <w:szCs w:val="0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FF769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1B5C"/>
    <w:rPr>
      <w:rFonts w:ascii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1B5C"/>
    <w:rPr>
      <w:rFonts w:ascii="Arial" w:hAnsi="Arial" w:cs="Arial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56C73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DA0D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9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119</Words>
  <Characters>679</Characters>
  <Application>Microsoft Office Outlook</Application>
  <DocSecurity>0</DocSecurity>
  <Lines>0</Lines>
  <Paragraphs>0</Paragraphs>
  <ScaleCrop>false</ScaleCrop>
  <Company>kolegji  hasan riza pasha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KOLEGJI “HASAN RIZA PASHA”</dc:title>
  <dc:subject/>
  <dc:creator>erkan</dc:creator>
  <cp:keywords/>
  <dc:description/>
  <cp:lastModifiedBy>edanur</cp:lastModifiedBy>
  <cp:revision>37</cp:revision>
  <cp:lastPrinted>2007-10-25T06:17:00Z</cp:lastPrinted>
  <dcterms:created xsi:type="dcterms:W3CDTF">2014-11-16T10:33:00Z</dcterms:created>
  <dcterms:modified xsi:type="dcterms:W3CDTF">2015-11-16T19:44:00Z</dcterms:modified>
</cp:coreProperties>
</file>