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689" w:rsidRDefault="0022668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13.75pt;margin-top:-13.15pt;width:562.55pt;height:73pt;z-index:251658240;visibility:visible;v-text-anchor:middle" strokeweight="2pt">
            <v:textbox>
              <w:txbxContent>
                <w:p w:rsidR="00226689" w:rsidRDefault="00226689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>ADI-SOYADI :  ……………………….</w:t>
                  </w:r>
                  <w:r w:rsidRPr="00A32E03">
                    <w:rPr>
                      <w:b/>
                      <w:bCs/>
                      <w:i/>
                      <w:iCs/>
                    </w:rPr>
                    <w:t>201</w:t>
                  </w:r>
                  <w:r>
                    <w:rPr>
                      <w:b/>
                      <w:bCs/>
                      <w:i/>
                      <w:iCs/>
                    </w:rPr>
                    <w:t>5</w:t>
                  </w:r>
                  <w:r w:rsidRPr="00A32E03">
                    <w:rPr>
                      <w:b/>
                      <w:bCs/>
                      <w:i/>
                      <w:iCs/>
                    </w:rPr>
                    <w:t>-201</w:t>
                  </w:r>
                  <w:r>
                    <w:rPr>
                      <w:b/>
                      <w:bCs/>
                      <w:i/>
                      <w:iCs/>
                    </w:rPr>
                    <w:t>6</w:t>
                  </w:r>
                  <w:r w:rsidRPr="00A32E03">
                    <w:rPr>
                      <w:b/>
                      <w:bCs/>
                      <w:i/>
                      <w:iCs/>
                    </w:rPr>
                    <w:t xml:space="preserve"> EĞİTİM – ÖĞRETİM YILI   </w:t>
                  </w:r>
                  <w:r>
                    <w:t>12/11/2015</w:t>
                  </w:r>
                </w:p>
                <w:p w:rsidR="00226689" w:rsidRDefault="00226689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>SINIFI-NO:  …………………….</w:t>
                  </w:r>
                  <w:r w:rsidRPr="00A32E03">
                    <w:rPr>
                      <w:b/>
                      <w:bCs/>
                      <w:i/>
                      <w:iCs/>
                    </w:rPr>
                    <w:t>BAYINDIR ANADOLU  LİSESİ</w:t>
                  </w:r>
                </w:p>
                <w:p w:rsidR="00226689" w:rsidRPr="00A32E03" w:rsidRDefault="00226689" w:rsidP="00A32E03">
                  <w:pPr>
                    <w:ind w:left="-993" w:firstLine="993"/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9</w:t>
                  </w:r>
                  <w:r w:rsidRPr="00A32E03">
                    <w:rPr>
                      <w:b/>
                      <w:bCs/>
                      <w:i/>
                      <w:iCs/>
                    </w:rPr>
                    <w:t>.SINIFLAR KİMYA DERSİ I.DÖNEM I.YAZILI SINAV SORULARI</w:t>
                  </w: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  <w:p w:rsidR="00226689" w:rsidRDefault="00226689" w:rsidP="00A32E03">
                  <w:pPr>
                    <w:ind w:left="-993" w:firstLine="993"/>
                    <w:jc w:val="center"/>
                  </w:pPr>
                </w:p>
              </w:txbxContent>
            </v:textbox>
          </v:shape>
        </w:pict>
      </w:r>
      <w:r>
        <w:t>AA</w:t>
      </w:r>
    </w:p>
    <w:p w:rsidR="00226689" w:rsidRPr="00A32E03" w:rsidRDefault="00226689" w:rsidP="00A32E03"/>
    <w:p w:rsidR="00226689" w:rsidRPr="00F42FCA" w:rsidRDefault="00226689" w:rsidP="00F42FCA"/>
    <w:tbl>
      <w:tblPr>
        <w:tblpPr w:leftFromText="141" w:rightFromText="141" w:vertAnchor="text" w:horzAnchor="margin" w:tblpY="159"/>
        <w:tblW w:w="0" w:type="auto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0A0"/>
      </w:tblPr>
      <w:tblGrid>
        <w:gridCol w:w="10912"/>
      </w:tblGrid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t>1.Simya nedir?Simya neden bir bilim değildir?(10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285"/>
        </w:trPr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2.Simyadan kimyaya aktarılan maddelerden 5 tane yazınız.(5 puan)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3.Aşağıdaki ifadelerden doğru olanları D ile yanlış olanları Y ile gösteriniz.(2x5=10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……..Organik kimyada temel element karbondur.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……..Fizikokimya hayvan,bitki ve mikroorganizma biçimindeki tüm canlıların yapısındaki kimyasal değişimleri inceler.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……..Maddelerin kimyasal bileşimlerini nitel ve nicel olarak analitik kimya inceler.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…….İlaç üretimi ve yapısı ile ilgilenen kimyanın alt dalı  farmasötik kimyadır.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……. Karbon bileşikleri dışında diğer elementlerin bileşiklerini ve yapılarını fizikokimya inceler.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4</w:t>
            </w:r>
            <w:r w:rsidRPr="004727E7">
              <w:t xml:space="preserve">. </w:t>
            </w:r>
            <w:r w:rsidRPr="004727E7">
              <w:rPr>
                <w:b/>
                <w:bCs/>
              </w:rPr>
              <w:t>Aşağıdaki boşlukları uygun biçimde doldurunuz.(2x5=10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Aristoya göre sıcak ve kuru olan element …………………….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Elementler …………….... ile  bileşikler ………………………ile gösterilir.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Bileşikler ………………….……..yöntemlerle elementlerine ayrılabilirler.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Belli bir erime ve kaynama noktası olan,kendine özgü yoğunluğu olan maddelere ………………………………….denir.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Elementlerin kimliğini …………………………………..belirler.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203"/>
        </w:trPr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5.Aşağıdaki soruları  tabloya göre cevaplayınız.(2x5=10 puan)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9"/>
              <w:gridCol w:w="1418"/>
              <w:gridCol w:w="1417"/>
            </w:tblGrid>
            <w:tr w:rsidR="00226689" w:rsidRPr="004727E7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Cu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Fe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  <w:r w:rsidRPr="004727E7">
                    <w:rPr>
                      <w:b/>
                      <w:bCs/>
                    </w:rPr>
                    <w:t>(SO</w:t>
                  </w:r>
                  <w:r w:rsidRPr="004727E7">
                    <w:rPr>
                      <w:b/>
                      <w:bCs/>
                      <w:vertAlign w:val="subscript"/>
                    </w:rPr>
                    <w:t>4</w:t>
                  </w:r>
                  <w:r w:rsidRPr="004727E7">
                    <w:rPr>
                      <w:b/>
                      <w:bCs/>
                    </w:rPr>
                    <w:t>)</w:t>
                  </w:r>
                  <w:r w:rsidRPr="004727E7">
                    <w:rPr>
                      <w:b/>
                      <w:bCs/>
                      <w:vertAlign w:val="subscript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CaF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  <w:tr w:rsidR="00226689" w:rsidRPr="004727E7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PCl</w:t>
                  </w:r>
                  <w:r w:rsidRPr="004727E7">
                    <w:rPr>
                      <w:b/>
                      <w:bCs/>
                      <w:vertAlign w:val="subscript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H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4727E7">
                    <w:rPr>
                      <w:b/>
                      <w:bCs/>
                    </w:rPr>
                    <w:t>Ca(NO</w:t>
                  </w:r>
                  <w:r w:rsidRPr="004727E7">
                    <w:rPr>
                      <w:b/>
                      <w:bCs/>
                      <w:vertAlign w:val="subscript"/>
                    </w:rPr>
                    <w:t>3</w:t>
                  </w:r>
                  <w:r w:rsidRPr="004727E7">
                    <w:rPr>
                      <w:b/>
                      <w:bCs/>
                    </w:rPr>
                    <w:t>)</w:t>
                  </w:r>
                  <w:r w:rsidRPr="004727E7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</w:tbl>
          <w:p w:rsidR="00226689" w:rsidRPr="004727E7" w:rsidRDefault="00226689" w:rsidP="004727E7">
            <w:pPr>
              <w:spacing w:after="0" w:line="240" w:lineRule="auto"/>
            </w:pPr>
            <w:r w:rsidRPr="004727E7">
              <w:t>a)Hangileri tek atomludur?</w:t>
            </w: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t xml:space="preserve">b) </w:t>
            </w:r>
            <w:r w:rsidRPr="004727E7">
              <w:rPr>
                <w:b/>
                <w:bCs/>
              </w:rPr>
              <w:t>Hangileri bileşiktir?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c) Hangileri iki cins atom içerir?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d) </w:t>
            </w:r>
            <w:r w:rsidRPr="004727E7">
              <w:rPr>
                <w:b/>
                <w:bCs/>
              </w:rPr>
              <w:t>Ca(NO</w:t>
            </w:r>
            <w:r w:rsidRPr="004727E7">
              <w:rPr>
                <w:b/>
                <w:bCs/>
                <w:vertAlign w:val="subscript"/>
              </w:rPr>
              <w:t>3</w:t>
            </w:r>
            <w:r w:rsidRPr="004727E7">
              <w:rPr>
                <w:b/>
                <w:bCs/>
              </w:rPr>
              <w:t>)</w:t>
            </w:r>
            <w:r w:rsidRPr="004727E7">
              <w:rPr>
                <w:b/>
                <w:bCs/>
                <w:vertAlign w:val="subscript"/>
              </w:rPr>
              <w:t>2</w:t>
            </w:r>
            <w:r w:rsidRPr="004727E7">
              <w:rPr>
                <w:b/>
                <w:bCs/>
              </w:rPr>
              <w:t>kaç tane atom içerir?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>e)</w:t>
            </w:r>
            <w:r w:rsidRPr="004727E7">
              <w:rPr>
                <w:b/>
                <w:bCs/>
              </w:rPr>
              <w:t>Fe</w:t>
            </w:r>
            <w:r w:rsidRPr="004727E7">
              <w:rPr>
                <w:b/>
                <w:bCs/>
                <w:vertAlign w:val="subscript"/>
              </w:rPr>
              <w:t>2</w:t>
            </w:r>
            <w:r w:rsidRPr="004727E7">
              <w:rPr>
                <w:b/>
                <w:bCs/>
              </w:rPr>
              <w:t>(SO</w:t>
            </w:r>
            <w:r w:rsidRPr="004727E7">
              <w:rPr>
                <w:b/>
                <w:bCs/>
                <w:vertAlign w:val="subscript"/>
              </w:rPr>
              <w:t>4</w:t>
            </w:r>
            <w:r w:rsidRPr="004727E7">
              <w:rPr>
                <w:b/>
                <w:bCs/>
              </w:rPr>
              <w:t>)</w:t>
            </w:r>
            <w:r w:rsidRPr="004727E7">
              <w:rPr>
                <w:b/>
                <w:bCs/>
                <w:vertAlign w:val="subscript"/>
              </w:rPr>
              <w:t>3</w:t>
            </w:r>
            <w:r w:rsidRPr="004727E7">
              <w:t xml:space="preserve"> kaç tane atom içerir?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311"/>
        </w:trPr>
        <w:tc>
          <w:tcPr>
            <w:tcW w:w="10912" w:type="dxa"/>
            <w:tcBorders>
              <w:bottom w:val="single" w:sz="4" w:space="0" w:color="auto"/>
            </w:tcBorders>
          </w:tcPr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>6</w:t>
            </w:r>
            <w:r w:rsidRPr="004727E7">
              <w:t xml:space="preserve">. </w:t>
            </w:r>
            <w:r w:rsidRPr="004727E7">
              <w:rPr>
                <w:b/>
                <w:bCs/>
              </w:rPr>
              <w:t>Aşağıda formülleri verilen bileşikleri adlandırın.Adı verilen bileşiklerin formüllerini yazınız.(2x5=10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    a)  MgBr</w:t>
            </w:r>
            <w:r w:rsidRPr="004727E7">
              <w:rPr>
                <w:vertAlign w:val="subscript"/>
              </w:rPr>
              <w:t>2</w:t>
            </w:r>
            <w:r w:rsidRPr="004727E7">
              <w:t>………………………………………       b) KCl…………………………………….    c) Cl</w:t>
            </w:r>
            <w:r w:rsidRPr="004727E7">
              <w:rPr>
                <w:vertAlign w:val="subscript"/>
              </w:rPr>
              <w:t>2</w:t>
            </w:r>
            <w:r w:rsidRPr="004727E7">
              <w:t>O</w:t>
            </w:r>
            <w:r w:rsidRPr="004727E7">
              <w:rPr>
                <w:vertAlign w:val="subscript"/>
              </w:rPr>
              <w:t>3</w:t>
            </w:r>
            <w:r w:rsidRPr="004727E7">
              <w:t>………………………………..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    d)  Dikükürthegzaflorür…………………     h) Karbonmonoksit…………………..ı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rPr>
          <w:trHeight w:val="1666"/>
        </w:trPr>
        <w:tc>
          <w:tcPr>
            <w:tcW w:w="10912" w:type="dxa"/>
            <w:tcBorders>
              <w:top w:val="single" w:sz="4" w:space="0" w:color="auto"/>
            </w:tcBorders>
          </w:tcPr>
          <w:p w:rsidR="00226689" w:rsidRPr="004727E7" w:rsidRDefault="00226689" w:rsidP="004727E7">
            <w:pPr>
              <w:tabs>
                <w:tab w:val="left" w:pos="6577"/>
              </w:tabs>
              <w:spacing w:after="0" w:line="240" w:lineRule="auto"/>
            </w:pPr>
            <w:r w:rsidRPr="004727E7">
              <w:rPr>
                <w:b/>
                <w:bCs/>
              </w:rPr>
              <w:t>7.Aşağıda  verilen  iyonların oluşturduğu bileşiklerin formüllerini yazınız.(2x5=10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</w:p>
        </w:tc>
      </w:tr>
    </w:tbl>
    <w:tbl>
      <w:tblPr>
        <w:tblW w:w="0" w:type="auto"/>
        <w:tblInd w:w="-106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0A0"/>
      </w:tblPr>
      <w:tblGrid>
        <w:gridCol w:w="10912"/>
      </w:tblGrid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t>8. Aşağıdaki sembollerin anlamlarını  karşılarına yazınız.(1x5=5 puan)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263"/>
              <w:gridCol w:w="6663"/>
            </w:tblGrid>
            <w:tr w:rsidR="00226689" w:rsidRPr="004727E7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r w:rsidRPr="004727E7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5" type="#_x0000_t75" style="width:96.75pt;height:54pt;visibility:visible">
                        <v:imagedata r:id="rId7" o:title=""/>
                      </v:shape>
                    </w:pict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r w:rsidRPr="004727E7">
                    <w:rPr>
                      <w:noProof/>
                      <w:lang w:eastAsia="tr-TR"/>
                    </w:rPr>
                    <w:pict>
                      <v:shape id="Resim 3" o:spid="_x0000_i1026" type="#_x0000_t75" style="width:96.75pt;height:66pt;visibility:visible">
                        <v:imagedata r:id="rId8" o:title=""/>
                      </v:shape>
                    </w:pict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449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r w:rsidRPr="004727E7">
                    <w:rPr>
                      <w:noProof/>
                      <w:lang w:eastAsia="tr-TR"/>
                    </w:rPr>
                    <w:pict>
                      <v:shape id="Resim 4" o:spid="_x0000_i1027" type="#_x0000_t75" style="width:96.75pt;height:70.5pt;visibility:visible">
                        <v:imagedata r:id="rId9" o:title=""/>
                      </v:shape>
                    </w:pict>
                  </w: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116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r w:rsidRPr="004727E7">
                    <w:rPr>
                      <w:noProof/>
                      <w:lang w:eastAsia="tr-TR"/>
                    </w:rPr>
                    <w:pict>
                      <v:shape id="Resim 5" o:spid="_x0000_i1028" type="#_x0000_t75" style="width:96.75pt;height:51.75pt;visibility:visible">
                        <v:imagedata r:id="rId10" o:title=""/>
                      </v:shape>
                    </w:pict>
                  </w:r>
                </w:p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</w:tr>
            <w:tr w:rsidR="00226689" w:rsidRPr="004727E7">
              <w:trPr>
                <w:trHeight w:val="1375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r w:rsidRPr="004727E7">
                    <w:rPr>
                      <w:noProof/>
                      <w:lang w:eastAsia="tr-TR"/>
                    </w:rPr>
                    <w:pict>
                      <v:shape id="Resim 6" o:spid="_x0000_i1029" type="#_x0000_t75" style="width:96pt;height:66.75pt;visibility:visible">
                        <v:imagedata r:id="rId11" o:title=""/>
                      </v:shape>
                    </w:pict>
                  </w:r>
                </w:p>
                <w:p w:rsidR="00226689" w:rsidRPr="004727E7" w:rsidRDefault="00226689" w:rsidP="004727E7">
                  <w:pPr>
                    <w:spacing w:after="0" w:line="240" w:lineRule="auto"/>
                  </w:pPr>
                </w:p>
              </w:tc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6689" w:rsidRPr="004727E7" w:rsidRDefault="00226689" w:rsidP="004727E7">
                  <w:pPr>
                    <w:spacing w:after="0" w:line="240" w:lineRule="auto"/>
                  </w:pPr>
                  <w:bookmarkStart w:id="0" w:name="_GoBack"/>
                  <w:bookmarkEnd w:id="0"/>
                </w:p>
              </w:tc>
            </w:tr>
          </w:tbl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t xml:space="preserve">9. </w:t>
            </w:r>
            <w:r w:rsidRPr="004727E7">
              <w:rPr>
                <w:b/>
                <w:bCs/>
                <w:vertAlign w:val="subscript"/>
              </w:rPr>
              <w:t>13</w:t>
            </w:r>
            <w:r w:rsidRPr="004727E7">
              <w:rPr>
                <w:b/>
                <w:bCs/>
              </w:rPr>
              <w:t>Al  ile</w:t>
            </w:r>
            <w:r w:rsidRPr="004727E7">
              <w:rPr>
                <w:b/>
                <w:bCs/>
                <w:vertAlign w:val="subscript"/>
              </w:rPr>
              <w:t>9</w:t>
            </w:r>
            <w:r w:rsidRPr="004727E7">
              <w:rPr>
                <w:b/>
                <w:bCs/>
              </w:rPr>
              <w:t>F  arsında oluşan bileşiğin formülünü yazınız.(10 puan)</w: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</w:p>
        </w:tc>
      </w:tr>
      <w:tr w:rsidR="00226689" w:rsidRPr="004727E7">
        <w:tc>
          <w:tcPr>
            <w:tcW w:w="10912" w:type="dxa"/>
          </w:tcPr>
          <w:p w:rsidR="00226689" w:rsidRPr="004727E7" w:rsidRDefault="00226689" w:rsidP="004727E7">
            <w:pPr>
              <w:spacing w:after="0" w:line="240" w:lineRule="auto"/>
            </w:pPr>
            <w:r w:rsidRPr="004727E7">
              <w:t>10.Aşağıdaki test  sorularını  cevaplayınız.(5x4=20 puan)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noProof/>
                <w:lang w:eastAsia="tr-TR"/>
              </w:rPr>
              <w:pict>
                <v:shape id="Resim 7" o:spid="_x0000_i1030" type="#_x0000_t75" style="width:174.75pt;height:93.75pt;visibility:visible">
                  <v:imagedata r:id="rId12" o:title="" gain="1.25" blacklevel="-1966f"/>
                </v:shape>
              </w:pict>
            </w:r>
            <w:r w:rsidRPr="004727E7">
              <w:rPr>
                <w:noProof/>
                <w:lang w:eastAsia="tr-TR"/>
              </w:rPr>
              <w:pict>
                <v:shape id="Resim 8" o:spid="_x0000_i1031" type="#_x0000_t75" style="width:176.25pt;height:93.75pt;visibility:visible">
                  <v:imagedata r:id="rId13" o:title=""/>
                </v:shape>
              </w:pic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noProof/>
                <w:lang w:eastAsia="tr-TR"/>
              </w:rPr>
              <w:pict>
                <v:shape id="Resim 10" o:spid="_x0000_i1032" type="#_x0000_t75" style="width:242.25pt;height:107.25pt;visibility:visible">
                  <v:imagedata r:id="rId14" o:title=""/>
                </v:shape>
              </w:pict>
            </w:r>
            <w:r w:rsidRPr="004727E7">
              <w:rPr>
                <w:noProof/>
                <w:lang w:eastAsia="tr-TR"/>
              </w:rPr>
              <w:pict>
                <v:shape id="Resim 9" o:spid="_x0000_i1033" type="#_x0000_t75" style="width:209.25pt;height:93.75pt;visibility:visible">
                  <v:imagedata r:id="rId15" o:title=""/>
                </v:shape>
              </w:pict>
            </w:r>
          </w:p>
          <w:p w:rsidR="00226689" w:rsidRPr="004727E7" w:rsidRDefault="00226689" w:rsidP="004727E7">
            <w:pPr>
              <w:spacing w:after="0" w:line="240" w:lineRule="auto"/>
            </w:pPr>
          </w:p>
          <w:p w:rsidR="00226689" w:rsidRDefault="00226689" w:rsidP="000E40AA">
            <w:pPr>
              <w:rPr>
                <w:b/>
                <w:bCs/>
              </w:rPr>
            </w:pPr>
            <w:r w:rsidRPr="004727E7">
              <w:rPr>
                <w:b/>
                <w:bCs/>
              </w:rPr>
              <w:t>BAŞARILAR.</w:t>
            </w:r>
            <w:r>
              <w:rPr>
                <w:b/>
                <w:bCs/>
              </w:rPr>
              <w:t xml:space="preserve"> </w:t>
            </w:r>
            <w:hyperlink r:id="rId16" w:history="1">
              <w:r>
                <w:rPr>
                  <w:rStyle w:val="Hyperlink"/>
                  <w:b/>
                  <w:bCs/>
                </w:rPr>
                <w:t>www.sorubak.com</w:t>
              </w:r>
            </w:hyperlink>
            <w:r>
              <w:rPr>
                <w:b/>
                <w:bCs/>
              </w:rPr>
              <w:t xml:space="preserve"> </w:t>
            </w:r>
          </w:p>
          <w:p w:rsidR="00226689" w:rsidRDefault="00226689" w:rsidP="000E40AA">
            <w:pPr>
              <w:rPr>
                <w:b/>
                <w:bCs/>
              </w:rPr>
            </w:pPr>
          </w:p>
          <w:p w:rsidR="00226689" w:rsidRPr="004727E7" w:rsidRDefault="00226689" w:rsidP="004727E7">
            <w:pPr>
              <w:tabs>
                <w:tab w:val="left" w:pos="8006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:rsidR="00226689" w:rsidRPr="004727E7" w:rsidRDefault="00226689" w:rsidP="004727E7">
            <w:pPr>
              <w:spacing w:after="0" w:line="240" w:lineRule="auto"/>
              <w:rPr>
                <w:b/>
                <w:bCs/>
              </w:rPr>
            </w:pPr>
            <w:r w:rsidRPr="004727E7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Timur TULUMCU</w:t>
            </w:r>
          </w:p>
          <w:p w:rsidR="00226689" w:rsidRPr="004727E7" w:rsidRDefault="00226689" w:rsidP="004727E7">
            <w:pPr>
              <w:spacing w:after="0" w:line="240" w:lineRule="auto"/>
            </w:pPr>
            <w:r w:rsidRPr="004727E7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Kimya Öğretmeni       </w:t>
            </w:r>
          </w:p>
        </w:tc>
      </w:tr>
    </w:tbl>
    <w:p w:rsidR="00226689" w:rsidRDefault="00226689" w:rsidP="008532B5"/>
    <w:sectPr w:rsidR="00226689" w:rsidSect="00A32E03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689" w:rsidRDefault="00226689" w:rsidP="000E57A3">
      <w:pPr>
        <w:spacing w:after="0" w:line="240" w:lineRule="auto"/>
      </w:pPr>
      <w:r>
        <w:separator/>
      </w:r>
    </w:p>
  </w:endnote>
  <w:endnote w:type="continuationSeparator" w:id="1">
    <w:p w:rsidR="00226689" w:rsidRDefault="00226689" w:rsidP="000E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689" w:rsidRDefault="00226689" w:rsidP="000E57A3">
      <w:pPr>
        <w:spacing w:after="0" w:line="240" w:lineRule="auto"/>
      </w:pPr>
      <w:r>
        <w:separator/>
      </w:r>
    </w:p>
  </w:footnote>
  <w:footnote w:type="continuationSeparator" w:id="1">
    <w:p w:rsidR="00226689" w:rsidRDefault="00226689" w:rsidP="000E5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665F2"/>
    <w:multiLevelType w:val="hybridMultilevel"/>
    <w:tmpl w:val="01A0986C"/>
    <w:lvl w:ilvl="0" w:tplc="F49C845A">
      <w:start w:val="1"/>
      <w:numFmt w:val="lowerRoman"/>
      <w:lvlText w:val="%1)"/>
      <w:lvlJc w:val="left"/>
      <w:pPr>
        <w:ind w:left="91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6F363960"/>
    <w:multiLevelType w:val="hybridMultilevel"/>
    <w:tmpl w:val="3CA02394"/>
    <w:lvl w:ilvl="0" w:tplc="382EC8A6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7DEF1999"/>
    <w:multiLevelType w:val="hybridMultilevel"/>
    <w:tmpl w:val="E09A1FE4"/>
    <w:lvl w:ilvl="0" w:tplc="EB8CF6C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00" w:hanging="360"/>
      </w:pPr>
    </w:lvl>
    <w:lvl w:ilvl="2" w:tplc="041F001B">
      <w:start w:val="1"/>
      <w:numFmt w:val="lowerRoman"/>
      <w:lvlText w:val="%3."/>
      <w:lvlJc w:val="right"/>
      <w:pPr>
        <w:ind w:left="2820" w:hanging="180"/>
      </w:pPr>
    </w:lvl>
    <w:lvl w:ilvl="3" w:tplc="041F000F">
      <w:start w:val="1"/>
      <w:numFmt w:val="decimal"/>
      <w:lvlText w:val="%4."/>
      <w:lvlJc w:val="left"/>
      <w:pPr>
        <w:ind w:left="3540" w:hanging="360"/>
      </w:pPr>
    </w:lvl>
    <w:lvl w:ilvl="4" w:tplc="041F0019">
      <w:start w:val="1"/>
      <w:numFmt w:val="lowerLetter"/>
      <w:lvlText w:val="%5."/>
      <w:lvlJc w:val="left"/>
      <w:pPr>
        <w:ind w:left="4260" w:hanging="360"/>
      </w:pPr>
    </w:lvl>
    <w:lvl w:ilvl="5" w:tplc="041F001B">
      <w:start w:val="1"/>
      <w:numFmt w:val="lowerRoman"/>
      <w:lvlText w:val="%6."/>
      <w:lvlJc w:val="right"/>
      <w:pPr>
        <w:ind w:left="4980" w:hanging="180"/>
      </w:pPr>
    </w:lvl>
    <w:lvl w:ilvl="6" w:tplc="041F000F">
      <w:start w:val="1"/>
      <w:numFmt w:val="decimal"/>
      <w:lvlText w:val="%7."/>
      <w:lvlJc w:val="left"/>
      <w:pPr>
        <w:ind w:left="5700" w:hanging="360"/>
      </w:pPr>
    </w:lvl>
    <w:lvl w:ilvl="7" w:tplc="041F0019">
      <w:start w:val="1"/>
      <w:numFmt w:val="lowerLetter"/>
      <w:lvlText w:val="%8."/>
      <w:lvlJc w:val="left"/>
      <w:pPr>
        <w:ind w:left="6420" w:hanging="360"/>
      </w:pPr>
    </w:lvl>
    <w:lvl w:ilvl="8" w:tplc="041F001B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E03"/>
    <w:rsid w:val="000E40AA"/>
    <w:rsid w:val="000E57A3"/>
    <w:rsid w:val="00226689"/>
    <w:rsid w:val="002649EE"/>
    <w:rsid w:val="002D55C8"/>
    <w:rsid w:val="002F2B8F"/>
    <w:rsid w:val="00420EF8"/>
    <w:rsid w:val="00452FB3"/>
    <w:rsid w:val="004727E7"/>
    <w:rsid w:val="005D2DC8"/>
    <w:rsid w:val="005D620F"/>
    <w:rsid w:val="00603AE2"/>
    <w:rsid w:val="006C1ED6"/>
    <w:rsid w:val="006D25D4"/>
    <w:rsid w:val="007623F3"/>
    <w:rsid w:val="007738D7"/>
    <w:rsid w:val="00822E35"/>
    <w:rsid w:val="008532B5"/>
    <w:rsid w:val="008C32E7"/>
    <w:rsid w:val="0091649C"/>
    <w:rsid w:val="00A21EA9"/>
    <w:rsid w:val="00A32E03"/>
    <w:rsid w:val="00A9310B"/>
    <w:rsid w:val="00B27490"/>
    <w:rsid w:val="00B32F05"/>
    <w:rsid w:val="00B8393F"/>
    <w:rsid w:val="00BC2A10"/>
    <w:rsid w:val="00BD3B04"/>
    <w:rsid w:val="00CB12CC"/>
    <w:rsid w:val="00DA1096"/>
    <w:rsid w:val="00DA598A"/>
    <w:rsid w:val="00DB0DB9"/>
    <w:rsid w:val="00DD1671"/>
    <w:rsid w:val="00F42FCA"/>
    <w:rsid w:val="00F9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D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2E0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649E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5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2FB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42FCA"/>
    <w:rPr>
      <w:color w:val="808080"/>
    </w:rPr>
  </w:style>
  <w:style w:type="paragraph" w:styleId="Header">
    <w:name w:val="header"/>
    <w:basedOn w:val="Normal"/>
    <w:link w:val="Header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E57A3"/>
  </w:style>
  <w:style w:type="paragraph" w:styleId="Footer">
    <w:name w:val="footer"/>
    <w:basedOn w:val="Normal"/>
    <w:link w:val="Footer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E57A3"/>
  </w:style>
  <w:style w:type="character" w:styleId="Hyperlink">
    <w:name w:val="Hyperlink"/>
    <w:basedOn w:val="DefaultParagraphFont"/>
    <w:uiPriority w:val="99"/>
    <w:rsid w:val="000E40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347</Words>
  <Characters>1982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>www.sorubak.com</cp:keywords>
  <dc:description/>
  <cp:lastModifiedBy>edanur</cp:lastModifiedBy>
  <cp:revision>5</cp:revision>
  <cp:lastPrinted>2015-11-09T11:08:00Z</cp:lastPrinted>
  <dcterms:created xsi:type="dcterms:W3CDTF">2013-11-17T16:45:00Z</dcterms:created>
  <dcterms:modified xsi:type="dcterms:W3CDTF">2015-11-28T18:02:00Z</dcterms:modified>
</cp:coreProperties>
</file>