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AA" w:rsidRPr="00B23CDB" w:rsidRDefault="00A82CAA" w:rsidP="00B23CDB">
      <w:pPr>
        <w:jc w:val="center"/>
        <w:rPr>
          <w:b/>
          <w:bCs/>
          <w:sz w:val="24"/>
          <w:szCs w:val="24"/>
        </w:rPr>
      </w:pPr>
      <w:r w:rsidRPr="00B23CDB">
        <w:rPr>
          <w:b/>
          <w:bCs/>
          <w:sz w:val="24"/>
          <w:szCs w:val="24"/>
        </w:rPr>
        <w:t>İMKB MESLEKİ VE TEKNİK ANADOLU LİSESİ 2016-2017 EĞİTİM ÖĞRETİM YILI</w:t>
      </w:r>
    </w:p>
    <w:p w:rsidR="00A82CAA" w:rsidRDefault="00A82CAA" w:rsidP="00B23CDB">
      <w:pPr>
        <w:jc w:val="center"/>
        <w:rPr>
          <w:b/>
          <w:bCs/>
          <w:sz w:val="24"/>
          <w:szCs w:val="24"/>
        </w:rPr>
      </w:pPr>
      <w:r w:rsidRPr="00B23CDB">
        <w:rPr>
          <w:b/>
          <w:bCs/>
          <w:sz w:val="24"/>
          <w:szCs w:val="24"/>
        </w:rPr>
        <w:t>9.SINIFLAR 2.DÖNEM 2. YAZILI ORTAK SINAVI</w:t>
      </w:r>
    </w:p>
    <w:p w:rsidR="00A82CAA" w:rsidRDefault="00A82CAA" w:rsidP="002442A5">
      <w:pPr>
        <w:pStyle w:val="Heading1"/>
      </w:pPr>
      <w:r>
        <w:t>ADI-SOYADI…………………………………………………..                                                             11/05/2017</w:t>
      </w:r>
    </w:p>
    <w:p w:rsidR="00A82CAA" w:rsidRDefault="00A82CAA" w:rsidP="002442A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SINIFI…………………NUMARA…………………………                                                              NOTU………..</w:t>
      </w:r>
    </w:p>
    <w:p w:rsidR="00A82CAA" w:rsidRDefault="00A82CAA" w:rsidP="00E52A5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A-Aşağıdaki cümlelerde boş bırakılan yerlere uygun kelimeleri yazarak tamamlayınız.</w:t>
      </w:r>
      <w:r w:rsidRPr="00B623FA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(3*5=15 puan)</w:t>
      </w:r>
    </w:p>
    <w:p w:rsidR="00A82CAA" w:rsidRPr="00CA1C24" w:rsidRDefault="00A82CAA" w:rsidP="00E52A5C">
      <w:pPr>
        <w:rPr>
          <w:sz w:val="24"/>
          <w:szCs w:val="24"/>
        </w:rPr>
      </w:pPr>
      <w:r w:rsidRPr="00CA1C24">
        <w:rPr>
          <w:sz w:val="24"/>
          <w:szCs w:val="24"/>
        </w:rPr>
        <w:t>*Anadolu’nun kapıları……………………………..savaşından sonra Türklere açılmıştır.</w:t>
      </w:r>
    </w:p>
    <w:p w:rsidR="00A82CAA" w:rsidRPr="00CA1C24" w:rsidRDefault="00A82CAA" w:rsidP="00E52A5C">
      <w:pPr>
        <w:rPr>
          <w:sz w:val="24"/>
          <w:szCs w:val="24"/>
        </w:rPr>
      </w:pPr>
      <w:r w:rsidRPr="00CA1C24">
        <w:rPr>
          <w:sz w:val="24"/>
          <w:szCs w:val="24"/>
        </w:rPr>
        <w:t>*Türkler …………………………savaşında Çinlilere karşı Müslüman Araplara yardım etmişlerdir.</w:t>
      </w:r>
    </w:p>
    <w:p w:rsidR="00A82CAA" w:rsidRPr="00CA1C24" w:rsidRDefault="00A82CAA" w:rsidP="00E52A5C">
      <w:pPr>
        <w:rPr>
          <w:sz w:val="24"/>
          <w:szCs w:val="24"/>
        </w:rPr>
      </w:pPr>
      <w:r w:rsidRPr="00CA1C24">
        <w:rPr>
          <w:sz w:val="24"/>
          <w:szCs w:val="24"/>
        </w:rPr>
        <w:t>*Büyük Selçuklularda melikleri yetiştiren kişilere…………………….   denir.</w:t>
      </w:r>
    </w:p>
    <w:p w:rsidR="00A82CAA" w:rsidRPr="00CA1C24" w:rsidRDefault="00A82CAA" w:rsidP="00E52A5C">
      <w:pPr>
        <w:rPr>
          <w:sz w:val="24"/>
          <w:szCs w:val="24"/>
        </w:rPr>
      </w:pPr>
      <w:r w:rsidRPr="00CA1C24">
        <w:rPr>
          <w:sz w:val="24"/>
          <w:szCs w:val="24"/>
        </w:rPr>
        <w:t>*…………………………………..tarihte bilinen ilk Türk denizcisidir.</w:t>
      </w:r>
    </w:p>
    <w:p w:rsidR="00A82CAA" w:rsidRDefault="00A82CAA" w:rsidP="00E52A5C">
      <w:pPr>
        <w:rPr>
          <w:sz w:val="24"/>
          <w:szCs w:val="24"/>
        </w:rPr>
      </w:pPr>
      <w:r w:rsidRPr="00CA1C24">
        <w:rPr>
          <w:sz w:val="24"/>
          <w:szCs w:val="24"/>
        </w:rPr>
        <w:t>*Sivas,Malatya ve Kayseri dolaylarında kurulan Anadolu Beyliği…………………………………….dir.</w:t>
      </w:r>
    </w:p>
    <w:p w:rsidR="00A82CAA" w:rsidRDefault="00A82CAA" w:rsidP="00E52A5C">
      <w:pPr>
        <w:rPr>
          <w:b/>
          <w:bCs/>
          <w:sz w:val="24"/>
          <w:szCs w:val="24"/>
        </w:rPr>
      </w:pPr>
      <w:r w:rsidRPr="00BF18E6">
        <w:rPr>
          <w:b/>
          <w:bCs/>
          <w:sz w:val="24"/>
          <w:szCs w:val="24"/>
        </w:rPr>
        <w:t>B-Aşağıdaki cümlelerden doğru olanların başına ‘’D’’ yanlış olanların başına ‘’Y’’ yazınız.</w:t>
      </w:r>
    </w:p>
    <w:p w:rsidR="00A82CAA" w:rsidRDefault="00A82CAA" w:rsidP="00E52A5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(1*10=10 puan)</w:t>
      </w:r>
    </w:p>
    <w:p w:rsidR="00A82CAA" w:rsidRPr="00F33187" w:rsidRDefault="00A82CAA" w:rsidP="00BF18E6">
      <w:pPr>
        <w:rPr>
          <w:sz w:val="24"/>
          <w:szCs w:val="24"/>
        </w:rPr>
      </w:pPr>
      <w:r w:rsidRPr="00F33187">
        <w:rPr>
          <w:sz w:val="24"/>
          <w:szCs w:val="24"/>
        </w:rPr>
        <w:t>(….)Miryokefalon Savaşı sonunda Bizans İmparatorluğu tam anlamıyla yıkıldı.</w:t>
      </w:r>
    </w:p>
    <w:p w:rsidR="00A82CAA" w:rsidRPr="00F33187" w:rsidRDefault="00A82CAA" w:rsidP="00BF18E6">
      <w:pPr>
        <w:rPr>
          <w:sz w:val="24"/>
          <w:szCs w:val="24"/>
        </w:rPr>
      </w:pPr>
      <w:r w:rsidRPr="00F33187">
        <w:rPr>
          <w:sz w:val="24"/>
          <w:szCs w:val="24"/>
        </w:rPr>
        <w:t>(….)Türkiye Selçukluları en güçlü dönemini I.Gıyaseddin Keyhüsrev zamanında yaşadı.</w:t>
      </w:r>
    </w:p>
    <w:p w:rsidR="00A82CAA" w:rsidRPr="00F33187" w:rsidRDefault="00A82CAA" w:rsidP="00BF18E6">
      <w:pPr>
        <w:rPr>
          <w:sz w:val="24"/>
          <w:szCs w:val="24"/>
        </w:rPr>
      </w:pPr>
      <w:r w:rsidRPr="00F33187">
        <w:rPr>
          <w:sz w:val="24"/>
          <w:szCs w:val="24"/>
        </w:rPr>
        <w:t>(….)Türkiye Selçukluları ticareti geliştirmek amacıyla birçok kervansaray yaptırdı.</w:t>
      </w:r>
    </w:p>
    <w:p w:rsidR="00A82CAA" w:rsidRPr="00F33187" w:rsidRDefault="00A82CAA" w:rsidP="00BF18E6">
      <w:pPr>
        <w:rPr>
          <w:sz w:val="24"/>
          <w:szCs w:val="24"/>
        </w:rPr>
      </w:pPr>
      <w:r w:rsidRPr="00F33187">
        <w:rPr>
          <w:sz w:val="24"/>
          <w:szCs w:val="24"/>
        </w:rPr>
        <w:t>(….)Tolunoğulları ve İhşidiler Mısır da kurulan ilk Türk –İslam devletleridir.</w:t>
      </w:r>
    </w:p>
    <w:p w:rsidR="00A82CAA" w:rsidRPr="00F33187" w:rsidRDefault="00A82CAA" w:rsidP="00BF18E6">
      <w:pPr>
        <w:rPr>
          <w:sz w:val="24"/>
          <w:szCs w:val="24"/>
        </w:rPr>
      </w:pPr>
      <w:r w:rsidRPr="00F33187">
        <w:rPr>
          <w:sz w:val="24"/>
          <w:szCs w:val="24"/>
        </w:rPr>
        <w:t>(….)Büyük Selçuklular Abbasi Halifesini Şii Büveyhlilere karşı korumuştur.</w:t>
      </w:r>
    </w:p>
    <w:p w:rsidR="00A82CAA" w:rsidRPr="00F33187" w:rsidRDefault="00A82CAA" w:rsidP="00BF18E6">
      <w:pPr>
        <w:rPr>
          <w:sz w:val="24"/>
          <w:szCs w:val="24"/>
        </w:rPr>
      </w:pPr>
      <w:r w:rsidRPr="00F33187">
        <w:rPr>
          <w:sz w:val="24"/>
          <w:szCs w:val="24"/>
        </w:rPr>
        <w:t>(….)Dandanakan Savaşı Karahanlılar ve Gazneliler arasında yapılmıştır.</w:t>
      </w:r>
    </w:p>
    <w:p w:rsidR="00A82CAA" w:rsidRPr="00F33187" w:rsidRDefault="00A82CAA" w:rsidP="00BF18E6">
      <w:pPr>
        <w:rPr>
          <w:sz w:val="24"/>
          <w:szCs w:val="24"/>
        </w:rPr>
      </w:pPr>
      <w:r w:rsidRPr="00F33187">
        <w:rPr>
          <w:sz w:val="24"/>
          <w:szCs w:val="24"/>
        </w:rPr>
        <w:t>(….)Türkiye Selçukluları Baba İshak İsyanı sonucunda yıkıldı.</w:t>
      </w:r>
    </w:p>
    <w:p w:rsidR="00A82CAA" w:rsidRPr="00F33187" w:rsidRDefault="00A82CAA" w:rsidP="00BF18E6">
      <w:pPr>
        <w:rPr>
          <w:sz w:val="24"/>
          <w:szCs w:val="24"/>
        </w:rPr>
      </w:pPr>
      <w:r w:rsidRPr="00F33187">
        <w:rPr>
          <w:sz w:val="24"/>
          <w:szCs w:val="24"/>
        </w:rPr>
        <w:t>(….)Anadolu’daki ilk Türk Beylikleri Pasinler Savaşından sonra kurulmuştur.</w:t>
      </w:r>
    </w:p>
    <w:p w:rsidR="00A82CAA" w:rsidRPr="00F33187" w:rsidRDefault="00A82CAA" w:rsidP="00BF18E6">
      <w:pPr>
        <w:rPr>
          <w:sz w:val="24"/>
          <w:szCs w:val="24"/>
        </w:rPr>
      </w:pPr>
      <w:r w:rsidRPr="00F33187">
        <w:rPr>
          <w:sz w:val="24"/>
          <w:szCs w:val="24"/>
        </w:rPr>
        <w:t>(….)Nizamiye medreseleri Sultan Alp Arsla nın isteğiyle Nizamımülk tarafından kurulmuştur.</w:t>
      </w:r>
    </w:p>
    <w:p w:rsidR="00A82CAA" w:rsidRDefault="00A82CAA" w:rsidP="00BF18E6">
      <w:pPr>
        <w:rPr>
          <w:sz w:val="24"/>
          <w:szCs w:val="24"/>
        </w:rPr>
      </w:pPr>
      <w:r w:rsidRPr="00F33187">
        <w:rPr>
          <w:sz w:val="24"/>
          <w:szCs w:val="24"/>
        </w:rPr>
        <w:t>(….)Gazneliler Orta Asya da kurulan ilk Türk-İslam devletidir.</w:t>
      </w:r>
    </w:p>
    <w:p w:rsidR="00A82CAA" w:rsidRDefault="00A82CAA" w:rsidP="00BF18E6">
      <w:pPr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"/>
        <w:gridCol w:w="5953"/>
        <w:gridCol w:w="2688"/>
      </w:tblGrid>
      <w:tr w:rsidR="00A82CAA" w:rsidRPr="00B65AE1">
        <w:tc>
          <w:tcPr>
            <w:tcW w:w="9062" w:type="dxa"/>
            <w:gridSpan w:val="3"/>
          </w:tcPr>
          <w:p w:rsidR="00A82CAA" w:rsidRPr="00B65AE1" w:rsidRDefault="00A82CAA" w:rsidP="00B65AE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65AE1">
              <w:rPr>
                <w:b/>
                <w:bCs/>
                <w:sz w:val="24"/>
                <w:szCs w:val="24"/>
              </w:rPr>
              <w:t>C- Aşağıdaki soruların cevaplarını karşılarına yazınız.Her doğru cevap 5 puan değerindedir.</w:t>
            </w:r>
          </w:p>
        </w:tc>
      </w:tr>
      <w:tr w:rsidR="00A82CAA" w:rsidRPr="00B65AE1">
        <w:tc>
          <w:tcPr>
            <w:tcW w:w="421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A</w:t>
            </w:r>
          </w:p>
        </w:tc>
        <w:tc>
          <w:tcPr>
            <w:tcW w:w="5953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Sultan ünvanını kullanan ilk Türk hükümdarı kimdir?</w:t>
            </w:r>
          </w:p>
        </w:tc>
        <w:tc>
          <w:tcPr>
            <w:tcW w:w="2688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2CAA" w:rsidRPr="00B65AE1">
        <w:tc>
          <w:tcPr>
            <w:tcW w:w="421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B</w:t>
            </w:r>
          </w:p>
        </w:tc>
        <w:tc>
          <w:tcPr>
            <w:tcW w:w="5953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Harput ve çevresinde kurulan ilk Türk beyliği hangisidir.</w:t>
            </w:r>
          </w:p>
        </w:tc>
        <w:tc>
          <w:tcPr>
            <w:tcW w:w="2688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2CAA" w:rsidRPr="00B65AE1">
        <w:tc>
          <w:tcPr>
            <w:tcW w:w="421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C</w:t>
            </w:r>
          </w:p>
        </w:tc>
        <w:tc>
          <w:tcPr>
            <w:tcW w:w="5953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Bizans ve Selçuklular arasında yapılan ilk savaş hangisidir.</w:t>
            </w:r>
          </w:p>
        </w:tc>
        <w:tc>
          <w:tcPr>
            <w:tcW w:w="2688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2CAA" w:rsidRPr="00B65AE1">
        <w:tc>
          <w:tcPr>
            <w:tcW w:w="421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D</w:t>
            </w:r>
          </w:p>
        </w:tc>
        <w:tc>
          <w:tcPr>
            <w:tcW w:w="5953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Hindistan a İslamiyeti yayan Türk devleti hangisidir?</w:t>
            </w:r>
          </w:p>
        </w:tc>
        <w:tc>
          <w:tcPr>
            <w:tcW w:w="2688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82CAA" w:rsidRPr="00B65AE1">
        <w:tc>
          <w:tcPr>
            <w:tcW w:w="421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E</w:t>
            </w:r>
          </w:p>
        </w:tc>
        <w:tc>
          <w:tcPr>
            <w:tcW w:w="5953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Mekke ve Medine ye hakim olan ilk Türk devleti hangisidir.</w:t>
            </w:r>
          </w:p>
        </w:tc>
        <w:tc>
          <w:tcPr>
            <w:tcW w:w="2688" w:type="dxa"/>
          </w:tcPr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A82CAA" w:rsidRPr="002442A5" w:rsidRDefault="00A82CAA" w:rsidP="00BF18E6">
      <w:pPr>
        <w:rPr>
          <w:b/>
          <w:bCs/>
          <w:sz w:val="24"/>
          <w:szCs w:val="24"/>
        </w:rPr>
      </w:pPr>
    </w:p>
    <w:p w:rsidR="00A82CAA" w:rsidRPr="002442A5" w:rsidRDefault="00A82CAA" w:rsidP="00BF18E6">
      <w:pPr>
        <w:rPr>
          <w:b/>
          <w:bCs/>
          <w:sz w:val="24"/>
          <w:szCs w:val="24"/>
        </w:rPr>
      </w:pPr>
      <w:r w:rsidRPr="002442A5">
        <w:rPr>
          <w:b/>
          <w:bCs/>
          <w:sz w:val="24"/>
          <w:szCs w:val="24"/>
        </w:rPr>
        <w:t>D-Aşağıda belirtilen Karahanlılar Döneminde yazılan ilk Türk-İslam eserlerinin yazarlarını eserin</w:t>
      </w:r>
      <w:r>
        <w:rPr>
          <w:b/>
          <w:bCs/>
          <w:sz w:val="24"/>
          <w:szCs w:val="24"/>
        </w:rPr>
        <w:t xml:space="preserve"> </w:t>
      </w:r>
      <w:r w:rsidRPr="002442A5">
        <w:rPr>
          <w:b/>
          <w:bCs/>
          <w:sz w:val="24"/>
          <w:szCs w:val="24"/>
        </w:rPr>
        <w:t>karşısına yazınız?</w:t>
      </w:r>
      <w:r>
        <w:rPr>
          <w:b/>
          <w:bCs/>
          <w:sz w:val="24"/>
          <w:szCs w:val="24"/>
        </w:rPr>
        <w:t xml:space="preserve">   (2,5*4=10 puan)</w:t>
      </w:r>
    </w:p>
    <w:p w:rsidR="00A82CAA" w:rsidRDefault="00A82CAA" w:rsidP="00BF18E6">
      <w:pPr>
        <w:rPr>
          <w:sz w:val="24"/>
          <w:szCs w:val="24"/>
        </w:rPr>
      </w:pPr>
      <w:r>
        <w:rPr>
          <w:sz w:val="24"/>
          <w:szCs w:val="24"/>
        </w:rPr>
        <w:t>* Divan-ı Lügati’t Türk…………………………………………………….</w:t>
      </w:r>
    </w:p>
    <w:p w:rsidR="00A82CAA" w:rsidRDefault="00A82CAA" w:rsidP="00BF18E6">
      <w:pPr>
        <w:rPr>
          <w:sz w:val="24"/>
          <w:szCs w:val="24"/>
        </w:rPr>
      </w:pPr>
      <w:r>
        <w:rPr>
          <w:sz w:val="24"/>
          <w:szCs w:val="24"/>
        </w:rPr>
        <w:t>*Kutadgu Bilig………………………………………………………………..</w:t>
      </w:r>
    </w:p>
    <w:p w:rsidR="00A82CAA" w:rsidRDefault="00A82CAA" w:rsidP="00BF18E6">
      <w:pPr>
        <w:rPr>
          <w:sz w:val="24"/>
          <w:szCs w:val="24"/>
        </w:rPr>
      </w:pPr>
      <w:r>
        <w:rPr>
          <w:sz w:val="24"/>
          <w:szCs w:val="24"/>
        </w:rPr>
        <w:t>*Divan-ı Hikmet……………………………………………………………..</w:t>
      </w:r>
    </w:p>
    <w:p w:rsidR="00A82CAA" w:rsidRDefault="00A82CAA" w:rsidP="00BF18E6">
      <w:pPr>
        <w:rPr>
          <w:sz w:val="24"/>
          <w:szCs w:val="24"/>
        </w:rPr>
      </w:pPr>
      <w:r>
        <w:rPr>
          <w:sz w:val="24"/>
          <w:szCs w:val="24"/>
        </w:rPr>
        <w:t>*Atabetül Hakayık………………………………………………………….</w:t>
      </w:r>
    </w:p>
    <w:p w:rsidR="00A82CAA" w:rsidRDefault="00A82CAA" w:rsidP="00BF18E6">
      <w:pPr>
        <w:rPr>
          <w:sz w:val="24"/>
          <w:szCs w:val="24"/>
        </w:rPr>
      </w:pPr>
    </w:p>
    <w:p w:rsidR="00A82CAA" w:rsidRPr="006F071F" w:rsidRDefault="00A82CAA" w:rsidP="00BF18E6">
      <w:pPr>
        <w:rPr>
          <w:b/>
          <w:bCs/>
          <w:sz w:val="24"/>
          <w:szCs w:val="24"/>
        </w:rPr>
      </w:pPr>
      <w:r w:rsidRPr="006F071F">
        <w:rPr>
          <w:b/>
          <w:bCs/>
          <w:sz w:val="24"/>
          <w:szCs w:val="24"/>
        </w:rPr>
        <w:t>E-Aşağıdaki çoktan seçmeli soruları cevaplayınız.Her sorunun değeri 5 puandır.</w:t>
      </w:r>
    </w:p>
    <w:tbl>
      <w:tblPr>
        <w:tblW w:w="97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7"/>
        <w:gridCol w:w="5245"/>
      </w:tblGrid>
      <w:tr w:rsidR="00A82CAA" w:rsidRPr="00B65AE1">
        <w:tc>
          <w:tcPr>
            <w:tcW w:w="4537" w:type="dxa"/>
          </w:tcPr>
          <w:p w:rsidR="00A82CAA" w:rsidRPr="00B65AE1" w:rsidRDefault="00A82CAA" w:rsidP="00E512A1">
            <w:pPr>
              <w:pStyle w:val="BodyText"/>
              <w:rPr>
                <w:u w:val="single"/>
              </w:rPr>
            </w:pPr>
            <w:r w:rsidRPr="00B65AE1">
              <w:t xml:space="preserve">1-Karahanlılar Devleti aşağıdaki özelliklerinden hangisiyle İslamiyetten öncekki Türk devletlerinden </w:t>
            </w:r>
            <w:r w:rsidRPr="00B65AE1">
              <w:rPr>
                <w:u w:val="single"/>
              </w:rPr>
              <w:t>ayrılır?</w:t>
            </w:r>
          </w:p>
          <w:p w:rsidR="00A82CAA" w:rsidRPr="00B65AE1" w:rsidRDefault="00A82CAA" w:rsidP="00E512A1">
            <w:pPr>
              <w:pStyle w:val="BodyText"/>
            </w:pP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A-Türkler tarafından kurulmuş olmaları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B-Doğu-Batı olmak üzere ikiye ayrılmaları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C-İslam dinini kabul etmeleri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D-Asya da kurulmuş olmaları</w:t>
            </w:r>
          </w:p>
          <w:p w:rsidR="00A82CAA" w:rsidRPr="00B65AE1" w:rsidRDefault="00A82CAA" w:rsidP="00B65AE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E-Türk kültürünü anlatan eser vermeleri</w:t>
            </w:r>
          </w:p>
        </w:tc>
        <w:tc>
          <w:tcPr>
            <w:tcW w:w="5245" w:type="dxa"/>
          </w:tcPr>
          <w:p w:rsidR="00A82CAA" w:rsidRPr="00B65AE1" w:rsidRDefault="00A82CAA" w:rsidP="00E512A1">
            <w:pPr>
              <w:pStyle w:val="BodyText"/>
              <w:rPr>
                <w:u w:val="single"/>
              </w:rPr>
            </w:pPr>
            <w:r w:rsidRPr="00B65AE1">
              <w:t xml:space="preserve">1-Büyüük Selçuklu Devletinin yıkılmasında etkili olan nedenler arasında aşağıdakilerden hangisi </w:t>
            </w:r>
            <w:r w:rsidRPr="00B65AE1">
              <w:rPr>
                <w:u w:val="single"/>
              </w:rPr>
              <w:t>yer almaz?</w:t>
            </w:r>
          </w:p>
          <w:p w:rsidR="00A82CAA" w:rsidRPr="00B65AE1" w:rsidRDefault="00A82CAA" w:rsidP="00E512A1">
            <w:pPr>
              <w:pStyle w:val="BodyText"/>
            </w:pP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A-Merkezi otoritenin bozulması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B-Fetret Devrinin sona ermesi</w:t>
            </w:r>
          </w:p>
          <w:p w:rsidR="00A82CAA" w:rsidRPr="00B65AE1" w:rsidRDefault="00A82CAA" w:rsidP="00B65AE1">
            <w:pPr>
              <w:pStyle w:val="Heading1"/>
              <w:spacing w:after="0" w:line="240" w:lineRule="auto"/>
              <w:rPr>
                <w:b w:val="0"/>
                <w:bCs w:val="0"/>
              </w:rPr>
            </w:pPr>
            <w:r w:rsidRPr="00B65AE1">
              <w:rPr>
                <w:b w:val="0"/>
                <w:bCs w:val="0"/>
              </w:rPr>
              <w:t>C-Batinilerin yıkıcı çalışmaları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D-Katvan Savaşının kaybedilmesi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E-Oğuz İsyanın başlaması</w:t>
            </w:r>
          </w:p>
          <w:p w:rsidR="00A82CAA" w:rsidRPr="00B65AE1" w:rsidRDefault="00A82CAA" w:rsidP="00B65AE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A82CAA" w:rsidRPr="00B65AE1">
        <w:tc>
          <w:tcPr>
            <w:tcW w:w="4537" w:type="dxa"/>
          </w:tcPr>
          <w:p w:rsidR="00A82CAA" w:rsidRPr="00B65AE1" w:rsidRDefault="00A82CAA" w:rsidP="00E512A1">
            <w:pPr>
              <w:pStyle w:val="BodyText"/>
            </w:pPr>
            <w:r w:rsidRPr="00B65AE1">
              <w:t xml:space="preserve">1-Aşağıdakilerden hangisi Malazgirt Savaşından sonra Anadolu’da kurulan ilk Türk beyliklerinden </w:t>
            </w:r>
            <w:r w:rsidRPr="00B65AE1">
              <w:rPr>
                <w:u w:val="single"/>
              </w:rPr>
              <w:t>değildir?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A-Saltuklular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B-Mengücekler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C-Danişmendliler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D-Artuklular</w:t>
            </w:r>
          </w:p>
          <w:p w:rsidR="00A82CAA" w:rsidRPr="00B65AE1" w:rsidRDefault="00A82CAA" w:rsidP="00B65AE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E-Osmanlılar</w:t>
            </w:r>
          </w:p>
        </w:tc>
        <w:tc>
          <w:tcPr>
            <w:tcW w:w="5245" w:type="dxa"/>
          </w:tcPr>
          <w:p w:rsidR="00A82CAA" w:rsidRPr="00B65AE1" w:rsidRDefault="00A82CAA" w:rsidP="00E512A1">
            <w:pPr>
              <w:pStyle w:val="BodyText"/>
              <w:rPr>
                <w:u w:val="single"/>
              </w:rPr>
            </w:pPr>
            <w:r w:rsidRPr="00B65AE1">
              <w:t xml:space="preserve">1-Aşağıdakilerden hangisi Anadolu da kurulan ilk Türk beyliklerinin özellikleri arasında </w:t>
            </w:r>
            <w:r w:rsidRPr="00B65AE1">
              <w:rPr>
                <w:u w:val="single"/>
              </w:rPr>
              <w:t>yer almaz?</w:t>
            </w:r>
          </w:p>
          <w:p w:rsidR="00A82CAA" w:rsidRPr="00B65AE1" w:rsidRDefault="00A82CAA" w:rsidP="00E512A1">
            <w:pPr>
              <w:pStyle w:val="BodyText"/>
            </w:pPr>
          </w:p>
          <w:p w:rsidR="00A82CAA" w:rsidRPr="00B65AE1" w:rsidRDefault="00A82CAA" w:rsidP="00BF2115">
            <w:pPr>
              <w:pStyle w:val="BodyText"/>
              <w:rPr>
                <w:b w:val="0"/>
                <w:bCs w:val="0"/>
              </w:rPr>
            </w:pPr>
            <w:r w:rsidRPr="00B65AE1">
              <w:rPr>
                <w:b w:val="0"/>
                <w:bCs w:val="0"/>
              </w:rPr>
              <w:t>A-Anadolu yu Haçlı saldırılarına karşı korumuşlardır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B-Anadolu nun Türkleşmesinde etkili olmuşlardır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C-Anadolu da önemli şehirler kurmuşlardır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D-Kösedağ Savaşından sonra yıkılmışlardır</w:t>
            </w:r>
          </w:p>
          <w:p w:rsidR="00A82CAA" w:rsidRPr="00B65AE1" w:rsidRDefault="00A82CAA" w:rsidP="00B65AE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E- Anadoluda biröok eser yaptırmışlardır</w:t>
            </w:r>
          </w:p>
        </w:tc>
      </w:tr>
      <w:tr w:rsidR="00A82CAA" w:rsidRPr="00B65AE1">
        <w:tc>
          <w:tcPr>
            <w:tcW w:w="4537" w:type="dxa"/>
          </w:tcPr>
          <w:p w:rsidR="00A82CAA" w:rsidRPr="00B65AE1" w:rsidRDefault="00A82CAA" w:rsidP="00E512A1">
            <w:pPr>
              <w:pStyle w:val="BodyText"/>
              <w:rPr>
                <w:u w:val="single"/>
              </w:rPr>
            </w:pPr>
            <w:r w:rsidRPr="00B65AE1">
              <w:t xml:space="preserve">1-Aşağıdakilerden hangisi Türk-İslam devletlerinden biri </w:t>
            </w:r>
            <w:r w:rsidRPr="00B65AE1">
              <w:rPr>
                <w:u w:val="single"/>
              </w:rPr>
              <w:t>değildir?</w:t>
            </w:r>
          </w:p>
          <w:p w:rsidR="00A82CAA" w:rsidRPr="00B65AE1" w:rsidRDefault="00A82CAA" w:rsidP="00E512A1">
            <w:pPr>
              <w:pStyle w:val="BodyText"/>
            </w:pP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A- Asya Hun Devleti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B-Tolunoğulları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C-Gazneliler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D-Karahanlılar</w:t>
            </w:r>
          </w:p>
          <w:p w:rsidR="00A82CAA" w:rsidRPr="00B65AE1" w:rsidRDefault="00A82CAA" w:rsidP="00B65AE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E-Anadolu Selçukluları</w:t>
            </w:r>
          </w:p>
        </w:tc>
        <w:tc>
          <w:tcPr>
            <w:tcW w:w="5245" w:type="dxa"/>
          </w:tcPr>
          <w:p w:rsidR="00A82CAA" w:rsidRPr="00B65AE1" w:rsidRDefault="00A82CAA" w:rsidP="00E512A1">
            <w:pPr>
              <w:pStyle w:val="BodyText"/>
            </w:pPr>
            <w:r w:rsidRPr="00B65AE1">
              <w:t xml:space="preserve">1-Aşağıdakilerden hangisi Türkiye Selçuklularının ticareti geliştirmek için yaptığı faaliyetlerden biri  </w:t>
            </w:r>
            <w:r w:rsidRPr="00B65AE1">
              <w:rPr>
                <w:u w:val="single"/>
              </w:rPr>
              <w:t>değildir?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A-Kervansaraylar yaptırmak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B-Tüccarların can ve mal güvenliğini sağlamak</w:t>
            </w:r>
          </w:p>
          <w:p w:rsidR="00A82CAA" w:rsidRPr="00B65AE1" w:rsidRDefault="00A82CAA" w:rsidP="00B65AE1">
            <w:pPr>
              <w:pStyle w:val="Heading1"/>
              <w:spacing w:after="0" w:line="240" w:lineRule="auto"/>
              <w:rPr>
                <w:b w:val="0"/>
                <w:bCs w:val="0"/>
              </w:rPr>
            </w:pPr>
            <w:r w:rsidRPr="00B65AE1">
              <w:rPr>
                <w:b w:val="0"/>
                <w:bCs w:val="0"/>
              </w:rPr>
              <w:t>C-Zarara uğrayan tüccarların zararlarını karşılamak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D-Yüksek gümrük vergisi almak</w:t>
            </w:r>
          </w:p>
          <w:p w:rsidR="00A82CAA" w:rsidRPr="00B65AE1" w:rsidRDefault="00A82CAA" w:rsidP="00B65AE1">
            <w:pPr>
              <w:spacing w:after="0" w:line="240" w:lineRule="auto"/>
              <w:rPr>
                <w:sz w:val="24"/>
                <w:szCs w:val="24"/>
              </w:rPr>
            </w:pPr>
            <w:r w:rsidRPr="00B65AE1">
              <w:rPr>
                <w:sz w:val="24"/>
                <w:szCs w:val="24"/>
              </w:rPr>
              <w:t>E-Anadolu da yeni yollar yapmak</w:t>
            </w:r>
          </w:p>
          <w:p w:rsidR="00A82CAA" w:rsidRPr="00B65AE1" w:rsidRDefault="00A82CAA" w:rsidP="00B65AE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A82CAA" w:rsidRPr="00220728" w:rsidRDefault="00A82CAA" w:rsidP="00BF18E6">
      <w:pPr>
        <w:rPr>
          <w:b/>
          <w:bCs/>
          <w:sz w:val="24"/>
          <w:szCs w:val="24"/>
        </w:rPr>
      </w:pPr>
    </w:p>
    <w:p w:rsidR="00A82CAA" w:rsidRPr="00220728" w:rsidRDefault="00A82CAA" w:rsidP="00220728">
      <w:pPr>
        <w:pStyle w:val="Heading1"/>
      </w:pPr>
      <w:r w:rsidRPr="00220728">
        <w:t xml:space="preserve">NOT.Süre 40 dakikadır. BAŞARILAR    </w:t>
      </w:r>
      <w:r>
        <w:t xml:space="preserve">                             </w:t>
      </w:r>
      <w:r w:rsidRPr="00220728">
        <w:t xml:space="preserve">                                     Serhan KARADAĞ</w:t>
      </w:r>
    </w:p>
    <w:p w:rsidR="00A82CAA" w:rsidRPr="00220728" w:rsidRDefault="00A82CAA" w:rsidP="00BF18E6">
      <w:pPr>
        <w:rPr>
          <w:b/>
          <w:bCs/>
          <w:sz w:val="24"/>
          <w:szCs w:val="24"/>
        </w:rPr>
      </w:pPr>
      <w:r w:rsidRPr="00220728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Tarih Öğretmeni</w:t>
      </w:r>
    </w:p>
    <w:bookmarkStart w:id="0" w:name="_GoBack"/>
    <w:bookmarkEnd w:id="0"/>
    <w:p w:rsidR="00A82CAA" w:rsidRDefault="00A82CAA" w:rsidP="00400EFD">
      <w:pPr>
        <w:spacing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fldChar w:fldCharType="begin"/>
      </w:r>
      <w:r>
        <w:rPr>
          <w:rFonts w:ascii="Times New Roman" w:eastAsia="Batang" w:hAnsi="Times New Roman" w:cs="Times New Roman"/>
          <w:sz w:val="24"/>
          <w:szCs w:val="24"/>
        </w:rPr>
        <w:instrText xml:space="preserve"> HYPERLINK "http://www.sorubak.com/" </w:instrText>
      </w:r>
      <w:r>
        <w:rPr>
          <w:rFonts w:ascii="Times New Roman" w:eastAsia="Batang" w:hAnsi="Times New Roman" w:cs="Times New Roman"/>
          <w:sz w:val="24"/>
          <w:szCs w:val="24"/>
        </w:rPr>
        <w:fldChar w:fldCharType="separate"/>
      </w:r>
      <w:r>
        <w:rPr>
          <w:rStyle w:val="Hyperlink"/>
          <w:rFonts w:eastAsia="Batang"/>
          <w:sz w:val="24"/>
          <w:szCs w:val="24"/>
        </w:rPr>
        <w:t>www.sorubak.com</w:t>
      </w:r>
      <w:r>
        <w:rPr>
          <w:rFonts w:ascii="Times New Roman" w:eastAsia="Batang" w:hAnsi="Times New Roman" w:cs="Times New Roman"/>
          <w:sz w:val="24"/>
          <w:szCs w:val="24"/>
        </w:rPr>
        <w:fldChar w:fldCharType="end"/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A82CAA" w:rsidRPr="00F33187" w:rsidRDefault="00A82CAA" w:rsidP="00400EFD"/>
    <w:sectPr w:rsidR="00A82CAA" w:rsidRPr="00F33187" w:rsidSect="00D65C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E27"/>
    <w:rsid w:val="000351E6"/>
    <w:rsid w:val="00121E27"/>
    <w:rsid w:val="00220728"/>
    <w:rsid w:val="002442A5"/>
    <w:rsid w:val="00394135"/>
    <w:rsid w:val="003A3789"/>
    <w:rsid w:val="00400EFD"/>
    <w:rsid w:val="0056592F"/>
    <w:rsid w:val="006F071F"/>
    <w:rsid w:val="0080531C"/>
    <w:rsid w:val="008C0FD0"/>
    <w:rsid w:val="00A82CAA"/>
    <w:rsid w:val="00B23CDB"/>
    <w:rsid w:val="00B6178D"/>
    <w:rsid w:val="00B623FA"/>
    <w:rsid w:val="00B65AE1"/>
    <w:rsid w:val="00BF18E6"/>
    <w:rsid w:val="00BF2115"/>
    <w:rsid w:val="00CA1C24"/>
    <w:rsid w:val="00D510B1"/>
    <w:rsid w:val="00D601DA"/>
    <w:rsid w:val="00D65CDB"/>
    <w:rsid w:val="00E512A1"/>
    <w:rsid w:val="00E52A5C"/>
    <w:rsid w:val="00F33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CDB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42A5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42A5"/>
    <w:rPr>
      <w:b/>
      <w:bCs/>
      <w:sz w:val="24"/>
      <w:szCs w:val="24"/>
    </w:rPr>
  </w:style>
  <w:style w:type="table" w:styleId="TableGrid">
    <w:name w:val="Table Grid"/>
    <w:basedOn w:val="TableNormal"/>
    <w:uiPriority w:val="99"/>
    <w:rsid w:val="00F3318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E512A1"/>
    <w:pPr>
      <w:spacing w:after="0" w:line="240" w:lineRule="auto"/>
    </w:pPr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512A1"/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F2115"/>
    <w:pPr>
      <w:ind w:left="720"/>
    </w:pPr>
  </w:style>
  <w:style w:type="character" w:styleId="Hyperlink">
    <w:name w:val="Hyperlink"/>
    <w:basedOn w:val="DefaultParagraphFont"/>
    <w:uiPriority w:val="99"/>
    <w:rsid w:val="00394135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9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636</Words>
  <Characters>3630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serhan</dc:creator>
  <cp:keywords>www.sorubak.com</cp:keywords>
  <dc:description/>
  <cp:lastModifiedBy>Edanur</cp:lastModifiedBy>
  <cp:revision>18</cp:revision>
  <dcterms:created xsi:type="dcterms:W3CDTF">2017-05-09T08:34:00Z</dcterms:created>
  <dcterms:modified xsi:type="dcterms:W3CDTF">2017-05-21T21:48:00Z</dcterms:modified>
  <cp:category>www.sorubak.com</cp:category>
</cp:coreProperties>
</file>