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B1" w:rsidRDefault="000B02B1" w:rsidP="008C52D7">
      <w:pPr>
        <w:jc w:val="center"/>
      </w:pPr>
      <w:r>
        <w:t xml:space="preserve">2016-2017  EĞİTİM ÖĞRETİM YILI </w:t>
      </w:r>
    </w:p>
    <w:p w:rsidR="000B02B1" w:rsidRDefault="000B02B1" w:rsidP="008C52D7">
      <w:pPr>
        <w:jc w:val="center"/>
      </w:pPr>
      <w:r>
        <w:t>ANAFARTALAR M.T.A. LİSESİ  9. SINIF FİZİK DERSİ ORTAK  1. DÖNEM 1. YAZILI  SORULARIDIR.</w:t>
      </w:r>
    </w:p>
    <w:p w:rsidR="000B02B1" w:rsidRDefault="000B02B1" w:rsidP="008C52D7">
      <w:r>
        <w:t xml:space="preserve">Adı Soyadı:                                                         </w:t>
      </w:r>
      <w:r w:rsidRPr="007C6C88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0B02B1" w:rsidRDefault="000B02B1" w:rsidP="008C52D7">
      <w:r>
        <w:t>Sınıf ve No:</w:t>
      </w:r>
    </w:p>
    <w:p w:rsidR="000B02B1" w:rsidRDefault="000B02B1" w:rsidP="008C52D7">
      <w:pPr>
        <w:jc w:val="center"/>
      </w:pPr>
    </w:p>
    <w:p w:rsidR="000B02B1" w:rsidRPr="00705144" w:rsidRDefault="000B02B1" w:rsidP="00D84A7F">
      <w:pPr>
        <w:rPr>
          <w:b/>
          <w:bCs/>
        </w:rPr>
      </w:pPr>
      <w:r w:rsidRPr="00705144">
        <w:rPr>
          <w:b/>
          <w:bCs/>
        </w:rPr>
        <w:t>1)Aşağıdaki sorularda Boş bırakılan yerleri  doldurunuz .</w:t>
      </w:r>
    </w:p>
    <w:p w:rsidR="000B02B1" w:rsidRDefault="000B02B1" w:rsidP="00D84A7F">
      <w:r>
        <w:t xml:space="preserve">          a)Evrenin veya olayların bir bölümünü konu olarak seçen ,deney ve gözlemlere dayalı olarak sonuç çıkarmaya çalışan düzenli bilgilere ......................................denir.</w:t>
      </w:r>
    </w:p>
    <w:p w:rsidR="000B02B1" w:rsidRDefault="000B02B1" w:rsidP="00D84A7F">
      <w:r>
        <w:t xml:space="preserve">        b)Işığın yapısı,ışıkta kırılma,yansıma, kırınım ve girişim olayları ,mercek, dürbün,mikroskop ve teleskop   fiziğin .................................................alt alanının konusudur.</w:t>
      </w:r>
    </w:p>
    <w:p w:rsidR="000B02B1" w:rsidRDefault="000B02B1" w:rsidP="00D84A7F">
      <w:r>
        <w:t xml:space="preserve">       c)Gözlemleri düzenlemek ve açıklamak için bilim insanları tarafından bazı görüş ve modeller geliştirilir. bu görüş ve modellere...................................denir.</w:t>
      </w:r>
    </w:p>
    <w:p w:rsidR="000B02B1" w:rsidRDefault="000B02B1" w:rsidP="00D84A7F">
      <w:r>
        <w:t xml:space="preserve">      d)Ölçüm araçları  kullanarak ve deneye dayalı gözlemlere.............................................................denir.</w:t>
      </w:r>
    </w:p>
    <w:p w:rsidR="000B02B1" w:rsidRDefault="000B02B1" w:rsidP="00D84A7F">
      <w:r>
        <w:t xml:space="preserve">      e)Bilimsel yöntemin   birinci aşaması ..................................................dir.</w:t>
      </w:r>
    </w:p>
    <w:p w:rsidR="000B02B1" w:rsidRPr="00705144" w:rsidRDefault="000B02B1" w:rsidP="00D84A7F">
      <w:pPr>
        <w:rPr>
          <w:b/>
          <w:bCs/>
        </w:rPr>
      </w:pPr>
      <w:r w:rsidRPr="00705144">
        <w:rPr>
          <w:b/>
          <w:bCs/>
        </w:rPr>
        <w:t>2)Aşağıdaki  soruların  doğru olanına  (D),   yanlış olanına   (Y)     koyunuz.</w:t>
      </w:r>
    </w:p>
    <w:p w:rsidR="000B02B1" w:rsidRDefault="000B02B1" w:rsidP="00D84A7F">
      <w:r>
        <w:t xml:space="preserve">     a)Bir büyüklüğün kendi cinsinden genel kabul görmüş birimlerle karşılaştırılarak belirlenmesine hata denir.(...........)</w:t>
      </w:r>
    </w:p>
    <w:p w:rsidR="000B02B1" w:rsidRDefault="000B02B1" w:rsidP="00D84A7F">
      <w:r>
        <w:t xml:space="preserve">      b)SI birim sisteminde uzunluk birim  metredir.(..........) </w:t>
      </w:r>
    </w:p>
    <w:p w:rsidR="000B02B1" w:rsidRDefault="000B02B1" w:rsidP="00D84A7F">
      <w:r>
        <w:t xml:space="preserve">      c)Yönü olmayan sadece büyüklüğü olan niceliklere skaler büyüklük denir.(.................)</w:t>
      </w:r>
    </w:p>
    <w:p w:rsidR="000B02B1" w:rsidRDefault="000B02B1" w:rsidP="00D84A7F">
      <w:r>
        <w:t xml:space="preserve">      d) Hipotezler problemlerle ilgili gerçek çözümlerdir.................)  </w:t>
      </w:r>
    </w:p>
    <w:p w:rsidR="000B02B1" w:rsidRDefault="000B02B1" w:rsidP="00D84A7F">
      <w:r>
        <w:t xml:space="preserve">      e) Bir cismin hacmini dolduran madde miktarına hacim denir.(...............)</w:t>
      </w:r>
    </w:p>
    <w:p w:rsidR="000B02B1" w:rsidRPr="00705144" w:rsidRDefault="000B02B1" w:rsidP="00D84A7F">
      <w:pPr>
        <w:rPr>
          <w:b/>
          <w:bCs/>
        </w:rPr>
      </w:pPr>
      <w:r w:rsidRPr="00705144">
        <w:rPr>
          <w:b/>
          <w:bCs/>
        </w:rPr>
        <w:t>3) Aşağıdaki  birim çevirmeleri  yapınız.</w:t>
      </w:r>
    </w:p>
    <w:p w:rsidR="000B02B1" w:rsidRDefault="000B02B1" w:rsidP="00D84A7F"/>
    <w:p w:rsidR="000B02B1" w:rsidRDefault="000B02B1" w:rsidP="00D84A7F">
      <w:r>
        <w:t xml:space="preserve">       a)0,008 ton =............................kg                                       b)2500mg= ..........................g.         e)0,004kg=……………….g</w:t>
      </w:r>
    </w:p>
    <w:p w:rsidR="000B02B1" w:rsidRDefault="000B02B1" w:rsidP="00D84A7F"/>
    <w:p w:rsidR="000B02B1" w:rsidRDefault="000B02B1" w:rsidP="00B96D4F">
      <w:pPr>
        <w:tabs>
          <w:tab w:val="center" w:pos="5245"/>
        </w:tabs>
      </w:pPr>
      <w:r>
        <w:t xml:space="preserve">       c)3400g=.............................kg.</w:t>
      </w:r>
      <w:r>
        <w:tab/>
        <w:t xml:space="preserve">                                            d)7900 kental=....................kg.</w:t>
      </w:r>
    </w:p>
    <w:p w:rsidR="000B02B1" w:rsidRDefault="000B02B1" w:rsidP="00B96D4F">
      <w:pPr>
        <w:tabs>
          <w:tab w:val="center" w:pos="5245"/>
        </w:tabs>
      </w:pPr>
    </w:p>
    <w:p w:rsidR="000B02B1" w:rsidRPr="00265DBA" w:rsidRDefault="000B02B1" w:rsidP="00B96D4F">
      <w:pPr>
        <w:tabs>
          <w:tab w:val="center" w:pos="5245"/>
        </w:tabs>
        <w:rPr>
          <w:b/>
          <w:bCs/>
        </w:rPr>
      </w:pPr>
      <w:r w:rsidRPr="00265DBA">
        <w:rPr>
          <w:b/>
          <w:bCs/>
        </w:rPr>
        <w:t>4)Aşağıdakilerden hangisi Türetilmiş niceliklerden değildir.</w:t>
      </w:r>
    </w:p>
    <w:p w:rsidR="000B02B1" w:rsidRPr="00442170" w:rsidRDefault="000B02B1" w:rsidP="00B96D4F">
      <w:pPr>
        <w:tabs>
          <w:tab w:val="center" w:pos="5245"/>
        </w:tabs>
      </w:pPr>
      <w:r>
        <w:t xml:space="preserve">       a) Kütle                  b)Enerji                       c) Güç                      d)Kuvvet              e)Özkütle</w:t>
      </w:r>
    </w:p>
    <w:p w:rsidR="000B02B1" w:rsidRPr="00265DBA" w:rsidRDefault="000B02B1" w:rsidP="00B96D4F">
      <w:pPr>
        <w:tabs>
          <w:tab w:val="center" w:pos="5245"/>
        </w:tabs>
        <w:rPr>
          <w:b/>
          <w:bCs/>
        </w:rPr>
      </w:pPr>
      <w:r w:rsidRPr="00265DBA">
        <w:rPr>
          <w:b/>
          <w:bCs/>
        </w:rPr>
        <w:t>5)Aşağıdakilerden hangisi fiziğin alt alanlarından biri değildir?</w:t>
      </w:r>
    </w:p>
    <w:p w:rsidR="000B02B1" w:rsidRDefault="000B02B1" w:rsidP="00B96D4F">
      <w:pPr>
        <w:tabs>
          <w:tab w:val="center" w:pos="5245"/>
        </w:tabs>
      </w:pPr>
      <w:r>
        <w:t xml:space="preserve">       a) Astronomi                b)Mekanik             c)Elektromanyetizma             d)Nükleer fizik             e)Katıhal fiziği</w:t>
      </w:r>
    </w:p>
    <w:p w:rsidR="000B02B1" w:rsidRDefault="000B02B1" w:rsidP="00B96D4F">
      <w:pPr>
        <w:tabs>
          <w:tab w:val="center" w:pos="5245"/>
        </w:tabs>
      </w:pPr>
      <w:r>
        <w:t xml:space="preserve"> </w:t>
      </w:r>
    </w:p>
    <w:p w:rsidR="000B02B1" w:rsidRDefault="000B02B1" w:rsidP="00B96D4F">
      <w:pPr>
        <w:tabs>
          <w:tab w:val="center" w:pos="5245"/>
        </w:tabs>
      </w:pPr>
    </w:p>
    <w:p w:rsidR="000B02B1" w:rsidRPr="00265DBA" w:rsidRDefault="000B02B1" w:rsidP="00B96D4F">
      <w:pPr>
        <w:tabs>
          <w:tab w:val="center" w:pos="5245"/>
        </w:tabs>
        <w:rPr>
          <w:b/>
          <w:bCs/>
        </w:rPr>
      </w:pPr>
      <w:r w:rsidRPr="00265DBA">
        <w:rPr>
          <w:b/>
          <w:bCs/>
        </w:rPr>
        <w:t xml:space="preserve">6)Aşağıdaki eşleştirmeleri  </w:t>
      </w:r>
      <w:r>
        <w:rPr>
          <w:b/>
          <w:bCs/>
        </w:rPr>
        <w:t xml:space="preserve"> </w:t>
      </w:r>
      <w:r w:rsidRPr="00265DBA">
        <w:rPr>
          <w:b/>
          <w:bCs/>
        </w:rPr>
        <w:t xml:space="preserve"> yapınız.</w:t>
      </w:r>
      <w:r>
        <w:rPr>
          <w:b/>
          <w:bCs/>
        </w:rPr>
        <w:t xml:space="preserve">                                                                </w:t>
      </w:r>
      <w:r w:rsidRPr="00265DBA">
        <w:rPr>
          <w:b/>
          <w:bCs/>
        </w:rPr>
        <w:t>7)Aşağıdaki eşleştirmeleri</w:t>
      </w:r>
      <w:r>
        <w:rPr>
          <w:b/>
          <w:bCs/>
        </w:rPr>
        <w:t xml:space="preserve"> </w:t>
      </w:r>
      <w:r w:rsidRPr="00265DBA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265DBA">
        <w:rPr>
          <w:b/>
          <w:bCs/>
        </w:rPr>
        <w:t xml:space="preserve"> yapınız</w:t>
      </w:r>
    </w:p>
    <w:p w:rsidR="000B02B1" w:rsidRDefault="000B02B1" w:rsidP="00B96D4F">
      <w:pPr>
        <w:tabs>
          <w:tab w:val="center" w:pos="5245"/>
        </w:tabs>
      </w:pPr>
      <w:r>
        <w:t xml:space="preserve">             Atom Fiziği                                Mıknatıslanma                                          Akım şiddeti                   kilogram</w:t>
      </w:r>
    </w:p>
    <w:p w:rsidR="000B02B1" w:rsidRDefault="000B02B1" w:rsidP="00B96D4F">
      <w:pPr>
        <w:tabs>
          <w:tab w:val="center" w:pos="5245"/>
        </w:tabs>
      </w:pPr>
      <w:r>
        <w:t xml:space="preserve">            Optik                                          Katı madde                                                 Sıcaklık                         Metre</w:t>
      </w:r>
    </w:p>
    <w:p w:rsidR="000B02B1" w:rsidRDefault="000B02B1" w:rsidP="00B96D4F">
      <w:pPr>
        <w:tabs>
          <w:tab w:val="center" w:pos="5245"/>
        </w:tabs>
      </w:pPr>
      <w:r>
        <w:t xml:space="preserve">             Elektromanyetizma                 Atom                                                           Uzunluk                metreküp</w:t>
      </w:r>
    </w:p>
    <w:p w:rsidR="000B02B1" w:rsidRDefault="000B02B1" w:rsidP="00B96D4F">
      <w:pPr>
        <w:tabs>
          <w:tab w:val="center" w:pos="5245"/>
        </w:tabs>
      </w:pPr>
      <w:r>
        <w:t xml:space="preserve">            Termodinamik                           Işık                                                               Hacim                  Amper</w:t>
      </w:r>
    </w:p>
    <w:p w:rsidR="000B02B1" w:rsidRPr="00BF3715" w:rsidRDefault="000B02B1" w:rsidP="00580670">
      <w:pPr>
        <w:tabs>
          <w:tab w:val="center" w:pos="5245"/>
        </w:tabs>
      </w:pPr>
      <w:r>
        <w:t xml:space="preserve">            Katıhal  fiziği                             Isı                                                                   Kütle                    Kelvin</w:t>
      </w:r>
    </w:p>
    <w:p w:rsidR="000B02B1" w:rsidRDefault="000B02B1" w:rsidP="00B96D4F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Pr="009F3FC0" w:rsidRDefault="000B02B1" w:rsidP="00617430">
      <w:pPr>
        <w:tabs>
          <w:tab w:val="center" w:pos="5245"/>
        </w:tabs>
        <w:rPr>
          <w:b/>
          <w:bCs/>
        </w:rPr>
      </w:pPr>
      <w:r>
        <w:rPr>
          <w:b/>
          <w:bCs/>
        </w:rPr>
        <w:t>8</w:t>
      </w:r>
      <w:r w:rsidRPr="009F3FC0">
        <w:rPr>
          <w:b/>
          <w:bCs/>
        </w:rPr>
        <w:t>)    X</w:t>
      </w:r>
      <w:r w:rsidRPr="009F3FC0">
        <w:rPr>
          <w:b/>
          <w:bCs/>
          <w:vertAlign w:val="subscript"/>
        </w:rPr>
        <w:t>1</w:t>
      </w:r>
      <w:r w:rsidRPr="009F3FC0">
        <w:rPr>
          <w:b/>
          <w:bCs/>
        </w:rPr>
        <w:t>=12 metre konumundan  X</w:t>
      </w:r>
      <w:r w:rsidRPr="009F3FC0">
        <w:rPr>
          <w:b/>
          <w:bCs/>
          <w:vertAlign w:val="subscript"/>
        </w:rPr>
        <w:t>2</w:t>
      </w:r>
      <w:r w:rsidRPr="009F3FC0">
        <w:rPr>
          <w:b/>
          <w:bCs/>
        </w:rPr>
        <w:t>=4 metre konumuna hareket eden noktasal  cismin yer değiştirmesini hesaplayıp, yer değiştirme vektörünü çiziniz.</w:t>
      </w: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Pr="009F3FC0" w:rsidRDefault="000B02B1" w:rsidP="00126E1D">
      <w:pPr>
        <w:tabs>
          <w:tab w:val="center" w:pos="5245"/>
        </w:tabs>
        <w:rPr>
          <w:b/>
          <w:bCs/>
        </w:rPr>
      </w:pPr>
      <w:r>
        <w:rPr>
          <w:b/>
          <w:bCs/>
        </w:rPr>
        <w:t>9</w:t>
      </w:r>
      <w:r w:rsidRPr="009F3FC0">
        <w:rPr>
          <w:b/>
          <w:bCs/>
        </w:rPr>
        <w:t>) Kütlesi 800 g, hacmi 40 cm</w:t>
      </w:r>
      <w:r w:rsidRPr="009F3FC0">
        <w:rPr>
          <w:b/>
          <w:bCs/>
          <w:vertAlign w:val="superscript"/>
        </w:rPr>
        <w:t>3</w:t>
      </w:r>
      <w:r w:rsidRPr="009F3FC0">
        <w:rPr>
          <w:b/>
          <w:bCs/>
        </w:rPr>
        <w:t xml:space="preserve"> olan bir cismin özkütlesini hesaplayınız.</w:t>
      </w:r>
    </w:p>
    <w:p w:rsidR="000B02B1" w:rsidRDefault="000B02B1" w:rsidP="00126E1D">
      <w:pPr>
        <w:tabs>
          <w:tab w:val="center" w:pos="5245"/>
        </w:tabs>
      </w:pPr>
    </w:p>
    <w:p w:rsidR="000B02B1" w:rsidRDefault="000B02B1" w:rsidP="00126E1D">
      <w:pPr>
        <w:tabs>
          <w:tab w:val="center" w:pos="5245"/>
        </w:tabs>
      </w:pPr>
    </w:p>
    <w:p w:rsidR="000B02B1" w:rsidRDefault="000B02B1" w:rsidP="00126E1D">
      <w:pPr>
        <w:tabs>
          <w:tab w:val="center" w:pos="5245"/>
        </w:tabs>
      </w:pPr>
    </w:p>
    <w:p w:rsidR="000B02B1" w:rsidRPr="009F3FC0" w:rsidRDefault="000B02B1" w:rsidP="00126E1D">
      <w:pPr>
        <w:tabs>
          <w:tab w:val="center" w:pos="5245"/>
        </w:tabs>
        <w:rPr>
          <w:b/>
          <w:bCs/>
        </w:rPr>
      </w:pPr>
      <w:r w:rsidRPr="009F3FC0">
        <w:rPr>
          <w:b/>
          <w:bCs/>
        </w:rPr>
        <w:t>10)Özkütlesi  0,5 g/cm</w:t>
      </w:r>
      <w:r w:rsidRPr="009F3FC0">
        <w:rPr>
          <w:b/>
          <w:bCs/>
          <w:vertAlign w:val="superscript"/>
        </w:rPr>
        <w:t>3</w:t>
      </w:r>
      <w:r w:rsidRPr="009F3FC0">
        <w:rPr>
          <w:b/>
          <w:bCs/>
        </w:rPr>
        <w:t xml:space="preserve"> olan bir cismin hacmi 300 cm</w:t>
      </w:r>
      <w:r w:rsidRPr="009F3FC0">
        <w:rPr>
          <w:b/>
          <w:bCs/>
          <w:vertAlign w:val="superscript"/>
        </w:rPr>
        <w:t xml:space="preserve">3 </w:t>
      </w:r>
      <w:r w:rsidRPr="009F3FC0">
        <w:rPr>
          <w:b/>
          <w:bCs/>
        </w:rPr>
        <w:t>ise bu cismin kütlesi kaç kg dır ? hesaplayınız.</w:t>
      </w:r>
    </w:p>
    <w:p w:rsidR="000B02B1" w:rsidRDefault="000B02B1" w:rsidP="00126E1D">
      <w:pPr>
        <w:tabs>
          <w:tab w:val="center" w:pos="5245"/>
        </w:tabs>
        <w:rPr>
          <w:b/>
          <w:bCs/>
        </w:rPr>
      </w:pPr>
    </w:p>
    <w:p w:rsidR="000B02B1" w:rsidRDefault="000B02B1" w:rsidP="00126E1D">
      <w:pPr>
        <w:tabs>
          <w:tab w:val="center" w:pos="5245"/>
        </w:tabs>
        <w:rPr>
          <w:b/>
          <w:bCs/>
        </w:rPr>
      </w:pPr>
    </w:p>
    <w:p w:rsidR="000B02B1" w:rsidRPr="009F3FC0" w:rsidRDefault="000B02B1" w:rsidP="00126E1D">
      <w:pPr>
        <w:tabs>
          <w:tab w:val="center" w:pos="5245"/>
        </w:tabs>
        <w:rPr>
          <w:b/>
          <w:bCs/>
        </w:rPr>
      </w:pPr>
    </w:p>
    <w:p w:rsidR="000B02B1" w:rsidRDefault="000B02B1" w:rsidP="00126E1D">
      <w:pPr>
        <w:tabs>
          <w:tab w:val="center" w:pos="5245"/>
        </w:tabs>
      </w:pPr>
    </w:p>
    <w:p w:rsidR="000B02B1" w:rsidRPr="00BF3715" w:rsidRDefault="000B02B1" w:rsidP="00126E1D">
      <w:pPr>
        <w:tabs>
          <w:tab w:val="center" w:pos="5245"/>
        </w:tabs>
        <w:rPr>
          <w:b/>
          <w:bCs/>
        </w:rPr>
      </w:pPr>
      <w:r w:rsidRPr="00BF3715">
        <w:rPr>
          <w:b/>
          <w:bCs/>
        </w:rPr>
        <w:t>Not:Süre 40 dakikadır. 1.,  ve 3. soruların  doğru cevabı 15 puan, 2., 6. ,7. ,8. , 9. ,10. soruların doğru cevapları 10 'ar puan ,4. ,5. soruların doğru cevapları 5'er puandır.</w:t>
      </w:r>
    </w:p>
    <w:p w:rsidR="000B02B1" w:rsidRDefault="000B02B1" w:rsidP="006D550A">
      <w:r>
        <w:t xml:space="preserve">                                                                                                                                                  BAŞARILAR</w:t>
      </w:r>
    </w:p>
    <w:p w:rsidR="000B02B1" w:rsidRDefault="000B02B1" w:rsidP="006D550A">
      <w:r>
        <w:t xml:space="preserve">                              Fizik Öğretmenleri                                                                                       19/11/2015</w:t>
      </w:r>
    </w:p>
    <w:p w:rsidR="000B02B1" w:rsidRDefault="000B02B1" w:rsidP="00BF3715">
      <w:r>
        <w:t xml:space="preserve">Nihal  HIZ                                          Fürüzan   BAYRAKÇI               </w:t>
      </w:r>
    </w:p>
    <w:p w:rsidR="000B02B1" w:rsidRDefault="000B02B1" w:rsidP="008D1321">
      <w:pPr>
        <w:jc w:val="center"/>
      </w:pPr>
    </w:p>
    <w:p w:rsidR="000B02B1" w:rsidRDefault="000B02B1" w:rsidP="008D1321">
      <w:pPr>
        <w:jc w:val="center"/>
      </w:pPr>
    </w:p>
    <w:p w:rsidR="000B02B1" w:rsidRDefault="000B02B1" w:rsidP="008D1321">
      <w:pPr>
        <w:jc w:val="center"/>
      </w:pPr>
      <w:r w:rsidRPr="008D1321">
        <w:t xml:space="preserve"> </w:t>
      </w:r>
      <w:r>
        <w:t xml:space="preserve">2015-2016 EĞİTİM ÖĞRETİM YILI </w:t>
      </w:r>
    </w:p>
    <w:p w:rsidR="000B02B1" w:rsidRDefault="000B02B1" w:rsidP="008D1321">
      <w:pPr>
        <w:jc w:val="center"/>
      </w:pPr>
      <w:r>
        <w:t>ANAFARTALAR M.T.A. LİSESİ  9. SINIF FİZİK DERSİ ORTAK  1. DÖNEM 1. YAZILI SORULARIDIR.</w:t>
      </w:r>
    </w:p>
    <w:p w:rsidR="000B02B1" w:rsidRDefault="000B02B1" w:rsidP="008D1321">
      <w:r>
        <w:t xml:space="preserve">Adı Soyadı:                                                         </w:t>
      </w:r>
      <w:r>
        <w:rPr>
          <w:b/>
          <w:bCs/>
          <w:sz w:val="28"/>
          <w:szCs w:val="28"/>
        </w:rPr>
        <w:t>B GRUBU</w:t>
      </w:r>
      <w:r>
        <w:t xml:space="preserve">                                                                               Aldığı puan</w:t>
      </w:r>
    </w:p>
    <w:p w:rsidR="000B02B1" w:rsidRDefault="000B02B1" w:rsidP="008D1321">
      <w:r>
        <w:t>Sınıf ve No:</w:t>
      </w:r>
    </w:p>
    <w:p w:rsidR="000B02B1" w:rsidRDefault="000B02B1" w:rsidP="004C656F">
      <w:pPr>
        <w:jc w:val="center"/>
      </w:pPr>
    </w:p>
    <w:p w:rsidR="000B02B1" w:rsidRDefault="000B02B1" w:rsidP="004C656F">
      <w:r w:rsidRPr="007878EE">
        <w:rPr>
          <w:b/>
          <w:bCs/>
        </w:rPr>
        <w:t>1)Aşağıdaki sorularda Boş bırakılan yerleri doldurunuz</w:t>
      </w:r>
      <w:r>
        <w:t>.</w:t>
      </w:r>
    </w:p>
    <w:p w:rsidR="000B02B1" w:rsidRDefault="000B02B1" w:rsidP="004C656F">
      <w:r>
        <w:t xml:space="preserve">       a) Madde ve enerji arasındaki ilişkileri inceleyen ,doğa olaylarını konu alan bilim dalına ......................denir.</w:t>
      </w:r>
    </w:p>
    <w:p w:rsidR="000B02B1" w:rsidRDefault="000B02B1" w:rsidP="004C656F">
      <w:r>
        <w:t xml:space="preserve">       b)Enerji,enerji değişimleri,enerji aktarımları, enerji dönüşümleri  ısı, sıcaklık , genleşme ve bunlar arasındaki         ilişkiler fiziğin ............................................alt alanının konusudur.</w:t>
      </w:r>
    </w:p>
    <w:p w:rsidR="000B02B1" w:rsidRDefault="000B02B1" w:rsidP="004C656F">
      <w:r>
        <w:t xml:space="preserve">      c)Gözlem ve deneylerle kanıtlanmış teorilere .................................denir.</w:t>
      </w:r>
    </w:p>
    <w:p w:rsidR="000B02B1" w:rsidRDefault="000B02B1" w:rsidP="004C656F">
      <w:r>
        <w:t xml:space="preserve">     d)Duyu organları ile yapılan gözlemlere ..............................................denir.</w:t>
      </w:r>
    </w:p>
    <w:p w:rsidR="000B02B1" w:rsidRDefault="000B02B1" w:rsidP="009261A9">
      <w:r>
        <w:t xml:space="preserve">     e)Bilimsel yöntemin   en son aşaması ........................................................dır.</w:t>
      </w:r>
      <w:r w:rsidRPr="009261A9">
        <w:t xml:space="preserve"> </w:t>
      </w:r>
    </w:p>
    <w:p w:rsidR="000B02B1" w:rsidRPr="009A370B" w:rsidRDefault="000B02B1" w:rsidP="009261A9">
      <w:pPr>
        <w:rPr>
          <w:b/>
          <w:bCs/>
        </w:rPr>
      </w:pPr>
      <w:r w:rsidRPr="007878EE">
        <w:rPr>
          <w:b/>
          <w:bCs/>
        </w:rPr>
        <w:t>2)Aşağıdaki  soruların  doğru olanına  (D),   yanlış olanına   (Y)     koyunuz.</w:t>
      </w:r>
    </w:p>
    <w:p w:rsidR="000B02B1" w:rsidRDefault="000B02B1" w:rsidP="009261A9">
      <w:r>
        <w:t xml:space="preserve">     a)Hassas ve güvenilir ölçümler yapabilmek için farklı yerlerde aynı kişiler tarafından ölçüm yapmak gerekir.(..........)</w:t>
      </w:r>
    </w:p>
    <w:p w:rsidR="000B02B1" w:rsidRDefault="000B02B1" w:rsidP="009261A9">
      <w:r>
        <w:t xml:space="preserve">    b)SI birim sisteminde kütle birim sistemi metredir. (................)</w:t>
      </w:r>
    </w:p>
    <w:p w:rsidR="000B02B1" w:rsidRDefault="000B02B1" w:rsidP="009261A9">
      <w:r>
        <w:t xml:space="preserve">    c)Yönü ve büyüklüğü olan niceliklere vektörel  büyüklükler denir.(..................)</w:t>
      </w:r>
    </w:p>
    <w:p w:rsidR="000B02B1" w:rsidRDefault="000B02B1" w:rsidP="009261A9">
      <w:r>
        <w:t xml:space="preserve">   d)Yapılan tahminlerin geçerli olup olmadığı hipotezler sonucunda tespit edilir.(...................)</w:t>
      </w:r>
    </w:p>
    <w:p w:rsidR="000B02B1" w:rsidRDefault="000B02B1" w:rsidP="009261A9">
      <w:r>
        <w:t xml:space="preserve">  e)Kütle maddenin ayırt edici bir özelliğidir.(.................)</w:t>
      </w:r>
    </w:p>
    <w:p w:rsidR="000B02B1" w:rsidRPr="009A370B" w:rsidRDefault="000B02B1" w:rsidP="00B96D4F">
      <w:pPr>
        <w:rPr>
          <w:b/>
          <w:bCs/>
        </w:rPr>
      </w:pPr>
      <w:r w:rsidRPr="007878EE">
        <w:rPr>
          <w:b/>
          <w:bCs/>
        </w:rPr>
        <w:t>3) Aşağıdaki  birim çevirmeleri  yapınız.</w:t>
      </w:r>
    </w:p>
    <w:p w:rsidR="000B02B1" w:rsidRDefault="000B02B1" w:rsidP="00B96D4F">
      <w:r>
        <w:t xml:space="preserve">       a)0,005 ton =............................kg                              b)7500mg= ..........................g.             e)0,009kg=……………….g</w:t>
      </w:r>
    </w:p>
    <w:p w:rsidR="000B02B1" w:rsidRDefault="000B02B1" w:rsidP="00B96D4F"/>
    <w:p w:rsidR="000B02B1" w:rsidRDefault="000B02B1" w:rsidP="00B96D4F">
      <w:pPr>
        <w:tabs>
          <w:tab w:val="center" w:pos="5245"/>
        </w:tabs>
      </w:pPr>
      <w:r>
        <w:t xml:space="preserve">       c)2600g=...................................kg.</w:t>
      </w:r>
      <w:r>
        <w:tab/>
        <w:t xml:space="preserve">                                    d)8300 kental=....................kg. </w:t>
      </w:r>
    </w:p>
    <w:p w:rsidR="000B02B1" w:rsidRDefault="000B02B1" w:rsidP="00B96D4F">
      <w:pPr>
        <w:tabs>
          <w:tab w:val="center" w:pos="5245"/>
        </w:tabs>
      </w:pPr>
    </w:p>
    <w:p w:rsidR="000B02B1" w:rsidRPr="007C6C88" w:rsidRDefault="000B02B1" w:rsidP="00C20A16">
      <w:pPr>
        <w:tabs>
          <w:tab w:val="center" w:pos="5245"/>
        </w:tabs>
        <w:rPr>
          <w:b/>
          <w:bCs/>
        </w:rPr>
      </w:pPr>
      <w:r w:rsidRPr="007C6C88">
        <w:rPr>
          <w:b/>
          <w:bCs/>
        </w:rPr>
        <w:t>4) Aşağıdakilerden hangisi Temel niceliklerden değildir?</w:t>
      </w:r>
    </w:p>
    <w:p w:rsidR="000B02B1" w:rsidRDefault="000B02B1" w:rsidP="00C20A16">
      <w:pPr>
        <w:tabs>
          <w:tab w:val="center" w:pos="5245"/>
        </w:tabs>
      </w:pPr>
      <w:r>
        <w:t xml:space="preserve">  a)Uzunluk                         b)Sıcaklık                     c)Madde miktarı                     d)Zaman             e)Güç</w:t>
      </w:r>
    </w:p>
    <w:p w:rsidR="000B02B1" w:rsidRPr="007C6C88" w:rsidRDefault="000B02B1" w:rsidP="00727EBC">
      <w:pPr>
        <w:tabs>
          <w:tab w:val="center" w:pos="5245"/>
        </w:tabs>
        <w:rPr>
          <w:b/>
          <w:bCs/>
        </w:rPr>
      </w:pPr>
      <w:r w:rsidRPr="007C6C88">
        <w:rPr>
          <w:b/>
          <w:bCs/>
        </w:rPr>
        <w:t xml:space="preserve"> 5)Aşağıdakilerden hangisi fiziğin alt alanlarından biri değildir?</w:t>
      </w:r>
    </w:p>
    <w:p w:rsidR="000B02B1" w:rsidRDefault="000B02B1" w:rsidP="00727EBC">
      <w:pPr>
        <w:tabs>
          <w:tab w:val="center" w:pos="5245"/>
        </w:tabs>
      </w:pPr>
      <w:r>
        <w:t xml:space="preserve">    a) Astronomi                b)Mekanik            c)Elektromanyetizma             d)Nükleer fizik             e)Katıhal fiziği</w:t>
      </w:r>
    </w:p>
    <w:p w:rsidR="000B02B1" w:rsidRDefault="000B02B1" w:rsidP="00727EBC">
      <w:pPr>
        <w:tabs>
          <w:tab w:val="center" w:pos="5245"/>
        </w:tabs>
      </w:pPr>
    </w:p>
    <w:p w:rsidR="000B02B1" w:rsidRDefault="000B02B1" w:rsidP="00727EBC">
      <w:pPr>
        <w:tabs>
          <w:tab w:val="center" w:pos="5245"/>
        </w:tabs>
      </w:pPr>
    </w:p>
    <w:p w:rsidR="000B02B1" w:rsidRDefault="000B02B1" w:rsidP="00FC617C">
      <w:pPr>
        <w:tabs>
          <w:tab w:val="center" w:pos="5245"/>
        </w:tabs>
        <w:rPr>
          <w:b/>
          <w:bCs/>
        </w:rPr>
      </w:pPr>
    </w:p>
    <w:p w:rsidR="000B02B1" w:rsidRDefault="000B02B1" w:rsidP="00FC617C">
      <w:pPr>
        <w:tabs>
          <w:tab w:val="center" w:pos="5245"/>
        </w:tabs>
        <w:rPr>
          <w:b/>
          <w:bCs/>
        </w:rPr>
      </w:pPr>
    </w:p>
    <w:p w:rsidR="000B02B1" w:rsidRDefault="000B02B1" w:rsidP="00FC617C">
      <w:pPr>
        <w:tabs>
          <w:tab w:val="center" w:pos="5245"/>
        </w:tabs>
        <w:rPr>
          <w:b/>
          <w:bCs/>
        </w:rPr>
      </w:pPr>
      <w:r w:rsidRPr="007825CF">
        <w:rPr>
          <w:b/>
          <w:bCs/>
        </w:rPr>
        <w:t>6)Aşağıdaki eşleştirmeleri   yapınız</w:t>
      </w:r>
      <w:r>
        <w:t xml:space="preserve">.                                           </w:t>
      </w:r>
      <w:r w:rsidRPr="007825CF">
        <w:rPr>
          <w:b/>
          <w:bCs/>
        </w:rPr>
        <w:t>7)Aşağıdaki eşleştirmeleri   yapınız.</w:t>
      </w:r>
    </w:p>
    <w:p w:rsidR="000B02B1" w:rsidRDefault="000B02B1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Mol                                                                  Termodinamik                     Işık şiddeti</w:t>
      </w:r>
    </w:p>
    <w:p w:rsidR="000B02B1" w:rsidRDefault="000B02B1" w:rsidP="00FC617C">
      <w:pPr>
        <w:tabs>
          <w:tab w:val="center" w:pos="5245"/>
        </w:tabs>
      </w:pPr>
      <w:r>
        <w:t xml:space="preserve">   Zaman                       Newton                                                            Elektromanyetizma            Isı </w:t>
      </w:r>
    </w:p>
    <w:p w:rsidR="000B02B1" w:rsidRDefault="000B02B1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0B02B1" w:rsidRDefault="000B02B1" w:rsidP="00FC617C">
      <w:pPr>
        <w:tabs>
          <w:tab w:val="center" w:pos="5245"/>
        </w:tabs>
      </w:pPr>
      <w:r>
        <w:t xml:space="preserve">   Madde miktarı        Saniye                                                               Nükleer  fizik                      Manyetik alan</w:t>
      </w:r>
    </w:p>
    <w:p w:rsidR="000B02B1" w:rsidRDefault="000B02B1" w:rsidP="0066011C">
      <w:pPr>
        <w:tabs>
          <w:tab w:val="center" w:pos="5245"/>
        </w:tabs>
      </w:pPr>
      <w:r>
        <w:t xml:space="preserve">   Hız                            Candela                                                             Optik                                 Hareket</w:t>
      </w:r>
    </w:p>
    <w:p w:rsidR="000B02B1" w:rsidRDefault="000B02B1" w:rsidP="00727EBC">
      <w:pPr>
        <w:tabs>
          <w:tab w:val="center" w:pos="5245"/>
        </w:tabs>
      </w:pPr>
      <w:r>
        <w:t xml:space="preserve">     </w:t>
      </w:r>
    </w:p>
    <w:p w:rsidR="000B02B1" w:rsidRDefault="000B02B1" w:rsidP="00727EBC">
      <w:pPr>
        <w:tabs>
          <w:tab w:val="center" w:pos="5245"/>
        </w:tabs>
      </w:pPr>
    </w:p>
    <w:p w:rsidR="000B02B1" w:rsidRPr="00265DBA" w:rsidRDefault="000B02B1" w:rsidP="00617430">
      <w:pPr>
        <w:tabs>
          <w:tab w:val="center" w:pos="5245"/>
        </w:tabs>
        <w:rPr>
          <w:b/>
          <w:bCs/>
        </w:rPr>
      </w:pPr>
      <w:r>
        <w:rPr>
          <w:b/>
          <w:bCs/>
        </w:rPr>
        <w:t>8</w:t>
      </w:r>
      <w:r w:rsidRPr="00265DBA">
        <w:rPr>
          <w:b/>
          <w:bCs/>
        </w:rPr>
        <w:t>)    X</w:t>
      </w:r>
      <w:r w:rsidRPr="00265DBA">
        <w:rPr>
          <w:b/>
          <w:bCs/>
          <w:vertAlign w:val="subscript"/>
        </w:rPr>
        <w:t>1</w:t>
      </w:r>
      <w:r w:rsidRPr="00265DBA">
        <w:rPr>
          <w:b/>
          <w:bCs/>
        </w:rPr>
        <w:t>=14 metre konumundan  X</w:t>
      </w:r>
      <w:r w:rsidRPr="00265DBA">
        <w:rPr>
          <w:b/>
          <w:bCs/>
          <w:vertAlign w:val="subscript"/>
        </w:rPr>
        <w:t>2</w:t>
      </w:r>
      <w:r w:rsidRPr="00265DBA">
        <w:rPr>
          <w:b/>
          <w:bCs/>
        </w:rPr>
        <w:t>=5 metre konumuna hareket eden noktasal  cismin yer değiştirmesini hesaplayıp, yer değiştirme vektörünü çiziniz.</w:t>
      </w: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  <w:rPr>
          <w:b/>
          <w:bCs/>
        </w:rPr>
      </w:pPr>
      <w:r w:rsidRPr="00265DBA">
        <w:rPr>
          <w:b/>
          <w:bCs/>
        </w:rPr>
        <w:t>9) Kütlesi 600 g, hacmi 30 cm</w:t>
      </w:r>
      <w:r w:rsidRPr="00265DBA">
        <w:rPr>
          <w:b/>
          <w:bCs/>
          <w:vertAlign w:val="superscript"/>
        </w:rPr>
        <w:t>3</w:t>
      </w:r>
      <w:r w:rsidRPr="00265DBA">
        <w:rPr>
          <w:b/>
          <w:bCs/>
        </w:rPr>
        <w:t xml:space="preserve"> olan bir cismin </w:t>
      </w:r>
      <w:r>
        <w:rPr>
          <w:b/>
          <w:bCs/>
        </w:rPr>
        <w:t xml:space="preserve"> </w:t>
      </w:r>
      <w:r w:rsidRPr="00265DBA">
        <w:rPr>
          <w:b/>
          <w:bCs/>
        </w:rPr>
        <w:t xml:space="preserve">özkütlesini </w:t>
      </w:r>
      <w:r>
        <w:rPr>
          <w:b/>
          <w:bCs/>
        </w:rPr>
        <w:t xml:space="preserve"> </w:t>
      </w:r>
      <w:r w:rsidRPr="00265DBA">
        <w:rPr>
          <w:b/>
          <w:bCs/>
        </w:rPr>
        <w:t>hesaplayınız</w:t>
      </w:r>
      <w:r>
        <w:rPr>
          <w:b/>
          <w:bCs/>
        </w:rPr>
        <w:t>.</w:t>
      </w:r>
    </w:p>
    <w:p w:rsidR="000B02B1" w:rsidRDefault="000B02B1" w:rsidP="00617430">
      <w:pPr>
        <w:tabs>
          <w:tab w:val="center" w:pos="5245"/>
        </w:tabs>
        <w:rPr>
          <w:b/>
          <w:bCs/>
        </w:rPr>
      </w:pPr>
    </w:p>
    <w:p w:rsidR="000B02B1" w:rsidRPr="00265DBA" w:rsidRDefault="000B02B1" w:rsidP="00617430">
      <w:pPr>
        <w:tabs>
          <w:tab w:val="center" w:pos="5245"/>
        </w:tabs>
        <w:rPr>
          <w:b/>
          <w:bCs/>
        </w:rPr>
      </w:pPr>
    </w:p>
    <w:p w:rsidR="000B02B1" w:rsidRDefault="000B02B1" w:rsidP="00617430">
      <w:pPr>
        <w:tabs>
          <w:tab w:val="center" w:pos="5245"/>
        </w:tabs>
      </w:pPr>
    </w:p>
    <w:p w:rsidR="000B02B1" w:rsidRDefault="000B02B1" w:rsidP="00617430">
      <w:pPr>
        <w:tabs>
          <w:tab w:val="center" w:pos="5245"/>
        </w:tabs>
      </w:pPr>
    </w:p>
    <w:p w:rsidR="000B02B1" w:rsidRPr="00265DBA" w:rsidRDefault="000B02B1" w:rsidP="00EF66DF">
      <w:pPr>
        <w:tabs>
          <w:tab w:val="center" w:pos="5245"/>
        </w:tabs>
        <w:rPr>
          <w:b/>
          <w:bCs/>
        </w:rPr>
      </w:pPr>
      <w:r w:rsidRPr="00265DBA">
        <w:rPr>
          <w:b/>
          <w:bCs/>
        </w:rPr>
        <w:t>10)Özkütlesi  0,2 g/cm</w:t>
      </w:r>
      <w:r w:rsidRPr="00265DBA">
        <w:rPr>
          <w:b/>
          <w:bCs/>
          <w:vertAlign w:val="superscript"/>
        </w:rPr>
        <w:t>3</w:t>
      </w:r>
      <w:r w:rsidRPr="00265DBA">
        <w:rPr>
          <w:b/>
          <w:bCs/>
        </w:rPr>
        <w:t xml:space="preserve"> olan bir cismin hacmi 900 cm</w:t>
      </w:r>
      <w:r w:rsidRPr="00265DBA">
        <w:rPr>
          <w:b/>
          <w:bCs/>
          <w:vertAlign w:val="superscript"/>
        </w:rPr>
        <w:t xml:space="preserve">3 </w:t>
      </w:r>
      <w:r w:rsidRPr="00265DBA">
        <w:rPr>
          <w:b/>
          <w:bCs/>
        </w:rPr>
        <w:t>ise bu cismin kütlesi kaç kg dır ? hesaplayınız.</w:t>
      </w:r>
    </w:p>
    <w:p w:rsidR="000B02B1" w:rsidRDefault="000B02B1" w:rsidP="00617430">
      <w:pPr>
        <w:tabs>
          <w:tab w:val="center" w:pos="5245"/>
        </w:tabs>
      </w:pPr>
    </w:p>
    <w:p w:rsidR="000B02B1" w:rsidRPr="00126E1D" w:rsidRDefault="000B02B1" w:rsidP="00617430">
      <w:pPr>
        <w:tabs>
          <w:tab w:val="center" w:pos="5245"/>
        </w:tabs>
      </w:pPr>
    </w:p>
    <w:p w:rsidR="000B02B1" w:rsidRDefault="000B02B1" w:rsidP="00727EBC">
      <w:pPr>
        <w:tabs>
          <w:tab w:val="center" w:pos="5245"/>
        </w:tabs>
      </w:pPr>
    </w:p>
    <w:p w:rsidR="000B02B1" w:rsidRPr="00BF3715" w:rsidRDefault="000B02B1" w:rsidP="00871848">
      <w:pPr>
        <w:tabs>
          <w:tab w:val="center" w:pos="5245"/>
        </w:tabs>
        <w:rPr>
          <w:b/>
          <w:bCs/>
        </w:rPr>
      </w:pPr>
      <w:r w:rsidRPr="00BF3715">
        <w:rPr>
          <w:b/>
          <w:bCs/>
        </w:rPr>
        <w:t>Not:Süre 40 dakikadır. 1.,  ve 3. soruların  doğru cevabı 15 puan, 2., 6. ,7. ,8. , 9. ,10. soruların doğru cevapları 10 'ar puan ,4. ,5. soruların doğru cevapları 5'er puandır.</w:t>
      </w:r>
    </w:p>
    <w:p w:rsidR="000B02B1" w:rsidRDefault="000B02B1" w:rsidP="00871848">
      <w:r>
        <w:t xml:space="preserve">                                                                                                                                                  BAŞARILAR</w:t>
      </w:r>
    </w:p>
    <w:p w:rsidR="000B02B1" w:rsidRDefault="000B02B1" w:rsidP="00871848">
      <w:r>
        <w:t xml:space="preserve">                              Fizik Öğretmenleri                                                                                       19/11/2015</w:t>
      </w:r>
    </w:p>
    <w:p w:rsidR="000B02B1" w:rsidRDefault="000B02B1" w:rsidP="00871848">
      <w:r>
        <w:t xml:space="preserve">Nihal  HIZ                                          Fürüzan   BAYRAKÇI               </w:t>
      </w:r>
    </w:p>
    <w:p w:rsidR="000B02B1" w:rsidRDefault="000B02B1" w:rsidP="00C20A16">
      <w:pPr>
        <w:tabs>
          <w:tab w:val="center" w:pos="5245"/>
        </w:tabs>
      </w:pPr>
      <w:hyperlink r:id="rId4" w:history="1">
        <w:r w:rsidRPr="00D1012E">
          <w:rPr>
            <w:rStyle w:val="Hyperlink"/>
          </w:rPr>
          <w:t>www.sorubak.com</w:t>
        </w:r>
      </w:hyperlink>
      <w:r>
        <w:t xml:space="preserve"> </w:t>
      </w:r>
    </w:p>
    <w:p w:rsidR="000B02B1" w:rsidRDefault="000B02B1" w:rsidP="00C20A16">
      <w:pPr>
        <w:tabs>
          <w:tab w:val="center" w:pos="5245"/>
        </w:tabs>
      </w:pPr>
    </w:p>
    <w:p w:rsidR="000B02B1" w:rsidRDefault="000B02B1" w:rsidP="00B96D4F">
      <w:pPr>
        <w:tabs>
          <w:tab w:val="center" w:pos="5245"/>
        </w:tabs>
      </w:pPr>
    </w:p>
    <w:p w:rsidR="000B02B1" w:rsidRDefault="000B02B1" w:rsidP="00B96D4F">
      <w:pPr>
        <w:jc w:val="center"/>
      </w:pPr>
    </w:p>
    <w:p w:rsidR="000B02B1" w:rsidRDefault="000B02B1" w:rsidP="009261A9"/>
    <w:p w:rsidR="000B02B1" w:rsidRDefault="000B02B1" w:rsidP="004C656F"/>
    <w:p w:rsidR="000B02B1" w:rsidRDefault="000B02B1" w:rsidP="004C656F"/>
    <w:p w:rsidR="000B02B1" w:rsidRDefault="000B02B1" w:rsidP="004C656F">
      <w:r>
        <w:t xml:space="preserve">   </w:t>
      </w:r>
    </w:p>
    <w:p w:rsidR="000B02B1" w:rsidRDefault="000B02B1" w:rsidP="004C656F">
      <w:r>
        <w:t xml:space="preserve"> </w:t>
      </w:r>
    </w:p>
    <w:p w:rsidR="000B02B1" w:rsidRDefault="000B02B1" w:rsidP="004C656F">
      <w:pPr>
        <w:jc w:val="center"/>
      </w:pPr>
    </w:p>
    <w:p w:rsidR="000B02B1" w:rsidRDefault="000B02B1" w:rsidP="004C656F">
      <w:pPr>
        <w:jc w:val="center"/>
      </w:pPr>
    </w:p>
    <w:p w:rsidR="000B02B1" w:rsidRDefault="000B02B1" w:rsidP="00701AD1">
      <w:pPr>
        <w:jc w:val="center"/>
      </w:pPr>
    </w:p>
    <w:sectPr w:rsidR="000B02B1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AD1"/>
    <w:rsid w:val="0000032F"/>
    <w:rsid w:val="00075C0A"/>
    <w:rsid w:val="0009296C"/>
    <w:rsid w:val="000B02B1"/>
    <w:rsid w:val="00126E1D"/>
    <w:rsid w:val="00220346"/>
    <w:rsid w:val="00265DBA"/>
    <w:rsid w:val="002B4C45"/>
    <w:rsid w:val="002C26A4"/>
    <w:rsid w:val="003A6F55"/>
    <w:rsid w:val="00442170"/>
    <w:rsid w:val="004C656F"/>
    <w:rsid w:val="004E4C45"/>
    <w:rsid w:val="00580670"/>
    <w:rsid w:val="00584E78"/>
    <w:rsid w:val="00607304"/>
    <w:rsid w:val="00617430"/>
    <w:rsid w:val="00622062"/>
    <w:rsid w:val="006275B3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106DA"/>
    <w:rsid w:val="009261A9"/>
    <w:rsid w:val="00980AEF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1012E"/>
    <w:rsid w:val="00D27E0A"/>
    <w:rsid w:val="00D84A7F"/>
    <w:rsid w:val="00DE561E"/>
    <w:rsid w:val="00EF66DF"/>
    <w:rsid w:val="00F0497A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80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5</Pages>
  <Words>1229</Words>
  <Characters>7011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sorubak.com</cp:keywords>
  <dc:description/>
  <cp:lastModifiedBy>edanur</cp:lastModifiedBy>
  <cp:revision>40</cp:revision>
  <dcterms:created xsi:type="dcterms:W3CDTF">2015-11-11T19:07:00Z</dcterms:created>
  <dcterms:modified xsi:type="dcterms:W3CDTF">2016-10-25T19:30:00Z</dcterms:modified>
</cp:coreProperties>
</file>