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71"/>
        <w:tblW w:w="1074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0A0"/>
      </w:tblPr>
      <w:tblGrid>
        <w:gridCol w:w="2301"/>
        <w:gridCol w:w="6128"/>
        <w:gridCol w:w="2311"/>
      </w:tblGrid>
      <w:tr w:rsidR="00B46BC5" w:rsidRPr="00461EEA" w:rsidTr="00D47103">
        <w:trPr>
          <w:trHeight w:val="1346"/>
        </w:trPr>
        <w:tc>
          <w:tcPr>
            <w:tcW w:w="230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46BC5" w:rsidRPr="00461EEA" w:rsidRDefault="00B46BC5" w:rsidP="005C7C9D">
            <w:pPr>
              <w:pStyle w:val="Header"/>
              <w:rPr>
                <w:rFonts w:cs="Calibri"/>
                <w:color w:val="002060"/>
              </w:rPr>
            </w:pPr>
          </w:p>
          <w:p w:rsidR="00B46BC5" w:rsidRPr="00CE26F8" w:rsidRDefault="00B46BC5" w:rsidP="005C7C9D">
            <w:pPr>
              <w:pStyle w:val="Header"/>
              <w:rPr>
                <w:rFonts w:cs="Calibri"/>
                <w:color w:val="BFBFBF"/>
              </w:rPr>
            </w:pPr>
            <w:r w:rsidRPr="00461EEA">
              <w:rPr>
                <w:rFonts w:cs="Calibri"/>
                <w:b/>
                <w:color w:val="002060"/>
              </w:rPr>
              <w:t>Adı:</w:t>
            </w:r>
            <w:r w:rsidRPr="00461EEA">
              <w:rPr>
                <w:rFonts w:cs="Calibri"/>
                <w:color w:val="002060"/>
              </w:rPr>
              <w:t xml:space="preserve"> </w:t>
            </w:r>
            <w:r w:rsidRPr="00CE26F8">
              <w:rPr>
                <w:rFonts w:cs="Calibri"/>
                <w:color w:val="BFBFBF"/>
              </w:rPr>
              <w:t>……………………</w:t>
            </w:r>
          </w:p>
          <w:p w:rsidR="00B46BC5" w:rsidRPr="00CE26F8" w:rsidRDefault="00B46BC5" w:rsidP="005C7C9D">
            <w:pPr>
              <w:pStyle w:val="Header"/>
              <w:rPr>
                <w:rFonts w:cs="Calibri"/>
                <w:color w:val="BFBFBF"/>
              </w:rPr>
            </w:pPr>
            <w:r w:rsidRPr="00461EEA">
              <w:rPr>
                <w:rFonts w:cs="Calibri"/>
                <w:b/>
                <w:color w:val="002060"/>
              </w:rPr>
              <w:t>Soyadı:</w:t>
            </w:r>
            <w:r w:rsidRPr="00461EEA">
              <w:rPr>
                <w:rFonts w:cs="Calibri"/>
                <w:color w:val="002060"/>
              </w:rPr>
              <w:t xml:space="preserve"> </w:t>
            </w:r>
            <w:r w:rsidRPr="00CE26F8">
              <w:rPr>
                <w:rFonts w:cs="Calibri"/>
                <w:color w:val="BFBFBF"/>
              </w:rPr>
              <w:t>……………….</w:t>
            </w:r>
          </w:p>
          <w:p w:rsidR="00B46BC5" w:rsidRPr="00461EEA" w:rsidRDefault="00B46BC5" w:rsidP="005C7C9D">
            <w:pPr>
              <w:pStyle w:val="Header"/>
              <w:rPr>
                <w:rFonts w:cs="Calibri"/>
                <w:color w:val="002060"/>
              </w:rPr>
            </w:pPr>
            <w:r w:rsidRPr="00461EEA">
              <w:rPr>
                <w:rFonts w:cs="Calibri"/>
                <w:b/>
                <w:color w:val="002060"/>
              </w:rPr>
              <w:t>No:</w:t>
            </w:r>
            <w:r w:rsidRPr="00461EEA">
              <w:rPr>
                <w:rFonts w:cs="Calibri"/>
                <w:color w:val="002060"/>
              </w:rPr>
              <w:t xml:space="preserve"> </w:t>
            </w:r>
            <w:r w:rsidRPr="00596930">
              <w:rPr>
                <w:rFonts w:cs="Calibri"/>
                <w:color w:val="A6A6A6"/>
              </w:rPr>
              <w:t>…</w:t>
            </w:r>
            <w:r w:rsidRPr="00CE26F8">
              <w:rPr>
                <w:rFonts w:cs="Calibri"/>
                <w:color w:val="BFBFBF"/>
              </w:rPr>
              <w:t>…………………</w:t>
            </w:r>
          </w:p>
          <w:p w:rsidR="00B46BC5" w:rsidRPr="00461EEA" w:rsidRDefault="00B46BC5" w:rsidP="005C7C9D">
            <w:pPr>
              <w:pStyle w:val="Header"/>
              <w:rPr>
                <w:rFonts w:cs="Calibri"/>
                <w:color w:val="002060"/>
              </w:rPr>
            </w:pPr>
            <w:r w:rsidRPr="00461EEA">
              <w:rPr>
                <w:rFonts w:cs="Calibri"/>
                <w:b/>
                <w:color w:val="002060"/>
              </w:rPr>
              <w:t>Şube:</w:t>
            </w:r>
            <w:r w:rsidRPr="00461EEA">
              <w:rPr>
                <w:rFonts w:cs="Calibri"/>
                <w:color w:val="002060"/>
              </w:rPr>
              <w:t xml:space="preserve"> </w:t>
            </w:r>
            <w:r>
              <w:rPr>
                <w:rFonts w:cs="Calibri"/>
                <w:b/>
                <w:color w:val="002060"/>
              </w:rPr>
              <w:t>9</w:t>
            </w:r>
            <w:r w:rsidRPr="00596930">
              <w:rPr>
                <w:rFonts w:cs="Calibri"/>
                <w:b/>
                <w:color w:val="002060"/>
              </w:rPr>
              <w:t>/</w:t>
            </w:r>
            <w:r w:rsidRPr="00CE26F8">
              <w:rPr>
                <w:rFonts w:cs="Calibri"/>
                <w:color w:val="BFBFBF"/>
              </w:rPr>
              <w:t>…..</w:t>
            </w:r>
          </w:p>
        </w:tc>
        <w:tc>
          <w:tcPr>
            <w:tcW w:w="612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46BC5" w:rsidRPr="005A465D" w:rsidRDefault="00B46BC5" w:rsidP="005C7C9D">
            <w:pPr>
              <w:pStyle w:val="Header"/>
              <w:jc w:val="center"/>
              <w:rPr>
                <w:rFonts w:cs="Calibri"/>
                <w:b/>
                <w:color w:val="002060"/>
                <w:sz w:val="32"/>
                <w:szCs w:val="32"/>
              </w:rPr>
            </w:pPr>
            <w:r>
              <w:rPr>
                <w:rFonts w:cs="Calibri"/>
                <w:b/>
                <w:color w:val="002060"/>
                <w:sz w:val="32"/>
                <w:szCs w:val="32"/>
              </w:rPr>
              <w:t>……………….</w:t>
            </w:r>
            <w:r w:rsidRPr="005A465D">
              <w:rPr>
                <w:rFonts w:cs="Calibri"/>
                <w:b/>
                <w:color w:val="002060"/>
                <w:sz w:val="32"/>
                <w:szCs w:val="32"/>
              </w:rPr>
              <w:t>ANADOLU LİSESİ</w:t>
            </w:r>
          </w:p>
          <w:p w:rsidR="00B46BC5" w:rsidRPr="005A465D" w:rsidRDefault="00B46BC5" w:rsidP="005C7C9D">
            <w:pPr>
              <w:pStyle w:val="Header"/>
              <w:jc w:val="center"/>
              <w:rPr>
                <w:rFonts w:cs="Calibri"/>
                <w:b/>
                <w:color w:val="002060"/>
                <w:sz w:val="28"/>
                <w:szCs w:val="28"/>
              </w:rPr>
            </w:pPr>
            <w:r>
              <w:rPr>
                <w:rFonts w:cs="Calibri"/>
                <w:b/>
                <w:color w:val="002060"/>
                <w:sz w:val="28"/>
                <w:szCs w:val="28"/>
              </w:rPr>
              <w:t xml:space="preserve">2015-2016 </w:t>
            </w:r>
            <w:r w:rsidRPr="005A465D">
              <w:rPr>
                <w:rFonts w:cs="Calibri"/>
                <w:b/>
                <w:color w:val="002060"/>
                <w:sz w:val="28"/>
                <w:szCs w:val="28"/>
              </w:rPr>
              <w:t xml:space="preserve"> EĞİTİM ÖĞRETİM YILI</w:t>
            </w:r>
          </w:p>
          <w:p w:rsidR="00B46BC5" w:rsidRPr="005A465D" w:rsidRDefault="00B46BC5" w:rsidP="005C7C9D">
            <w:pPr>
              <w:pStyle w:val="Header"/>
              <w:jc w:val="center"/>
              <w:rPr>
                <w:rFonts w:cs="Calibri"/>
                <w:b/>
                <w:color w:val="002060"/>
                <w:sz w:val="28"/>
                <w:szCs w:val="28"/>
              </w:rPr>
            </w:pPr>
            <w:r w:rsidRPr="005A465D">
              <w:rPr>
                <w:rFonts w:cs="Calibri"/>
                <w:b/>
                <w:color w:val="002060"/>
                <w:sz w:val="28"/>
                <w:szCs w:val="28"/>
              </w:rPr>
              <w:t>9.SINIF KİMYA DERSİ 1.DÖNEM TELAFİ SINAVI</w:t>
            </w:r>
          </w:p>
          <w:p w:rsidR="00B46BC5" w:rsidRPr="005A465D" w:rsidRDefault="00B46BC5" w:rsidP="00B15CEB">
            <w:pPr>
              <w:pStyle w:val="Header"/>
              <w:jc w:val="center"/>
              <w:rPr>
                <w:rFonts w:cs="Calibri"/>
                <w:color w:val="002060"/>
              </w:rPr>
            </w:pPr>
            <w:r w:rsidRPr="005A465D">
              <w:rPr>
                <w:rFonts w:cs="Calibri"/>
                <w:b/>
                <w:color w:val="002060"/>
              </w:rPr>
              <w:t>TOPLAM: 13 SORU, SÜRE: 1 DERS SAATİ</w:t>
            </w:r>
          </w:p>
        </w:tc>
        <w:tc>
          <w:tcPr>
            <w:tcW w:w="231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B46BC5" w:rsidRPr="00A75B39" w:rsidRDefault="00B46BC5" w:rsidP="00CE26F8">
            <w:pPr>
              <w:pStyle w:val="Header"/>
              <w:jc w:val="center"/>
              <w:rPr>
                <w:rFonts w:cs="Calibri"/>
                <w:b/>
                <w:color w:val="002060"/>
                <w:sz w:val="40"/>
                <w:szCs w:val="40"/>
              </w:rPr>
            </w:pPr>
            <w:r>
              <w:rPr>
                <w:rFonts w:cs="Calibri"/>
                <w:b/>
                <w:color w:val="002060"/>
                <w:sz w:val="40"/>
                <w:szCs w:val="40"/>
              </w:rPr>
              <w:t>AAAAAAA</w:t>
            </w:r>
          </w:p>
        </w:tc>
      </w:tr>
    </w:tbl>
    <w:p w:rsidR="00B46BC5" w:rsidRDefault="00B46BC5" w:rsidP="00AC6066">
      <w:pPr>
        <w:spacing w:after="0" w:line="120" w:lineRule="auto"/>
        <w:rPr>
          <w:rFonts w:cs="Calibri"/>
          <w:i/>
          <w:sz w:val="24"/>
          <w:szCs w:val="24"/>
        </w:rPr>
      </w:pP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A0"/>
      </w:tblPr>
      <w:tblGrid>
        <w:gridCol w:w="758"/>
        <w:gridCol w:w="757"/>
        <w:gridCol w:w="758"/>
        <w:gridCol w:w="757"/>
        <w:gridCol w:w="758"/>
        <w:gridCol w:w="757"/>
        <w:gridCol w:w="757"/>
        <w:gridCol w:w="725"/>
        <w:gridCol w:w="725"/>
        <w:gridCol w:w="725"/>
        <w:gridCol w:w="758"/>
        <w:gridCol w:w="757"/>
        <w:gridCol w:w="792"/>
        <w:gridCol w:w="956"/>
      </w:tblGrid>
      <w:tr w:rsidR="00B46BC5" w:rsidRPr="001E0009" w:rsidTr="00567FF7">
        <w:trPr>
          <w:trHeight w:hRule="exact" w:val="340"/>
        </w:trPr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1</w:t>
            </w: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2</w:t>
            </w:r>
          </w:p>
        </w:tc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3</w:t>
            </w: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4</w:t>
            </w:r>
          </w:p>
        </w:tc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5</w:t>
            </w: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6</w:t>
            </w: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7</w:t>
            </w:r>
          </w:p>
        </w:tc>
        <w:tc>
          <w:tcPr>
            <w:tcW w:w="725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8</w:t>
            </w:r>
          </w:p>
        </w:tc>
        <w:tc>
          <w:tcPr>
            <w:tcW w:w="725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9</w:t>
            </w:r>
          </w:p>
        </w:tc>
        <w:tc>
          <w:tcPr>
            <w:tcW w:w="725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10</w:t>
            </w:r>
          </w:p>
        </w:tc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11</w:t>
            </w: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12</w:t>
            </w:r>
          </w:p>
        </w:tc>
        <w:tc>
          <w:tcPr>
            <w:tcW w:w="792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13</w:t>
            </w:r>
          </w:p>
        </w:tc>
        <w:tc>
          <w:tcPr>
            <w:tcW w:w="956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67FF7">
              <w:rPr>
                <w:rFonts w:cs="Calibri"/>
                <w:b/>
              </w:rPr>
              <w:t>Toplam</w:t>
            </w:r>
          </w:p>
        </w:tc>
      </w:tr>
      <w:tr w:rsidR="00B46BC5" w:rsidRPr="001E0009" w:rsidTr="00567FF7">
        <w:trPr>
          <w:trHeight w:hRule="exact" w:val="340"/>
        </w:trPr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25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25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25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8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57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92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56" w:type="dxa"/>
          </w:tcPr>
          <w:p w:rsidR="00B46BC5" w:rsidRPr="00567FF7" w:rsidRDefault="00B46BC5" w:rsidP="00567F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:rsidR="00B46BC5" w:rsidRPr="00B47A34" w:rsidRDefault="00B46BC5" w:rsidP="00AC6066">
      <w:pPr>
        <w:spacing w:after="0" w:line="72" w:lineRule="auto"/>
        <w:rPr>
          <w:rFonts w:cs="Calibri"/>
        </w:rPr>
      </w:pPr>
    </w:p>
    <w:tbl>
      <w:tblPr>
        <w:tblpPr w:leftFromText="141" w:rightFromText="141" w:vertAnchor="text" w:horzAnchor="margin" w:tblpY="118"/>
        <w:tblW w:w="0" w:type="auto"/>
        <w:tblLayout w:type="fixed"/>
        <w:tblLook w:val="00A0"/>
      </w:tblPr>
      <w:tblGrid>
        <w:gridCol w:w="675"/>
        <w:gridCol w:w="10065"/>
      </w:tblGrid>
      <w:tr w:rsidR="00B46BC5" w:rsidRPr="005C1712" w:rsidTr="005926CD">
        <w:trPr>
          <w:trHeight w:val="275"/>
        </w:trPr>
        <w:tc>
          <w:tcPr>
            <w:tcW w:w="675" w:type="dxa"/>
          </w:tcPr>
          <w:p w:rsidR="00B46BC5" w:rsidRPr="005C1712" w:rsidRDefault="00B46BC5" w:rsidP="006024CF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5C1712">
              <w:rPr>
                <w:rFonts w:cs="Calibri"/>
                <w:b/>
                <w:sz w:val="20"/>
                <w:szCs w:val="20"/>
              </w:rPr>
              <w:t>S.1.)</w:t>
            </w:r>
          </w:p>
        </w:tc>
        <w:tc>
          <w:tcPr>
            <w:tcW w:w="10065" w:type="dxa"/>
          </w:tcPr>
          <w:p w:rsidR="00B46BC5" w:rsidRPr="00865EF4" w:rsidRDefault="00B46BC5" w:rsidP="006024CF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36E8E">
              <w:rPr>
                <w:rFonts w:cs="Calibri"/>
                <w:b/>
                <w:sz w:val="20"/>
                <w:szCs w:val="20"/>
              </w:rPr>
              <w:t>Aşağıdaki</w:t>
            </w:r>
            <w:r>
              <w:rPr>
                <w:rFonts w:cs="Calibri"/>
                <w:b/>
                <w:sz w:val="20"/>
                <w:szCs w:val="20"/>
              </w:rPr>
              <w:t xml:space="preserve"> elementler ile sembollerini eşleştiriniz</w:t>
            </w:r>
            <w:r w:rsidRPr="00436E8E">
              <w:rPr>
                <w:rFonts w:cs="Calibri"/>
                <w:b/>
                <w:sz w:val="20"/>
                <w:szCs w:val="20"/>
              </w:rPr>
              <w:t>. (10p</w:t>
            </w:r>
            <w:r>
              <w:rPr>
                <w:rFonts w:cs="Calibri"/>
                <w:b/>
                <w:sz w:val="20"/>
                <w:szCs w:val="20"/>
              </w:rPr>
              <w:t>.</w:t>
            </w:r>
            <w:r w:rsidRPr="00436E8E">
              <w:rPr>
                <w:rFonts w:cs="Calibri"/>
                <w:b/>
                <w:sz w:val="20"/>
                <w:szCs w:val="20"/>
              </w:rPr>
              <w:t>)</w:t>
            </w:r>
          </w:p>
        </w:tc>
      </w:tr>
      <w:tr w:rsidR="00B46BC5" w:rsidRPr="005C1712" w:rsidTr="005926CD">
        <w:trPr>
          <w:trHeight w:val="1244"/>
        </w:trPr>
        <w:tc>
          <w:tcPr>
            <w:tcW w:w="675" w:type="dxa"/>
          </w:tcPr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65" w:type="dxa"/>
          </w:tcPr>
          <w:tbl>
            <w:tblPr>
              <w:tblW w:w="7369" w:type="dxa"/>
              <w:tblLayout w:type="fixed"/>
              <w:tblLook w:val="00A0"/>
            </w:tblPr>
            <w:tblGrid>
              <w:gridCol w:w="2921"/>
              <w:gridCol w:w="2612"/>
              <w:gridCol w:w="1836"/>
            </w:tblGrid>
            <w:tr w:rsidR="00B46BC5" w:rsidRPr="00D2258B" w:rsidTr="00567FF7">
              <w:trPr>
                <w:trHeight w:val="229"/>
              </w:trPr>
              <w:tc>
                <w:tcPr>
                  <w:tcW w:w="292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</w:pPr>
                  <w:r w:rsidRPr="00567FF7"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  <w:t>Elementler</w:t>
                  </w:r>
                </w:p>
              </w:tc>
              <w:tc>
                <w:tcPr>
                  <w:tcW w:w="2612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</w:pPr>
                  <w:r w:rsidRPr="00567FF7"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  <w:t>Semboller</w:t>
                  </w:r>
                </w:p>
              </w:tc>
              <w:tc>
                <w:tcPr>
                  <w:tcW w:w="183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B46BC5" w:rsidRPr="00D2258B" w:rsidTr="00567FF7">
              <w:trPr>
                <w:trHeight w:val="218"/>
              </w:trPr>
              <w:tc>
                <w:tcPr>
                  <w:tcW w:w="292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a)Sodyum</w:t>
                  </w:r>
                </w:p>
              </w:tc>
              <w:tc>
                <w:tcPr>
                  <w:tcW w:w="2612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1)Al</w:t>
                  </w:r>
                </w:p>
              </w:tc>
              <w:tc>
                <w:tcPr>
                  <w:tcW w:w="183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  <w:tr w:rsidR="00B46BC5" w:rsidRPr="00D2258B" w:rsidTr="00567FF7">
              <w:trPr>
                <w:trHeight w:val="218"/>
              </w:trPr>
              <w:tc>
                <w:tcPr>
                  <w:tcW w:w="292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 xml:space="preserve">b)Azot </w:t>
                  </w:r>
                </w:p>
              </w:tc>
              <w:tc>
                <w:tcPr>
                  <w:tcW w:w="2612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2)C</w:t>
                  </w:r>
                </w:p>
              </w:tc>
              <w:tc>
                <w:tcPr>
                  <w:tcW w:w="183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  <w:tr w:rsidR="00B46BC5" w:rsidRPr="00D2258B" w:rsidTr="00567FF7">
              <w:trPr>
                <w:trHeight w:val="218"/>
              </w:trPr>
              <w:tc>
                <w:tcPr>
                  <w:tcW w:w="292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c)Karbon</w:t>
                  </w:r>
                </w:p>
              </w:tc>
              <w:tc>
                <w:tcPr>
                  <w:tcW w:w="2612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3)N</w:t>
                  </w:r>
                </w:p>
              </w:tc>
              <w:tc>
                <w:tcPr>
                  <w:tcW w:w="183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  <w:tr w:rsidR="00B46BC5" w:rsidRPr="00D2258B" w:rsidTr="00567FF7">
              <w:trPr>
                <w:trHeight w:val="218"/>
              </w:trPr>
              <w:tc>
                <w:tcPr>
                  <w:tcW w:w="292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d)Magnezyum</w:t>
                  </w:r>
                </w:p>
              </w:tc>
              <w:tc>
                <w:tcPr>
                  <w:tcW w:w="2612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4)Na</w:t>
                  </w:r>
                </w:p>
              </w:tc>
              <w:tc>
                <w:tcPr>
                  <w:tcW w:w="183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  <w:tr w:rsidR="00B46BC5" w:rsidRPr="00D2258B" w:rsidTr="00567FF7">
              <w:trPr>
                <w:trHeight w:val="218"/>
              </w:trPr>
              <w:tc>
                <w:tcPr>
                  <w:tcW w:w="292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e)Alüminyum</w:t>
                  </w:r>
                </w:p>
              </w:tc>
              <w:tc>
                <w:tcPr>
                  <w:tcW w:w="2612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5)Mg</w:t>
                  </w:r>
                </w:p>
              </w:tc>
              <w:tc>
                <w:tcPr>
                  <w:tcW w:w="183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  <w:tr w:rsidR="00B46BC5" w:rsidRPr="00D2258B" w:rsidTr="00567FF7">
              <w:trPr>
                <w:trHeight w:val="457"/>
              </w:trPr>
              <w:tc>
                <w:tcPr>
                  <w:tcW w:w="292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  <w:tc>
                <w:tcPr>
                  <w:tcW w:w="2612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6)Ca</w:t>
                  </w:r>
                </w:p>
              </w:tc>
              <w:tc>
                <w:tcPr>
                  <w:tcW w:w="183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</w:tbl>
          <w:p w:rsidR="00B46BC5" w:rsidRPr="005C1712" w:rsidRDefault="00B46BC5" w:rsidP="00E204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46BC5" w:rsidRPr="005C1712" w:rsidTr="005926CD">
        <w:trPr>
          <w:trHeight w:val="293"/>
        </w:trPr>
        <w:tc>
          <w:tcPr>
            <w:tcW w:w="675" w:type="dxa"/>
          </w:tcPr>
          <w:p w:rsidR="00B46BC5" w:rsidRPr="005C1712" w:rsidRDefault="00B46BC5" w:rsidP="00E20427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5C1712">
              <w:rPr>
                <w:rFonts w:cs="Calibri"/>
                <w:b/>
                <w:sz w:val="20"/>
                <w:szCs w:val="20"/>
              </w:rPr>
              <w:t>S.2.)</w:t>
            </w:r>
          </w:p>
        </w:tc>
        <w:tc>
          <w:tcPr>
            <w:tcW w:w="10065" w:type="dxa"/>
          </w:tcPr>
          <w:p w:rsidR="00B46BC5" w:rsidRPr="00E20427" w:rsidRDefault="00B46BC5" w:rsidP="00E20427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5C1712">
              <w:rPr>
                <w:rFonts w:cs="Calibri"/>
                <w:b/>
                <w:sz w:val="20"/>
                <w:szCs w:val="20"/>
              </w:rPr>
              <w:t xml:space="preserve">Aşağıdaki ifadelerin doğru ( √ ) ve yanlış ( X ) olduğunu belirtiniz. </w:t>
            </w:r>
          </w:p>
        </w:tc>
      </w:tr>
      <w:tr w:rsidR="00B46BC5" w:rsidRPr="005C1712" w:rsidTr="005926CD">
        <w:trPr>
          <w:trHeight w:val="1406"/>
        </w:trPr>
        <w:tc>
          <w:tcPr>
            <w:tcW w:w="675" w:type="dxa"/>
          </w:tcPr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65" w:type="dxa"/>
          </w:tcPr>
          <w:p w:rsidR="00B46BC5" w:rsidRPr="004D06ED" w:rsidRDefault="00B46BC5" w:rsidP="004D06E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b/>
                <w:i/>
                <w:sz w:val="20"/>
                <w:szCs w:val="20"/>
              </w:rPr>
            </w:pPr>
            <w:r w:rsidRPr="004D06ED">
              <w:rPr>
                <w:rFonts w:cs="Calibri"/>
                <w:sz w:val="20"/>
                <w:szCs w:val="20"/>
              </w:rPr>
              <w:t>(……)</w:t>
            </w:r>
            <w:r>
              <w:rPr>
                <w:rFonts w:cs="MyriadPro-Regular"/>
                <w:sz w:val="20"/>
                <w:szCs w:val="20"/>
              </w:rPr>
              <w:t xml:space="preserve">Robert Boyle, fiziksel ve kimyasal </w:t>
            </w:r>
            <w:r w:rsidRPr="004D06ED">
              <w:rPr>
                <w:rFonts w:cs="MyriadPro-Regular"/>
                <w:sz w:val="20"/>
                <w:szCs w:val="20"/>
              </w:rPr>
              <w:t>yöntemle kendinden daha basit maddelere ayrıştırıla</w:t>
            </w:r>
            <w:r>
              <w:rPr>
                <w:rFonts w:cs="MyriadPro-Regular"/>
                <w:sz w:val="20"/>
                <w:szCs w:val="20"/>
              </w:rPr>
              <w:t xml:space="preserve">bilen maddeleri </w:t>
            </w:r>
            <w:r w:rsidRPr="004D06ED">
              <w:rPr>
                <w:rFonts w:cs="MyriadPro-Regular"/>
                <w:sz w:val="20"/>
                <w:szCs w:val="20"/>
              </w:rPr>
              <w:t>element</w:t>
            </w:r>
            <w:r>
              <w:rPr>
                <w:rFonts w:cs="MyriadPro-Regular"/>
                <w:sz w:val="20"/>
                <w:szCs w:val="20"/>
              </w:rPr>
              <w:t xml:space="preserve"> olarak tanımlamıştır.</w:t>
            </w:r>
            <w:r w:rsidRPr="00EB3C7C">
              <w:rPr>
                <w:rFonts w:cs="MyriadPro-Regular"/>
                <w:b/>
                <w:sz w:val="20"/>
                <w:szCs w:val="20"/>
              </w:rPr>
              <w:t>(2p.)</w:t>
            </w:r>
          </w:p>
          <w:p w:rsidR="00B46BC5" w:rsidRPr="004D06ED" w:rsidRDefault="00B46BC5" w:rsidP="004D06E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b/>
                <w:i/>
                <w:sz w:val="20"/>
                <w:szCs w:val="20"/>
              </w:rPr>
            </w:pPr>
            <w:r w:rsidRPr="004D06ED">
              <w:rPr>
                <w:rFonts w:cs="Calibri"/>
                <w:sz w:val="20"/>
                <w:szCs w:val="20"/>
              </w:rPr>
              <w:t>(……)</w:t>
            </w:r>
            <w:r w:rsidRPr="004D06ED">
              <w:rPr>
                <w:rFonts w:cs="MyriadPro-Regular"/>
                <w:sz w:val="20"/>
                <w:szCs w:val="20"/>
              </w:rPr>
              <w:t xml:space="preserve">Simya, </w:t>
            </w:r>
            <w:r>
              <w:rPr>
                <w:rFonts w:cs="MyriadPro-Regular"/>
                <w:sz w:val="20"/>
                <w:szCs w:val="20"/>
              </w:rPr>
              <w:t>deneme</w:t>
            </w:r>
            <w:r w:rsidRPr="004D06ED">
              <w:rPr>
                <w:rFonts w:cs="MyriadPro-Regular"/>
                <w:sz w:val="20"/>
                <w:szCs w:val="20"/>
              </w:rPr>
              <w:t xml:space="preserve"> ve yanılmaya dayanan çalışmalar</w:t>
            </w:r>
            <w:r>
              <w:rPr>
                <w:rFonts w:cs="MyriadPro-Regular"/>
                <w:sz w:val="20"/>
                <w:szCs w:val="20"/>
              </w:rPr>
              <w:t>ın</w:t>
            </w:r>
            <w:r w:rsidRPr="004D06ED">
              <w:rPr>
                <w:rFonts w:cs="MyriadPro-Regular"/>
                <w:sz w:val="20"/>
                <w:szCs w:val="20"/>
              </w:rPr>
              <w:t xml:space="preserve"> </w:t>
            </w:r>
            <w:r>
              <w:rPr>
                <w:rFonts w:cs="MyriadPro-Regular"/>
                <w:sz w:val="20"/>
                <w:szCs w:val="20"/>
              </w:rPr>
              <w:t xml:space="preserve">olduğu , </w:t>
            </w:r>
            <w:r w:rsidRPr="004D06ED">
              <w:rPr>
                <w:rFonts w:cs="MyriadPro-Regular"/>
                <w:sz w:val="20"/>
                <w:szCs w:val="20"/>
              </w:rPr>
              <w:t>teorik temell</w:t>
            </w:r>
            <w:r>
              <w:rPr>
                <w:rFonts w:cs="MyriadPro-Regular"/>
                <w:sz w:val="20"/>
                <w:szCs w:val="20"/>
              </w:rPr>
              <w:t>i</w:t>
            </w:r>
            <w:r w:rsidRPr="004D06ED">
              <w:rPr>
                <w:rFonts w:cs="MyriadPro-Regular"/>
                <w:sz w:val="20"/>
                <w:szCs w:val="20"/>
              </w:rPr>
              <w:t xml:space="preserve"> sistematik bilgi</w:t>
            </w:r>
            <w:r>
              <w:rPr>
                <w:rFonts w:cs="MyriadPro-Regular"/>
                <w:sz w:val="20"/>
                <w:szCs w:val="20"/>
              </w:rPr>
              <w:t>yi içermez</w:t>
            </w:r>
            <w:r w:rsidRPr="004D06ED">
              <w:rPr>
                <w:rFonts w:cs="MyriadPro-Regular"/>
                <w:sz w:val="20"/>
                <w:szCs w:val="20"/>
              </w:rPr>
              <w:t>.</w:t>
            </w:r>
            <w:r w:rsidRPr="00EB3C7C">
              <w:rPr>
                <w:rFonts w:cs="MyriadPro-Regular"/>
                <w:b/>
                <w:sz w:val="20"/>
                <w:szCs w:val="20"/>
              </w:rPr>
              <w:t xml:space="preserve"> (2p.)</w:t>
            </w:r>
          </w:p>
          <w:p w:rsidR="00B46BC5" w:rsidRPr="004D06ED" w:rsidRDefault="00B46BC5" w:rsidP="006D5C8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D06ED">
              <w:rPr>
                <w:rFonts w:cs="Calibri"/>
                <w:sz w:val="20"/>
                <w:szCs w:val="20"/>
              </w:rPr>
              <w:t>(……)</w:t>
            </w:r>
            <w:r w:rsidRPr="004D06ED">
              <w:rPr>
                <w:rFonts w:cs="MyriadPro-Regular"/>
                <w:sz w:val="20"/>
                <w:szCs w:val="20"/>
              </w:rPr>
              <w:t xml:space="preserve">Makedonyalı Aristo, bütün maddelerin </w:t>
            </w:r>
            <w:r>
              <w:rPr>
                <w:rFonts w:cs="MyriadPro-Semibold"/>
                <w:sz w:val="20"/>
                <w:szCs w:val="20"/>
              </w:rPr>
              <w:t xml:space="preserve">altı </w:t>
            </w:r>
            <w:r w:rsidRPr="004D06ED">
              <w:rPr>
                <w:rFonts w:cs="MyriadPro-Semibold"/>
                <w:sz w:val="20"/>
                <w:szCs w:val="20"/>
              </w:rPr>
              <w:t>elementten “</w:t>
            </w:r>
            <w:r>
              <w:rPr>
                <w:rFonts w:cs="MyriadPro-Semibold"/>
                <w:sz w:val="20"/>
                <w:szCs w:val="20"/>
              </w:rPr>
              <w:t xml:space="preserve">gaz, </w:t>
            </w:r>
            <w:r w:rsidRPr="004D06ED">
              <w:rPr>
                <w:rFonts w:cs="MyriadPro-Semibold"/>
                <w:sz w:val="20"/>
                <w:szCs w:val="20"/>
              </w:rPr>
              <w:t xml:space="preserve">ateş, toprak, </w:t>
            </w:r>
            <w:r>
              <w:rPr>
                <w:rFonts w:cs="MyriadPro-Semibold"/>
                <w:sz w:val="20"/>
                <w:szCs w:val="20"/>
              </w:rPr>
              <w:t xml:space="preserve">tahta, </w:t>
            </w:r>
            <w:r w:rsidRPr="004D06ED">
              <w:rPr>
                <w:rFonts w:cs="MyriadPro-Semibold"/>
                <w:sz w:val="20"/>
                <w:szCs w:val="20"/>
              </w:rPr>
              <w:t>hava ve su” oluştuğunu</w:t>
            </w:r>
            <w:r w:rsidRPr="004D06ED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savundu.</w:t>
            </w:r>
            <w:r w:rsidRPr="00EB3C7C">
              <w:rPr>
                <w:rFonts w:cs="Calibri"/>
                <w:b/>
                <w:sz w:val="20"/>
                <w:szCs w:val="20"/>
              </w:rPr>
              <w:t>(2p.)</w:t>
            </w:r>
          </w:p>
          <w:p w:rsidR="00B46BC5" w:rsidRPr="004D06ED" w:rsidRDefault="00B46BC5" w:rsidP="004D06E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i/>
                <w:sz w:val="20"/>
                <w:szCs w:val="20"/>
              </w:rPr>
            </w:pPr>
            <w:r w:rsidRPr="004D06ED">
              <w:rPr>
                <w:rFonts w:cs="Calibri"/>
                <w:sz w:val="20"/>
                <w:szCs w:val="20"/>
              </w:rPr>
              <w:t>(……)</w:t>
            </w:r>
            <w:r>
              <w:rPr>
                <w:rFonts w:cs="MyriadPro-Regular"/>
                <w:sz w:val="20"/>
                <w:szCs w:val="20"/>
              </w:rPr>
              <w:t xml:space="preserve">Trakyalı Democritus; </w:t>
            </w:r>
            <w:r w:rsidRPr="004D06ED">
              <w:rPr>
                <w:rFonts w:cs="MyriadPro-Regular"/>
                <w:sz w:val="20"/>
                <w:szCs w:val="20"/>
              </w:rPr>
              <w:t xml:space="preserve">her maddenin bölünemeyen yapı taşları </w:t>
            </w:r>
            <w:r>
              <w:rPr>
                <w:rFonts w:cs="MyriadPro-Regular"/>
                <w:sz w:val="20"/>
                <w:szCs w:val="20"/>
              </w:rPr>
              <w:t xml:space="preserve">atomlardan oluştuğunu öne sürmüştür. </w:t>
            </w:r>
            <w:r w:rsidRPr="00EB3C7C">
              <w:rPr>
                <w:rFonts w:cs="MyriadPro-Regular"/>
                <w:b/>
                <w:sz w:val="20"/>
                <w:szCs w:val="20"/>
              </w:rPr>
              <w:t>(2p.)</w:t>
            </w:r>
          </w:p>
          <w:p w:rsidR="00B46BC5" w:rsidRPr="004D06ED" w:rsidRDefault="00B46BC5" w:rsidP="004D06E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b/>
                <w:i/>
                <w:sz w:val="20"/>
                <w:szCs w:val="20"/>
              </w:rPr>
            </w:pPr>
            <w:r w:rsidRPr="004D06ED">
              <w:rPr>
                <w:rFonts w:cs="Calibri"/>
                <w:sz w:val="20"/>
                <w:szCs w:val="20"/>
              </w:rPr>
              <w:t>(……)</w:t>
            </w:r>
            <w:r w:rsidRPr="004D06ED">
              <w:rPr>
                <w:rFonts w:cs="MyriadPro-Regular"/>
                <w:sz w:val="20"/>
                <w:szCs w:val="20"/>
              </w:rPr>
              <w:t>Miletli Thales</w:t>
            </w:r>
            <w:r>
              <w:rPr>
                <w:rFonts w:cs="MyriadPro-Regular"/>
                <w:sz w:val="20"/>
                <w:szCs w:val="20"/>
              </w:rPr>
              <w:t>;</w:t>
            </w:r>
            <w:r w:rsidRPr="004D06ED">
              <w:rPr>
                <w:rFonts w:cs="MyriadPro-Regular"/>
                <w:sz w:val="20"/>
                <w:szCs w:val="20"/>
              </w:rPr>
              <w:t xml:space="preserve"> dünyadaki her şeyin sudan meydana geldiğini savunmuştur. </w:t>
            </w:r>
            <w:r w:rsidRPr="00865EF4">
              <w:rPr>
                <w:rFonts w:cs="MyriadPro-Regular"/>
                <w:b/>
                <w:sz w:val="20"/>
                <w:szCs w:val="20"/>
              </w:rPr>
              <w:t>(</w:t>
            </w:r>
            <w:r w:rsidRPr="00EB3C7C">
              <w:rPr>
                <w:rFonts w:cs="MyriadPro-Regular"/>
                <w:b/>
                <w:sz w:val="20"/>
                <w:szCs w:val="20"/>
              </w:rPr>
              <w:t>2p.)</w:t>
            </w:r>
          </w:p>
          <w:p w:rsidR="00B46BC5" w:rsidRPr="005C1712" w:rsidRDefault="00B46BC5" w:rsidP="004D06ED">
            <w:pPr>
              <w:tabs>
                <w:tab w:val="left" w:pos="3240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ab/>
            </w:r>
          </w:p>
        </w:tc>
      </w:tr>
      <w:tr w:rsidR="00B46BC5" w:rsidRPr="005C1712" w:rsidTr="005926CD">
        <w:tc>
          <w:tcPr>
            <w:tcW w:w="675" w:type="dxa"/>
          </w:tcPr>
          <w:p w:rsidR="00B46BC5" w:rsidRPr="00D2258B" w:rsidRDefault="00B46BC5" w:rsidP="006024CF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2258B">
              <w:rPr>
                <w:rFonts w:cs="Calibri"/>
                <w:b/>
                <w:sz w:val="20"/>
                <w:szCs w:val="20"/>
              </w:rPr>
              <w:t>S.3.)</w:t>
            </w:r>
          </w:p>
        </w:tc>
        <w:tc>
          <w:tcPr>
            <w:tcW w:w="10065" w:type="dxa"/>
          </w:tcPr>
          <w:p w:rsidR="00B46BC5" w:rsidRPr="00D2258B" w:rsidRDefault="00B46BC5" w:rsidP="00865EF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36E8E">
              <w:rPr>
                <w:rFonts w:cs="Calibri"/>
                <w:b/>
                <w:sz w:val="20"/>
                <w:szCs w:val="20"/>
              </w:rPr>
              <w:t xml:space="preserve">Aşağıdaki </w:t>
            </w:r>
            <w:r>
              <w:rPr>
                <w:rFonts w:cs="Calibri"/>
                <w:b/>
                <w:sz w:val="20"/>
                <w:szCs w:val="20"/>
              </w:rPr>
              <w:t xml:space="preserve">bileşik formülleri ile bilinen yaygın isimlerini </w:t>
            </w:r>
            <w:r w:rsidRPr="00436E8E">
              <w:rPr>
                <w:rFonts w:cs="Calibri"/>
                <w:b/>
                <w:sz w:val="20"/>
                <w:szCs w:val="20"/>
              </w:rPr>
              <w:t>eşleştiriniz. (10p</w:t>
            </w:r>
            <w:r>
              <w:rPr>
                <w:rFonts w:cs="Calibri"/>
                <w:b/>
                <w:sz w:val="20"/>
                <w:szCs w:val="20"/>
              </w:rPr>
              <w:t>.</w:t>
            </w:r>
            <w:r w:rsidRPr="00436E8E">
              <w:rPr>
                <w:rFonts w:cs="Calibri"/>
                <w:b/>
                <w:sz w:val="20"/>
                <w:szCs w:val="20"/>
              </w:rPr>
              <w:t>)</w:t>
            </w:r>
            <w:r w:rsidRPr="00D2258B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</w:tr>
      <w:tr w:rsidR="00B46BC5" w:rsidRPr="005C1712" w:rsidTr="005926CD">
        <w:tc>
          <w:tcPr>
            <w:tcW w:w="675" w:type="dxa"/>
          </w:tcPr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65" w:type="dxa"/>
          </w:tcPr>
          <w:tbl>
            <w:tblPr>
              <w:tblW w:w="9573" w:type="dxa"/>
              <w:tblLayout w:type="fixed"/>
              <w:tblLook w:val="00A0"/>
            </w:tblPr>
            <w:tblGrid>
              <w:gridCol w:w="2694"/>
              <w:gridCol w:w="6879"/>
            </w:tblGrid>
            <w:tr w:rsidR="00B46BC5" w:rsidRPr="00436E8E" w:rsidTr="00567FF7">
              <w:tc>
                <w:tcPr>
                  <w:tcW w:w="2694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</w:pPr>
                  <w:r w:rsidRPr="00567FF7"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  <w:t xml:space="preserve">Bileşik 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</w:pPr>
                  <w:r w:rsidRPr="00567FF7"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  <w:t>Kullanım Alanı</w:t>
                  </w:r>
                </w:p>
              </w:tc>
            </w:tr>
            <w:tr w:rsidR="00B46BC5" w:rsidRPr="00436E8E" w:rsidTr="00567FF7">
              <w:tc>
                <w:tcPr>
                  <w:tcW w:w="2694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a)HNO</w:t>
                  </w:r>
                  <w:r w:rsidRPr="00567FF7">
                    <w:rPr>
                      <w:rFonts w:cs="Calibri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1)Sönmemiş Kireç.</w:t>
                  </w:r>
                </w:p>
              </w:tc>
            </w:tr>
            <w:tr w:rsidR="00B46BC5" w:rsidRPr="00436E8E" w:rsidTr="00567FF7">
              <w:tc>
                <w:tcPr>
                  <w:tcW w:w="2694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b)</w:t>
                  </w:r>
                  <w:r w:rsidRPr="00567FF7">
                    <w:rPr>
                      <w:rFonts w:cs="Calibri"/>
                      <w:bCs/>
                      <w:sz w:val="20"/>
                      <w:szCs w:val="20"/>
                    </w:rPr>
                    <w:t>CH</w:t>
                  </w:r>
                  <w:r w:rsidRPr="00567FF7">
                    <w:rPr>
                      <w:rFonts w:cs="Calibri"/>
                      <w:bCs/>
                      <w:sz w:val="20"/>
                      <w:szCs w:val="20"/>
                      <w:vertAlign w:val="subscript"/>
                    </w:rPr>
                    <w:t>3</w:t>
                  </w:r>
                  <w:r w:rsidRPr="00567FF7">
                    <w:rPr>
                      <w:rFonts w:cs="Calibri"/>
                      <w:bCs/>
                      <w:sz w:val="20"/>
                      <w:szCs w:val="20"/>
                    </w:rPr>
                    <w:t>COOH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 xml:space="preserve">2)Sönmüş Kireç </w:t>
                  </w:r>
                </w:p>
              </w:tc>
            </w:tr>
            <w:tr w:rsidR="00B46BC5" w:rsidRPr="00436E8E" w:rsidTr="00567FF7">
              <w:tc>
                <w:tcPr>
                  <w:tcW w:w="2694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c)HCl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3)Sirke Ruhu</w:t>
                  </w:r>
                </w:p>
              </w:tc>
            </w:tr>
            <w:tr w:rsidR="00B46BC5" w:rsidRPr="00436E8E" w:rsidTr="00567FF7">
              <w:tc>
                <w:tcPr>
                  <w:tcW w:w="2694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d)CaO</w:t>
                  </w:r>
                  <w:r w:rsidRPr="00567FF7">
                    <w:rPr>
                      <w:rFonts w:cs="Calibri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4)Tuz Ruhu</w:t>
                  </w:r>
                </w:p>
              </w:tc>
            </w:tr>
            <w:tr w:rsidR="00B46BC5" w:rsidRPr="00436E8E" w:rsidTr="00567FF7">
              <w:tc>
                <w:tcPr>
                  <w:tcW w:w="2694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e)Ca(OH)</w:t>
                  </w:r>
                  <w:r w:rsidRPr="00567FF7">
                    <w:rPr>
                      <w:rFonts w:cs="Calibri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 xml:space="preserve">5)Kezzap </w:t>
                  </w:r>
                </w:p>
              </w:tc>
            </w:tr>
            <w:tr w:rsidR="00B46BC5" w:rsidRPr="00436E8E" w:rsidTr="00567FF7">
              <w:tc>
                <w:tcPr>
                  <w:tcW w:w="2694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 xml:space="preserve">6)Zaç Yağı 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118"/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</w:tbl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B46BC5" w:rsidRPr="005C1712" w:rsidTr="005926CD">
        <w:tc>
          <w:tcPr>
            <w:tcW w:w="675" w:type="dxa"/>
          </w:tcPr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5C1712">
              <w:rPr>
                <w:rFonts w:cs="Calibri"/>
                <w:b/>
                <w:sz w:val="20"/>
                <w:szCs w:val="20"/>
              </w:rPr>
              <w:t>S.4.)</w:t>
            </w:r>
          </w:p>
        </w:tc>
        <w:tc>
          <w:tcPr>
            <w:tcW w:w="10065" w:type="dxa"/>
          </w:tcPr>
          <w:p w:rsidR="00B46BC5" w:rsidRDefault="00B46BC5" w:rsidP="00865EF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36E8E">
              <w:rPr>
                <w:rFonts w:cs="Calibri"/>
                <w:b/>
                <w:sz w:val="20"/>
                <w:szCs w:val="20"/>
              </w:rPr>
              <w:t xml:space="preserve">Aşağıdaki </w:t>
            </w:r>
            <w:r>
              <w:rPr>
                <w:rFonts w:cs="Calibri"/>
                <w:b/>
                <w:sz w:val="20"/>
                <w:szCs w:val="20"/>
              </w:rPr>
              <w:t>bileşik formülleri ile isimlerini eşleştiriniz.</w:t>
            </w:r>
            <w:r w:rsidRPr="00436E8E">
              <w:rPr>
                <w:rFonts w:cs="Calibri"/>
                <w:b/>
                <w:sz w:val="20"/>
                <w:szCs w:val="20"/>
              </w:rPr>
              <w:t>(10p</w:t>
            </w:r>
            <w:r>
              <w:rPr>
                <w:rFonts w:cs="Calibri"/>
                <w:b/>
                <w:sz w:val="20"/>
                <w:szCs w:val="20"/>
              </w:rPr>
              <w:t>.</w:t>
            </w:r>
            <w:r w:rsidRPr="00436E8E">
              <w:rPr>
                <w:rFonts w:cs="Calibri"/>
                <w:b/>
                <w:sz w:val="20"/>
                <w:szCs w:val="20"/>
              </w:rPr>
              <w:t>)</w:t>
            </w:r>
          </w:p>
          <w:p w:rsidR="00B46BC5" w:rsidRPr="005C1712" w:rsidRDefault="00B46BC5" w:rsidP="00865EF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B46BC5" w:rsidRPr="005C1712" w:rsidTr="005926CD">
        <w:trPr>
          <w:trHeight w:val="2263"/>
        </w:trPr>
        <w:tc>
          <w:tcPr>
            <w:tcW w:w="675" w:type="dxa"/>
          </w:tcPr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65" w:type="dxa"/>
          </w:tcPr>
          <w:tbl>
            <w:tblPr>
              <w:tblpPr w:leftFromText="141" w:rightFromText="141" w:vertAnchor="text" w:horzAnchor="margin" w:tblpY="-112"/>
              <w:tblOverlap w:val="never"/>
              <w:tblW w:w="9465" w:type="dxa"/>
              <w:tblLayout w:type="fixed"/>
              <w:tblLook w:val="00A0"/>
            </w:tblPr>
            <w:tblGrid>
              <w:gridCol w:w="2586"/>
              <w:gridCol w:w="6879"/>
            </w:tblGrid>
            <w:tr w:rsidR="00B46BC5" w:rsidRPr="00436E8E" w:rsidTr="00567FF7">
              <w:tc>
                <w:tcPr>
                  <w:tcW w:w="258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</w:pPr>
                  <w:r w:rsidRPr="00567FF7"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  <w:t>Bileşik Formülü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</w:pPr>
                  <w:r w:rsidRPr="00567FF7">
                    <w:rPr>
                      <w:rFonts w:cs="Calibri"/>
                      <w:b/>
                      <w:sz w:val="20"/>
                      <w:szCs w:val="20"/>
                      <w:u w:val="single"/>
                    </w:rPr>
                    <w:t>Bileşik İsimleri</w:t>
                  </w:r>
                </w:p>
              </w:tc>
            </w:tr>
            <w:tr w:rsidR="00B46BC5" w:rsidRPr="00436E8E" w:rsidTr="00567FF7">
              <w:tc>
                <w:tcPr>
                  <w:tcW w:w="258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a)P</w:t>
                  </w:r>
                  <w:r w:rsidRPr="00567FF7">
                    <w:rPr>
                      <w:rFonts w:cs="Calibri"/>
                      <w:sz w:val="20"/>
                      <w:szCs w:val="20"/>
                      <w:vertAlign w:val="subscript"/>
                    </w:rPr>
                    <w:t>2</w:t>
                  </w:r>
                  <w:r w:rsidRPr="00567FF7">
                    <w:rPr>
                      <w:rFonts w:cs="Calibri"/>
                      <w:sz w:val="20"/>
                      <w:szCs w:val="20"/>
                    </w:rPr>
                    <w:t>S</w:t>
                  </w:r>
                  <w:r w:rsidRPr="00567FF7">
                    <w:rPr>
                      <w:rFonts w:cs="Calibri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1)Manganoksit</w:t>
                  </w:r>
                </w:p>
              </w:tc>
            </w:tr>
            <w:tr w:rsidR="00B46BC5" w:rsidRPr="00436E8E" w:rsidTr="00567FF7">
              <w:tc>
                <w:tcPr>
                  <w:tcW w:w="258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 xml:space="preserve">b) MgO 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 xml:space="preserve">2)difosfor pentasülfür </w:t>
                  </w:r>
                </w:p>
              </w:tc>
            </w:tr>
            <w:tr w:rsidR="00B46BC5" w:rsidRPr="00436E8E" w:rsidTr="00567FF7">
              <w:tc>
                <w:tcPr>
                  <w:tcW w:w="258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c)Cu</w:t>
                  </w:r>
                  <w:r w:rsidRPr="00567FF7">
                    <w:rPr>
                      <w:rFonts w:cs="Calibri"/>
                      <w:sz w:val="20"/>
                      <w:szCs w:val="20"/>
                      <w:vertAlign w:val="subscript"/>
                    </w:rPr>
                    <w:t>2</w:t>
                  </w:r>
                  <w:r w:rsidRPr="00567FF7">
                    <w:rPr>
                      <w:rFonts w:cs="Calibri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3)diazot pentaoksit</w:t>
                  </w:r>
                </w:p>
              </w:tc>
            </w:tr>
            <w:tr w:rsidR="00B46BC5" w:rsidRPr="00436E8E" w:rsidTr="00567FF7">
              <w:tc>
                <w:tcPr>
                  <w:tcW w:w="258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d)</w:t>
                  </w:r>
                  <w:r w:rsidRPr="00567FF7">
                    <w:rPr>
                      <w:rFonts w:cs="Calibri"/>
                      <w:bCs/>
                      <w:sz w:val="20"/>
                      <w:szCs w:val="20"/>
                    </w:rPr>
                    <w:t>Na</w:t>
                  </w:r>
                  <w:r w:rsidRPr="00567FF7">
                    <w:rPr>
                      <w:rFonts w:cs="Calibri"/>
                      <w:bCs/>
                      <w:sz w:val="20"/>
                      <w:szCs w:val="20"/>
                      <w:vertAlign w:val="subscript"/>
                    </w:rPr>
                    <w:t>3</w:t>
                  </w:r>
                  <w:r w:rsidRPr="00567FF7">
                    <w:rPr>
                      <w:rFonts w:cs="Calibri"/>
                      <w:bCs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4)Magnezyumoksit</w:t>
                  </w:r>
                </w:p>
              </w:tc>
            </w:tr>
            <w:tr w:rsidR="00B46BC5" w:rsidRPr="00436E8E" w:rsidTr="00567FF7">
              <w:tc>
                <w:tcPr>
                  <w:tcW w:w="258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e)N</w:t>
                  </w:r>
                  <w:r w:rsidRPr="00567FF7">
                    <w:rPr>
                      <w:rFonts w:cs="Calibri"/>
                      <w:sz w:val="20"/>
                      <w:szCs w:val="20"/>
                      <w:vertAlign w:val="subscript"/>
                    </w:rPr>
                    <w:t>2</w:t>
                  </w:r>
                  <w:r w:rsidRPr="00567FF7">
                    <w:rPr>
                      <w:rFonts w:cs="Calibri"/>
                      <w:sz w:val="20"/>
                      <w:szCs w:val="20"/>
                    </w:rPr>
                    <w:t>O</w:t>
                  </w:r>
                  <w:r w:rsidRPr="00567FF7">
                    <w:rPr>
                      <w:rFonts w:cs="Calibri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>5)Sodyum azodür</w:t>
                  </w:r>
                </w:p>
              </w:tc>
            </w:tr>
            <w:tr w:rsidR="00B46BC5" w:rsidRPr="00436E8E" w:rsidTr="00567FF7">
              <w:tc>
                <w:tcPr>
                  <w:tcW w:w="258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  <w:tc>
                <w:tcPr>
                  <w:tcW w:w="6879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567FF7">
                    <w:rPr>
                      <w:rFonts w:cs="Calibri"/>
                      <w:sz w:val="20"/>
                      <w:szCs w:val="20"/>
                    </w:rPr>
                    <w:t xml:space="preserve">6)Bakır(I)oksit </w:t>
                  </w:r>
                </w:p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</w:tbl>
          <w:p w:rsidR="00B46BC5" w:rsidRPr="005C1712" w:rsidRDefault="00B46BC5" w:rsidP="006B691F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B46BC5" w:rsidRPr="005C1712" w:rsidTr="005926CD">
        <w:tc>
          <w:tcPr>
            <w:tcW w:w="675" w:type="dxa"/>
          </w:tcPr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5C1712">
              <w:rPr>
                <w:rFonts w:cs="Calibri"/>
                <w:b/>
                <w:sz w:val="20"/>
                <w:szCs w:val="20"/>
              </w:rPr>
              <w:t>S.5.)</w:t>
            </w:r>
          </w:p>
        </w:tc>
        <w:tc>
          <w:tcPr>
            <w:tcW w:w="10065" w:type="dxa"/>
          </w:tcPr>
          <w:p w:rsidR="00B46BC5" w:rsidRPr="005C1712" w:rsidRDefault="00B46BC5" w:rsidP="00D1522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C1712">
              <w:rPr>
                <w:rFonts w:cs="Calibri"/>
                <w:b/>
                <w:sz w:val="20"/>
                <w:szCs w:val="20"/>
              </w:rPr>
              <w:t xml:space="preserve">Aşağıdaki ifadelerin doğru ( √ ) ve yanlış ( X ) olduğunu belirtiniz. </w:t>
            </w:r>
          </w:p>
        </w:tc>
      </w:tr>
      <w:tr w:rsidR="00B46BC5" w:rsidRPr="005C1712" w:rsidTr="005926CD">
        <w:tc>
          <w:tcPr>
            <w:tcW w:w="675" w:type="dxa"/>
          </w:tcPr>
          <w:p w:rsidR="00B46BC5" w:rsidRPr="005C1712" w:rsidRDefault="00B46BC5" w:rsidP="005C171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65" w:type="dxa"/>
          </w:tcPr>
          <w:p w:rsidR="00B46BC5" w:rsidRDefault="00B46BC5" w:rsidP="0054209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B46BC5" w:rsidRDefault="00B46BC5" w:rsidP="0054209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F5A55">
              <w:rPr>
                <w:rFonts w:cs="Calibri"/>
                <w:sz w:val="20"/>
                <w:szCs w:val="20"/>
              </w:rPr>
              <w:t>(……)</w:t>
            </w:r>
            <w:r w:rsidRPr="007012C1">
              <w:rPr>
                <w:rFonts w:cs="MyriadPro-Bold"/>
                <w:bCs/>
              </w:rPr>
              <w:t>Organik kimya</w:t>
            </w:r>
            <w:r w:rsidRPr="00891163">
              <w:rPr>
                <w:rFonts w:cs="MyriadPro-Bold"/>
                <w:bCs/>
              </w:rPr>
              <w:t xml:space="preserve"> </w:t>
            </w:r>
            <w:r>
              <w:rPr>
                <w:rFonts w:cs="MyriadPro-Regular"/>
              </w:rPr>
              <w:t>oksijen, azot</w:t>
            </w:r>
            <w:r w:rsidRPr="00891163">
              <w:rPr>
                <w:rFonts w:cs="MyriadPro-Regular"/>
              </w:rPr>
              <w:t xml:space="preserve"> temelli bileşiklerin yapısını, özelliklerini, tepkimelerini</w:t>
            </w:r>
            <w:r>
              <w:rPr>
                <w:rFonts w:cs="MyriadPro-Regular"/>
              </w:rPr>
              <w:t xml:space="preserve"> </w:t>
            </w:r>
            <w:r w:rsidRPr="00891163">
              <w:rPr>
                <w:rFonts w:cs="MyriadPro-Regular"/>
              </w:rPr>
              <w:t>inceler</w:t>
            </w:r>
            <w:r>
              <w:rPr>
                <w:rFonts w:cs="MyriadPro-Regular"/>
              </w:rPr>
              <w:t>.</w:t>
            </w:r>
            <w:r w:rsidRPr="00EB3C7C">
              <w:rPr>
                <w:rFonts w:cs="Calibri"/>
                <w:b/>
                <w:sz w:val="20"/>
                <w:szCs w:val="20"/>
              </w:rPr>
              <w:t>(2p.)</w:t>
            </w:r>
          </w:p>
          <w:p w:rsidR="00B46BC5" w:rsidRDefault="00B46BC5" w:rsidP="0054209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F5A55">
              <w:rPr>
                <w:rFonts w:cs="Calibri"/>
                <w:sz w:val="20"/>
                <w:szCs w:val="20"/>
              </w:rPr>
              <w:t>(……)</w:t>
            </w:r>
            <w:r>
              <w:rPr>
                <w:rFonts w:cs="Calibri"/>
                <w:sz w:val="20"/>
                <w:szCs w:val="20"/>
              </w:rPr>
              <w:t>Daltona göre atom bölünemezdir</w:t>
            </w:r>
            <w:r w:rsidRPr="00EB3C7C">
              <w:rPr>
                <w:rFonts w:cs="Calibri"/>
                <w:b/>
                <w:sz w:val="20"/>
                <w:szCs w:val="20"/>
              </w:rPr>
              <w:t>. (2p.)</w:t>
            </w:r>
          </w:p>
          <w:p w:rsidR="00B46BC5" w:rsidRDefault="00B46BC5" w:rsidP="0054209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F5A55">
              <w:rPr>
                <w:rFonts w:cs="Calibri"/>
                <w:sz w:val="20"/>
                <w:szCs w:val="20"/>
              </w:rPr>
              <w:t>(……)</w:t>
            </w:r>
            <w:r w:rsidRPr="007012C1">
              <w:rPr>
                <w:rFonts w:cs="MyriadPro-Bold"/>
                <w:bCs/>
              </w:rPr>
              <w:t>Fizikokimya,</w:t>
            </w:r>
            <w:r>
              <w:rPr>
                <w:rFonts w:cs="MyriadPro-Bold"/>
                <w:bCs/>
              </w:rPr>
              <w:t xml:space="preserve"> </w:t>
            </w:r>
            <w:r w:rsidRPr="00891163">
              <w:rPr>
                <w:rFonts w:cs="MyriadPro-Regular"/>
              </w:rPr>
              <w:t>kimyasal sistemlerde</w:t>
            </w:r>
            <w:r>
              <w:rPr>
                <w:rFonts w:cs="MyriadPro-Regular"/>
              </w:rPr>
              <w:t xml:space="preserve"> </w:t>
            </w:r>
            <w:r w:rsidRPr="00891163">
              <w:rPr>
                <w:rFonts w:cs="MyriadPro-Regular"/>
              </w:rPr>
              <w:t>enerji-iş dönüşümlerini incele</w:t>
            </w:r>
            <w:r>
              <w:rPr>
                <w:rFonts w:cs="MyriadPro-Regular"/>
              </w:rPr>
              <w:t>r</w:t>
            </w:r>
            <w:r w:rsidRPr="00891163">
              <w:rPr>
                <w:rFonts w:cs="MyriadPro-Regular"/>
              </w:rPr>
              <w:t>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B3C7C">
              <w:rPr>
                <w:rFonts w:cs="Calibri"/>
                <w:b/>
                <w:sz w:val="20"/>
                <w:szCs w:val="20"/>
              </w:rPr>
              <w:t>(2p.)</w:t>
            </w:r>
          </w:p>
          <w:p w:rsidR="00B46BC5" w:rsidRPr="00887D2D" w:rsidRDefault="00B46BC5" w:rsidP="00887D2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b/>
                <w:i/>
              </w:rPr>
            </w:pPr>
            <w:r w:rsidRPr="00BF5A55">
              <w:rPr>
                <w:rFonts w:cs="Calibri"/>
                <w:sz w:val="20"/>
                <w:szCs w:val="20"/>
              </w:rPr>
              <w:t>(……)</w:t>
            </w:r>
            <w:r>
              <w:rPr>
                <w:rFonts w:cs="Calibri"/>
                <w:sz w:val="20"/>
                <w:szCs w:val="20"/>
              </w:rPr>
              <w:t>Kütlenin korunum yasasını Proust bulmuştur.</w:t>
            </w:r>
            <w:r w:rsidRPr="00BF5A55">
              <w:rPr>
                <w:rFonts w:cs="Calibri"/>
                <w:sz w:val="20"/>
                <w:szCs w:val="20"/>
              </w:rPr>
              <w:t xml:space="preserve"> </w:t>
            </w:r>
            <w:r w:rsidRPr="00EB3C7C">
              <w:rPr>
                <w:rFonts w:cs="Calibri"/>
                <w:b/>
                <w:sz w:val="20"/>
                <w:szCs w:val="20"/>
              </w:rPr>
              <w:t>(2p.)</w:t>
            </w:r>
          </w:p>
          <w:p w:rsidR="00B46BC5" w:rsidRPr="005C1712" w:rsidRDefault="00B46BC5" w:rsidP="001E62E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F5A55">
              <w:rPr>
                <w:rFonts w:cs="Calibri"/>
                <w:sz w:val="20"/>
                <w:szCs w:val="20"/>
              </w:rPr>
              <w:t>(……)</w:t>
            </w:r>
            <w:r>
              <w:rPr>
                <w:rFonts w:cs="Calibri"/>
                <w:sz w:val="20"/>
                <w:szCs w:val="20"/>
              </w:rPr>
              <w:t xml:space="preserve">Daltona göre bileşik oluşturan iki element arasında belirli bir oran bulunmaktadır. </w:t>
            </w:r>
            <w:r w:rsidRPr="00EB3C7C">
              <w:rPr>
                <w:rFonts w:cs="Calibri"/>
                <w:b/>
                <w:sz w:val="20"/>
                <w:szCs w:val="20"/>
              </w:rPr>
              <w:t>(2p.)</w:t>
            </w:r>
          </w:p>
        </w:tc>
      </w:tr>
    </w:tbl>
    <w:p w:rsidR="00B46BC5" w:rsidRDefault="00B46BC5" w:rsidP="00B550B9">
      <w:pPr>
        <w:spacing w:after="120"/>
        <w:rPr>
          <w:rFonts w:cs="Calibri"/>
          <w:b/>
        </w:rPr>
      </w:pPr>
    </w:p>
    <w:p w:rsidR="00B46BC5" w:rsidRDefault="00B46BC5" w:rsidP="00E626E8">
      <w:pPr>
        <w:spacing w:after="120"/>
        <w:ind w:left="7080"/>
        <w:jc w:val="right"/>
        <w:rPr>
          <w:rFonts w:cs="Calibri"/>
        </w:rPr>
      </w:pPr>
    </w:p>
    <w:tbl>
      <w:tblPr>
        <w:tblpPr w:leftFromText="141" w:rightFromText="141" w:vertAnchor="text" w:horzAnchor="margin" w:tblpY="-272"/>
        <w:tblW w:w="0" w:type="auto"/>
        <w:tblLayout w:type="fixed"/>
        <w:tblLook w:val="00A0"/>
      </w:tblPr>
      <w:tblGrid>
        <w:gridCol w:w="675"/>
        <w:gridCol w:w="4320"/>
        <w:gridCol w:w="5745"/>
      </w:tblGrid>
      <w:tr w:rsidR="00B46BC5" w:rsidRPr="00F23FB1" w:rsidTr="005926CD">
        <w:trPr>
          <w:trHeight w:val="277"/>
        </w:trPr>
        <w:tc>
          <w:tcPr>
            <w:tcW w:w="675" w:type="dxa"/>
          </w:tcPr>
          <w:p w:rsidR="00B46BC5" w:rsidRPr="00F23FB1" w:rsidRDefault="00B46BC5" w:rsidP="00EB3C7C">
            <w:pPr>
              <w:spacing w:after="120"/>
              <w:rPr>
                <w:rFonts w:cs="Calibri"/>
                <w:b/>
              </w:rPr>
            </w:pPr>
            <w:r w:rsidRPr="00F23FB1">
              <w:rPr>
                <w:rFonts w:cs="Calibri"/>
                <w:b/>
              </w:rPr>
              <w:t>S.6.)</w:t>
            </w:r>
          </w:p>
        </w:tc>
        <w:tc>
          <w:tcPr>
            <w:tcW w:w="4320" w:type="dxa"/>
          </w:tcPr>
          <w:p w:rsidR="00B46BC5" w:rsidRPr="00663643" w:rsidRDefault="00B46BC5" w:rsidP="00AA405D">
            <w:pPr>
              <w:spacing w:after="0" w:line="240" w:lineRule="auto"/>
            </w:pPr>
            <w:r w:rsidRPr="0050377B">
              <w:rPr>
                <w:rFonts w:cs="Calibri"/>
                <w:b/>
                <w:sz w:val="20"/>
                <w:szCs w:val="20"/>
              </w:rPr>
              <w:t xml:space="preserve">      </w:t>
            </w:r>
            <w:r w:rsidRPr="00663643">
              <w:t>XY</w:t>
            </w:r>
            <w:r w:rsidRPr="00663643">
              <w:rPr>
                <w:vertAlign w:val="subscript"/>
              </w:rPr>
              <w:t>2</w:t>
            </w:r>
            <w:r w:rsidRPr="00663643">
              <w:t xml:space="preserve">    +    2A</w:t>
            </w:r>
            <w:r w:rsidRPr="00663643">
              <w:rPr>
                <w:vertAlign w:val="subscript"/>
              </w:rPr>
              <w:t>2</w:t>
            </w:r>
            <w:r w:rsidRPr="00663643">
              <w:t xml:space="preserve">B       </w:t>
            </w:r>
            <w:r w:rsidRPr="00663643">
              <w:rPr>
                <w:rFonts w:cs="Optr"/>
              </w:rPr>
              <w:sym w:font="Wingdings" w:char="F0E0"/>
            </w:r>
            <w:r w:rsidRPr="00663643">
              <w:rPr>
                <w:rFonts w:cs="Optr"/>
              </w:rPr>
              <w:t xml:space="preserve">   </w:t>
            </w:r>
            <w:r w:rsidRPr="00663643">
              <w:t>Y</w:t>
            </w:r>
            <w:r w:rsidRPr="00663643">
              <w:rPr>
                <w:vertAlign w:val="subscript"/>
              </w:rPr>
              <w:t>2</w:t>
            </w:r>
            <w:r w:rsidRPr="00663643">
              <w:t>A</w:t>
            </w:r>
            <w:r w:rsidRPr="00663643">
              <w:rPr>
                <w:vertAlign w:val="subscript"/>
              </w:rPr>
              <w:t>2</w:t>
            </w:r>
            <w:r w:rsidRPr="00663643">
              <w:t xml:space="preserve">     +   X(AB)</w:t>
            </w:r>
            <w:r w:rsidRPr="00663643">
              <w:rPr>
                <w:vertAlign w:val="subscript"/>
              </w:rPr>
              <w:t>2</w:t>
            </w:r>
            <w:r w:rsidRPr="00663643">
              <w:t xml:space="preserve"> </w:t>
            </w:r>
          </w:p>
          <w:p w:rsidR="00B46BC5" w:rsidRDefault="00B46BC5" w:rsidP="00AA405D">
            <w:pPr>
              <w:spacing w:after="0" w:line="240" w:lineRule="auto"/>
            </w:pPr>
            <w:r w:rsidRPr="00663643">
              <w:t xml:space="preserve">    </w:t>
            </w:r>
            <w:r>
              <w:t>10</w:t>
            </w:r>
            <w:r w:rsidRPr="00663643">
              <w:t>,8</w:t>
            </w:r>
            <w:r>
              <w:t xml:space="preserve"> </w:t>
            </w:r>
            <w:r w:rsidRPr="00663643">
              <w:t>gr</w:t>
            </w:r>
            <w:r>
              <w:t>.</w:t>
            </w:r>
            <w:r w:rsidRPr="00663643">
              <w:t xml:space="preserve">   </w:t>
            </w:r>
            <w:r>
              <w:t>13</w:t>
            </w:r>
            <w:r w:rsidRPr="00663643">
              <w:t>,2gr</w:t>
            </w:r>
            <w:r>
              <w:t>.</w:t>
            </w:r>
            <w:r w:rsidRPr="00663643">
              <w:t xml:space="preserve">         </w:t>
            </w:r>
            <w:r>
              <w:t xml:space="preserve">    </w:t>
            </w:r>
            <w:r w:rsidRPr="00663643">
              <w:t>X gr</w:t>
            </w:r>
            <w:r>
              <w:t>.</w:t>
            </w:r>
            <w:r w:rsidRPr="00663643">
              <w:t xml:space="preserve">    </w:t>
            </w:r>
            <w:r>
              <w:t xml:space="preserve">   12</w:t>
            </w:r>
            <w:r w:rsidRPr="00663643">
              <w:t>,5gr</w:t>
            </w:r>
            <w:r>
              <w:t>.</w:t>
            </w:r>
          </w:p>
          <w:p w:rsidR="00B46BC5" w:rsidRPr="00663643" w:rsidRDefault="00B46BC5" w:rsidP="00AA405D">
            <w:pPr>
              <w:spacing w:after="0" w:line="240" w:lineRule="auto"/>
            </w:pPr>
            <w:r w:rsidRPr="00663643">
              <w:t xml:space="preserve"> </w:t>
            </w:r>
          </w:p>
          <w:p w:rsidR="00B46BC5" w:rsidRDefault="00B46BC5" w:rsidP="00AA405D">
            <w:pPr>
              <w:spacing w:after="0" w:line="240" w:lineRule="auto"/>
              <w:rPr>
                <w:b/>
              </w:rPr>
            </w:pPr>
            <w:r w:rsidRPr="00663643">
              <w:t xml:space="preserve">tepkime denkleminde oluşan </w:t>
            </w:r>
            <w:r w:rsidRPr="00663BE0">
              <w:rPr>
                <w:b/>
              </w:rPr>
              <w:t>Y</w:t>
            </w:r>
            <w:r w:rsidRPr="00663BE0">
              <w:rPr>
                <w:b/>
                <w:vertAlign w:val="subscript"/>
              </w:rPr>
              <w:t>2</w:t>
            </w:r>
            <w:r w:rsidRPr="00663BE0">
              <w:rPr>
                <w:b/>
              </w:rPr>
              <w:t>A</w:t>
            </w:r>
            <w:r w:rsidRPr="00663BE0">
              <w:rPr>
                <w:b/>
                <w:vertAlign w:val="subscript"/>
              </w:rPr>
              <w:t>2</w:t>
            </w:r>
            <w:r w:rsidRPr="00663643">
              <w:t xml:space="preserve">’nin kütlesi (X) kaç gramdır. </w:t>
            </w:r>
            <w:r>
              <w:rPr>
                <w:b/>
              </w:rPr>
              <w:t>(8</w:t>
            </w:r>
            <w:r w:rsidRPr="00663643">
              <w:rPr>
                <w:b/>
              </w:rPr>
              <w:t>p.)</w:t>
            </w:r>
          </w:p>
          <w:p w:rsidR="00B46BC5" w:rsidRDefault="00B46BC5" w:rsidP="00AA405D">
            <w:pPr>
              <w:spacing w:after="0" w:line="240" w:lineRule="auto"/>
              <w:rPr>
                <w:b/>
              </w:rPr>
            </w:pPr>
          </w:p>
          <w:p w:rsidR="00B46BC5" w:rsidRDefault="00B46BC5" w:rsidP="00AA405D">
            <w:pPr>
              <w:spacing w:after="0" w:line="240" w:lineRule="auto"/>
              <w:rPr>
                <w:b/>
              </w:rPr>
            </w:pPr>
          </w:p>
          <w:p w:rsidR="00B46BC5" w:rsidRPr="00AA405D" w:rsidRDefault="00B46BC5" w:rsidP="00AA405D">
            <w:pPr>
              <w:spacing w:after="0" w:line="240" w:lineRule="auto"/>
            </w:pPr>
          </w:p>
        </w:tc>
        <w:tc>
          <w:tcPr>
            <w:tcW w:w="5745" w:type="dxa"/>
            <w:vAlign w:val="center"/>
          </w:tcPr>
          <w:p w:rsidR="00B46BC5" w:rsidRPr="00663643" w:rsidRDefault="00B46BC5" w:rsidP="00AA405D">
            <w:pPr>
              <w:spacing w:after="0" w:line="240" w:lineRule="auto"/>
              <w:rPr>
                <w:rFonts w:cs="Calibri"/>
                <w:sz w:val="20"/>
                <w:szCs w:val="20"/>
                <w:u w:val="single"/>
              </w:rPr>
            </w:pPr>
          </w:p>
        </w:tc>
      </w:tr>
      <w:tr w:rsidR="00B46BC5" w:rsidRPr="00F23FB1" w:rsidTr="005926CD">
        <w:trPr>
          <w:trHeight w:val="350"/>
        </w:trPr>
        <w:tc>
          <w:tcPr>
            <w:tcW w:w="675" w:type="dxa"/>
          </w:tcPr>
          <w:p w:rsidR="00B46BC5" w:rsidRPr="00D93231" w:rsidRDefault="00B46BC5" w:rsidP="00EB3C7C">
            <w:pPr>
              <w:spacing w:after="0" w:line="240" w:lineRule="auto"/>
              <w:rPr>
                <w:rFonts w:cs="Calibri"/>
                <w:b/>
              </w:rPr>
            </w:pPr>
            <w:r w:rsidRPr="00D93231">
              <w:rPr>
                <w:rFonts w:cs="Calibri"/>
                <w:b/>
              </w:rPr>
              <w:t>S.7.)</w:t>
            </w:r>
          </w:p>
        </w:tc>
        <w:tc>
          <w:tcPr>
            <w:tcW w:w="4320" w:type="dxa"/>
          </w:tcPr>
          <w:p w:rsidR="00B46BC5" w:rsidRPr="006C3C14" w:rsidRDefault="00B46BC5" w:rsidP="00EB3C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63BE0">
              <w:rPr>
                <w:rFonts w:cs="Calibri"/>
                <w:b/>
                <w:sz w:val="20"/>
                <w:szCs w:val="20"/>
              </w:rPr>
              <w:t>Fe</w:t>
            </w:r>
            <w:r w:rsidRPr="006C3C14">
              <w:rPr>
                <w:rFonts w:cs="Calibri"/>
                <w:sz w:val="20"/>
                <w:szCs w:val="20"/>
              </w:rPr>
              <w:t xml:space="preserve"> ile </w:t>
            </w:r>
            <w:r w:rsidRPr="00663BE0">
              <w:rPr>
                <w:rFonts w:cs="Calibri"/>
                <w:b/>
                <w:sz w:val="20"/>
                <w:szCs w:val="20"/>
              </w:rPr>
              <w:t>N</w:t>
            </w:r>
            <w:r w:rsidRPr="006C3C14">
              <w:rPr>
                <w:rFonts w:cs="Calibri"/>
                <w:sz w:val="20"/>
                <w:szCs w:val="20"/>
              </w:rPr>
              <w:t xml:space="preserve"> elementleri kütlece </w:t>
            </w:r>
            <w:r w:rsidRPr="00663BE0">
              <w:rPr>
                <w:rFonts w:cs="Calibri"/>
                <w:b/>
                <w:sz w:val="20"/>
                <w:szCs w:val="20"/>
              </w:rPr>
              <w:t>7/4</w:t>
            </w:r>
            <w:r w:rsidRPr="006C3C14">
              <w:rPr>
                <w:rFonts w:cs="Calibri"/>
                <w:sz w:val="20"/>
                <w:szCs w:val="20"/>
              </w:rPr>
              <w:t xml:space="preserve"> oranında tepkimeye girerek </w:t>
            </w:r>
            <w:r w:rsidRPr="00663BE0">
              <w:rPr>
                <w:rFonts w:cs="Calibri"/>
                <w:b/>
                <w:sz w:val="20"/>
                <w:szCs w:val="20"/>
              </w:rPr>
              <w:t>FeN</w:t>
            </w:r>
            <w:r>
              <w:rPr>
                <w:rFonts w:cs="Calibri"/>
                <w:sz w:val="20"/>
                <w:szCs w:val="20"/>
              </w:rPr>
              <w:t xml:space="preserve"> bileşiğini oluşturmaktadır. Bu tepkimede </w:t>
            </w:r>
            <w:smartTag w:uri="urn:schemas-microsoft-com:office:smarttags" w:element="metricconverter">
              <w:smartTagPr>
                <w:attr w:name="ProductID" w:val="55 gram"/>
              </w:smartTagPr>
              <w:r w:rsidRPr="00663BE0">
                <w:rPr>
                  <w:rFonts w:cs="Calibri"/>
                  <w:b/>
                  <w:sz w:val="20"/>
                  <w:szCs w:val="20"/>
                </w:rPr>
                <w:t>55</w:t>
              </w:r>
              <w:r>
                <w:rPr>
                  <w:rFonts w:cs="Calibri"/>
                  <w:sz w:val="20"/>
                  <w:szCs w:val="20"/>
                </w:rPr>
                <w:t xml:space="preserve"> gram</w:t>
              </w:r>
            </w:smartTag>
            <w:r>
              <w:rPr>
                <w:rFonts w:cs="Calibri"/>
                <w:sz w:val="20"/>
                <w:szCs w:val="20"/>
              </w:rPr>
              <w:t xml:space="preserve"> </w:t>
            </w:r>
            <w:r w:rsidRPr="00663BE0">
              <w:rPr>
                <w:rFonts w:cs="Calibri"/>
                <w:b/>
                <w:sz w:val="20"/>
                <w:szCs w:val="20"/>
              </w:rPr>
              <w:t>FeN</w:t>
            </w:r>
            <w:r>
              <w:rPr>
                <w:rFonts w:cs="Calibri"/>
                <w:sz w:val="20"/>
                <w:szCs w:val="20"/>
              </w:rPr>
              <w:t xml:space="preserve"> bileşiği oluşturmak için, </w:t>
            </w:r>
            <w:r w:rsidRPr="006C3C14">
              <w:rPr>
                <w:rFonts w:cs="Calibri"/>
                <w:b/>
                <w:sz w:val="20"/>
                <w:szCs w:val="20"/>
              </w:rPr>
              <w:t>a)</w:t>
            </w:r>
            <w:r>
              <w:rPr>
                <w:rFonts w:cs="Calibri"/>
                <w:sz w:val="20"/>
                <w:szCs w:val="20"/>
              </w:rPr>
              <w:t xml:space="preserve"> kaç gram </w:t>
            </w:r>
            <w:r w:rsidRPr="00663BE0">
              <w:rPr>
                <w:rFonts w:cs="Calibri"/>
                <w:b/>
                <w:sz w:val="20"/>
                <w:szCs w:val="20"/>
              </w:rPr>
              <w:t>Fe</w:t>
            </w:r>
            <w:r>
              <w:rPr>
                <w:rFonts w:cs="Calibri"/>
                <w:sz w:val="20"/>
                <w:szCs w:val="20"/>
              </w:rPr>
              <w:t xml:space="preserve"> tepkimeye girer? </w:t>
            </w:r>
            <w:r w:rsidRPr="006C3C14">
              <w:rPr>
                <w:rFonts w:cs="Calibri"/>
                <w:b/>
                <w:sz w:val="20"/>
                <w:szCs w:val="20"/>
              </w:rPr>
              <w:t>b)</w:t>
            </w:r>
            <w:r>
              <w:rPr>
                <w:rFonts w:cs="Calibri"/>
                <w:sz w:val="20"/>
                <w:szCs w:val="20"/>
              </w:rPr>
              <w:t xml:space="preserve"> kaç gram </w:t>
            </w:r>
            <w:r w:rsidRPr="00663BE0">
              <w:rPr>
                <w:rFonts w:cs="Calibri"/>
                <w:b/>
                <w:sz w:val="20"/>
                <w:szCs w:val="20"/>
              </w:rPr>
              <w:t>N</w:t>
            </w:r>
            <w:r>
              <w:rPr>
                <w:rFonts w:cs="Calibri"/>
                <w:sz w:val="20"/>
                <w:szCs w:val="20"/>
              </w:rPr>
              <w:t xml:space="preserve"> tepkimeye girer?</w:t>
            </w:r>
            <w:r w:rsidRPr="006C3C14">
              <w:rPr>
                <w:rFonts w:cs="Calibri"/>
                <w:b/>
                <w:sz w:val="20"/>
                <w:szCs w:val="20"/>
              </w:rPr>
              <w:t>(</w:t>
            </w:r>
            <w:r>
              <w:rPr>
                <w:rFonts w:cs="Calibri"/>
                <w:b/>
                <w:sz w:val="20"/>
                <w:szCs w:val="20"/>
              </w:rPr>
              <w:t>8</w:t>
            </w:r>
            <w:r w:rsidRPr="006C3C14">
              <w:rPr>
                <w:rFonts w:cs="Calibri"/>
                <w:b/>
                <w:sz w:val="20"/>
                <w:szCs w:val="20"/>
              </w:rPr>
              <w:t>p.)</w:t>
            </w:r>
          </w:p>
          <w:p w:rsidR="00B46BC5" w:rsidRDefault="00B46BC5" w:rsidP="00EB3C7C">
            <w:pPr>
              <w:spacing w:after="0" w:line="240" w:lineRule="auto"/>
              <w:rPr>
                <w:rFonts w:cs="Calibri"/>
              </w:rPr>
            </w:pPr>
          </w:p>
          <w:p w:rsidR="00B46BC5" w:rsidRPr="006C3C14" w:rsidRDefault="00B46BC5" w:rsidP="00EB3C7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745" w:type="dxa"/>
          </w:tcPr>
          <w:p w:rsidR="00B46BC5" w:rsidRPr="006C3C14" w:rsidRDefault="00B46BC5" w:rsidP="00EB3C7C">
            <w:pPr>
              <w:spacing w:after="0" w:line="240" w:lineRule="auto"/>
              <w:rPr>
                <w:rFonts w:cs="Calibri"/>
              </w:rPr>
            </w:pPr>
          </w:p>
        </w:tc>
      </w:tr>
      <w:tr w:rsidR="00B46BC5" w:rsidRPr="00F23FB1" w:rsidTr="005926CD">
        <w:trPr>
          <w:trHeight w:val="350"/>
        </w:trPr>
        <w:tc>
          <w:tcPr>
            <w:tcW w:w="675" w:type="dxa"/>
          </w:tcPr>
          <w:p w:rsidR="00B46BC5" w:rsidRPr="00D93231" w:rsidRDefault="00B46BC5" w:rsidP="00EB3C7C">
            <w:pPr>
              <w:spacing w:after="12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S.8</w:t>
            </w:r>
            <w:r w:rsidRPr="00D93231">
              <w:rPr>
                <w:rFonts w:cs="Calibri"/>
                <w:b/>
              </w:rPr>
              <w:t>.)</w:t>
            </w:r>
          </w:p>
        </w:tc>
        <w:tc>
          <w:tcPr>
            <w:tcW w:w="4320" w:type="dxa"/>
          </w:tcPr>
          <w:p w:rsidR="00B46BC5" w:rsidRPr="00EB3C7C" w:rsidRDefault="00B46BC5" w:rsidP="00EB3C7C">
            <w:pPr>
              <w:spacing w:after="0" w:line="240" w:lineRule="auto"/>
              <w:rPr>
                <w:rFonts w:cs="Calibri"/>
              </w:rPr>
            </w:pPr>
            <w:r w:rsidRPr="00663BE0">
              <w:rPr>
                <w:rFonts w:cs="Calibri"/>
                <w:b/>
              </w:rPr>
              <w:t>Ca</w:t>
            </w:r>
            <w:r w:rsidRPr="00EB3C7C">
              <w:rPr>
                <w:rFonts w:cs="Calibri"/>
              </w:rPr>
              <w:t xml:space="preserve"> ve </w:t>
            </w:r>
            <w:r w:rsidRPr="00663BE0">
              <w:rPr>
                <w:rFonts w:cs="Calibri"/>
                <w:b/>
              </w:rPr>
              <w:t>S</w:t>
            </w:r>
            <w:r w:rsidRPr="00EB3C7C">
              <w:rPr>
                <w:rFonts w:cs="Calibri"/>
              </w:rPr>
              <w:t xml:space="preserve"> atomlarından oluşan bir bileşiğin kütlece </w:t>
            </w:r>
            <w:r w:rsidRPr="00663BE0">
              <w:rPr>
                <w:rFonts w:cs="Calibri"/>
                <w:b/>
              </w:rPr>
              <w:t>%40</w:t>
            </w:r>
            <w:r w:rsidRPr="00EB3C7C">
              <w:rPr>
                <w:rFonts w:cs="Calibri"/>
              </w:rPr>
              <w:t xml:space="preserve">’ı </w:t>
            </w:r>
            <w:r w:rsidRPr="00663BE0">
              <w:rPr>
                <w:rFonts w:cs="Calibri"/>
                <w:b/>
              </w:rPr>
              <w:t>S</w:t>
            </w:r>
            <w:r w:rsidRPr="00EB3C7C">
              <w:rPr>
                <w:rFonts w:cs="Calibri"/>
              </w:rPr>
              <w:t xml:space="preserve"> içermektedir. Bu bileşiğin </w:t>
            </w:r>
            <w:r w:rsidRPr="00663BE0">
              <w:rPr>
                <w:rFonts w:cs="Calibri"/>
                <w:b/>
              </w:rPr>
              <w:t>25gr</w:t>
            </w:r>
            <w:r>
              <w:rPr>
                <w:rFonts w:cs="Calibri"/>
              </w:rPr>
              <w:t>.’da</w:t>
            </w:r>
            <w:r w:rsidRPr="00EB3C7C">
              <w:rPr>
                <w:rFonts w:cs="Calibri"/>
              </w:rPr>
              <w:t xml:space="preserve"> kaç gram </w:t>
            </w:r>
            <w:r w:rsidRPr="00663BE0">
              <w:rPr>
                <w:rFonts w:cs="Calibri"/>
                <w:b/>
              </w:rPr>
              <w:t>Ca</w:t>
            </w:r>
            <w:r w:rsidRPr="00EB3C7C">
              <w:rPr>
                <w:rFonts w:cs="Calibri"/>
              </w:rPr>
              <w:t xml:space="preserve"> bulunur?</w:t>
            </w:r>
            <w:r w:rsidRPr="00EB3C7C">
              <w:rPr>
                <w:rFonts w:cs="Calibri"/>
                <w:b/>
              </w:rPr>
              <w:t>(</w:t>
            </w:r>
            <w:r>
              <w:rPr>
                <w:rFonts w:cs="Calibri"/>
                <w:b/>
              </w:rPr>
              <w:t>8</w:t>
            </w:r>
            <w:r w:rsidRPr="00EB3C7C">
              <w:rPr>
                <w:rFonts w:cs="Calibri"/>
                <w:b/>
              </w:rPr>
              <w:t>p.)</w:t>
            </w:r>
          </w:p>
          <w:p w:rsidR="00B46BC5" w:rsidRPr="00EB3C7C" w:rsidRDefault="00B46BC5" w:rsidP="00EB3C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745" w:type="dxa"/>
            <w:vAlign w:val="center"/>
          </w:tcPr>
          <w:p w:rsidR="00B46BC5" w:rsidRDefault="00B46BC5" w:rsidP="00EB3C7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B46BC5" w:rsidRDefault="00B46BC5" w:rsidP="00EB3C7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B46BC5" w:rsidRDefault="00B46BC5" w:rsidP="00EB3C7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B46BC5" w:rsidRDefault="00B46BC5" w:rsidP="00EB3C7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B46BC5" w:rsidRDefault="00B46BC5" w:rsidP="00EB3C7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B46BC5" w:rsidRDefault="00B46BC5" w:rsidP="00EB3C7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B46BC5" w:rsidRPr="00D93231" w:rsidRDefault="00B46BC5" w:rsidP="00EB3C7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B46BC5" w:rsidRPr="00F23FB1" w:rsidTr="005926CD">
        <w:tc>
          <w:tcPr>
            <w:tcW w:w="10740" w:type="dxa"/>
            <w:gridSpan w:val="3"/>
          </w:tcPr>
          <w:p w:rsidR="00B46BC5" w:rsidRPr="00E322F7" w:rsidRDefault="00B46BC5" w:rsidP="00EB3C7C">
            <w:pPr>
              <w:spacing w:after="120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9.</w:t>
            </w:r>
            <w:r w:rsidRPr="00E322F7">
              <w:rPr>
                <w:rFonts w:cs="Calibri"/>
                <w:b/>
                <w:i/>
              </w:rPr>
              <w:t xml:space="preserve"> soru</w:t>
            </w:r>
            <w:r>
              <w:rPr>
                <w:rFonts w:cs="Calibri"/>
                <w:b/>
                <w:i/>
              </w:rPr>
              <w:t>yu</w:t>
            </w:r>
            <w:r w:rsidRPr="00E322F7">
              <w:rPr>
                <w:rFonts w:cs="Calibri"/>
                <w:b/>
                <w:i/>
              </w:rPr>
              <w:t xml:space="preserve"> aşağıdaki terimleri kullanarak tamamlayınız.</w:t>
            </w:r>
          </w:p>
          <w:p w:rsidR="00B46BC5" w:rsidRDefault="00B46BC5" w:rsidP="00767A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Element, Anyon, Katyon, Bileşik, Elektroliz, Simya, Analitik Kimya, Adli Kimya, Organik kimya, İyonik, Kovalent, Kök, Metal, Ametal, Atom, </w:t>
            </w:r>
            <w:r w:rsidRPr="00767A32">
              <w:rPr>
                <w:rFonts w:cs="Calibri"/>
                <w:b/>
                <w:bCs/>
                <w:sz w:val="20"/>
                <w:szCs w:val="20"/>
              </w:rPr>
              <w:t xml:space="preserve">Fizikokimya, </w:t>
            </w:r>
            <w:r w:rsidRPr="00767A32">
              <w:rPr>
                <w:rFonts w:cs="MyriadPro-Regular"/>
                <w:b/>
                <w:lang w:eastAsia="tr-TR"/>
              </w:rPr>
              <w:t xml:space="preserve">Boyle, Proust, Lavoisier, Dalton, </w:t>
            </w:r>
            <w:r w:rsidRPr="00767A32">
              <w:rPr>
                <w:rFonts w:cs="Calibri"/>
                <w:b/>
              </w:rPr>
              <w:t>Crooks</w:t>
            </w:r>
          </w:p>
          <w:p w:rsidR="00B46BC5" w:rsidRPr="00F11014" w:rsidRDefault="00B46BC5" w:rsidP="007D49F0">
            <w:pPr>
              <w:spacing w:after="120"/>
              <w:rPr>
                <w:rFonts w:cs="Calibri"/>
                <w:b/>
                <w:sz w:val="20"/>
                <w:szCs w:val="20"/>
              </w:rPr>
            </w:pPr>
          </w:p>
        </w:tc>
      </w:tr>
      <w:tr w:rsidR="00B46BC5" w:rsidRPr="00F23FB1" w:rsidTr="005926CD">
        <w:tc>
          <w:tcPr>
            <w:tcW w:w="675" w:type="dxa"/>
          </w:tcPr>
          <w:p w:rsidR="00B46BC5" w:rsidRPr="00F23FB1" w:rsidRDefault="00B46BC5" w:rsidP="00EB3C7C">
            <w:pPr>
              <w:spacing w:after="12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S.9</w:t>
            </w:r>
            <w:r w:rsidRPr="00F23FB1">
              <w:rPr>
                <w:rFonts w:cs="Calibri"/>
                <w:b/>
              </w:rPr>
              <w:t>.)</w:t>
            </w:r>
          </w:p>
        </w:tc>
        <w:tc>
          <w:tcPr>
            <w:tcW w:w="10065" w:type="dxa"/>
            <w:gridSpan w:val="2"/>
          </w:tcPr>
          <w:p w:rsidR="00B46BC5" w:rsidRPr="007D49F0" w:rsidRDefault="00B46BC5" w:rsidP="007D49F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="MyriadPro-Regular"/>
                <w:b/>
                <w:i/>
              </w:rPr>
            </w:pPr>
            <w:r w:rsidRPr="007D49F0">
              <w:rPr>
                <w:rFonts w:cs="Calibri"/>
                <w:sz w:val="20"/>
                <w:szCs w:val="20"/>
              </w:rPr>
              <w:t>İki veya daha fazla element bir araya gelerek………………………………..oluşturur.</w:t>
            </w:r>
            <w:r w:rsidRPr="00011B01">
              <w:rPr>
                <w:rFonts w:cs="Calibri"/>
                <w:b/>
              </w:rPr>
              <w:t>(2p.)</w:t>
            </w:r>
          </w:p>
          <w:p w:rsidR="00B46BC5" w:rsidRPr="007D49F0" w:rsidRDefault="00B46BC5" w:rsidP="007D49F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="MyriadPro-Regular"/>
                <w:b/>
                <w:i/>
              </w:rPr>
            </w:pPr>
            <w:r w:rsidRPr="007D49F0">
              <w:rPr>
                <w:rFonts w:cs="MyriadPro-Regular"/>
              </w:rPr>
              <w:t>Maddenin kimyasal bileşenlerinin, niteliğini ve niceliğini inceleyen kimya bilim dalına ………………………………..denir.</w:t>
            </w:r>
            <w:r w:rsidRPr="00011B01">
              <w:rPr>
                <w:rFonts w:cs="Calibri"/>
                <w:b/>
              </w:rPr>
              <w:t>(2p.)</w:t>
            </w:r>
          </w:p>
          <w:p w:rsidR="00B46BC5" w:rsidRPr="002B1E85" w:rsidRDefault="00B46BC5" w:rsidP="00EB3C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8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Negatif yüklü iyona</w:t>
            </w:r>
            <w:r w:rsidRPr="002B1E85">
              <w:rPr>
                <w:rFonts w:cs="Calibri"/>
                <w:sz w:val="20"/>
                <w:szCs w:val="20"/>
              </w:rPr>
              <w:t>……………</w:t>
            </w:r>
            <w:r>
              <w:rPr>
                <w:rFonts w:cs="Calibri"/>
                <w:sz w:val="20"/>
                <w:szCs w:val="20"/>
              </w:rPr>
              <w:t>……….</w:t>
            </w:r>
            <w:r w:rsidRPr="002B1E85">
              <w:rPr>
                <w:rFonts w:cs="Calibri"/>
                <w:sz w:val="20"/>
                <w:szCs w:val="20"/>
              </w:rPr>
              <w:t>………………denir.</w:t>
            </w:r>
            <w:r w:rsidRPr="00011B01">
              <w:rPr>
                <w:rFonts w:cs="Calibri"/>
                <w:b/>
              </w:rPr>
              <w:t>(2p.)</w:t>
            </w:r>
          </w:p>
          <w:p w:rsidR="00B46BC5" w:rsidRPr="00B0731D" w:rsidRDefault="00B46BC5" w:rsidP="00EB3C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8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Metaller ile ametallerin elektron alış verişi ile oluşturduğu bağa,………</w:t>
            </w:r>
            <w:r w:rsidRPr="002B1E85">
              <w:rPr>
                <w:rFonts w:cs="Calibri"/>
                <w:sz w:val="20"/>
                <w:szCs w:val="20"/>
              </w:rPr>
              <w:t>…………..………..denir.</w:t>
            </w:r>
            <w:r w:rsidRPr="002B1E85">
              <w:rPr>
                <w:rFonts w:cs="Calibri"/>
              </w:rPr>
              <w:t xml:space="preserve"> </w:t>
            </w:r>
            <w:r w:rsidRPr="00011B01">
              <w:rPr>
                <w:rFonts w:cs="Calibri"/>
                <w:b/>
              </w:rPr>
              <w:t>(2p.)</w:t>
            </w:r>
          </w:p>
          <w:p w:rsidR="00B46BC5" w:rsidRPr="002B1E85" w:rsidRDefault="00B46BC5" w:rsidP="00EB3C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8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Sabit oranlar yasası,……….</w:t>
            </w:r>
            <w:r w:rsidRPr="002B1E85">
              <w:rPr>
                <w:rFonts w:cs="Calibri"/>
                <w:sz w:val="20"/>
                <w:szCs w:val="20"/>
              </w:rPr>
              <w:t>………………………….</w:t>
            </w:r>
            <w:r>
              <w:rPr>
                <w:rFonts w:cs="Calibri"/>
                <w:sz w:val="20"/>
                <w:szCs w:val="20"/>
              </w:rPr>
              <w:t>tarafından bulunmuştur</w:t>
            </w:r>
            <w:r w:rsidRPr="002B1E85">
              <w:rPr>
                <w:rFonts w:cs="Calibri"/>
                <w:bCs/>
                <w:sz w:val="20"/>
                <w:szCs w:val="20"/>
              </w:rPr>
              <w:t>.</w:t>
            </w:r>
            <w:r w:rsidRPr="002B1E85">
              <w:rPr>
                <w:rFonts w:cs="Calibri"/>
                <w:sz w:val="20"/>
                <w:szCs w:val="20"/>
              </w:rPr>
              <w:t xml:space="preserve"> </w:t>
            </w:r>
            <w:r w:rsidRPr="00011B01">
              <w:rPr>
                <w:rFonts w:cs="Calibri"/>
                <w:b/>
              </w:rPr>
              <w:t>(2p.)</w:t>
            </w:r>
          </w:p>
          <w:p w:rsidR="00B46BC5" w:rsidRPr="00F23FB1" w:rsidRDefault="00B46BC5" w:rsidP="00EB3C7C">
            <w:pPr>
              <w:spacing w:after="0" w:line="240" w:lineRule="auto"/>
              <w:rPr>
                <w:rFonts w:cs="Calibri"/>
              </w:rPr>
            </w:pPr>
          </w:p>
        </w:tc>
      </w:tr>
      <w:tr w:rsidR="00B46BC5" w:rsidRPr="00F23FB1" w:rsidTr="005926CD">
        <w:trPr>
          <w:trHeight w:val="262"/>
        </w:trPr>
        <w:tc>
          <w:tcPr>
            <w:tcW w:w="10740" w:type="dxa"/>
            <w:gridSpan w:val="3"/>
          </w:tcPr>
          <w:p w:rsidR="00B46BC5" w:rsidRPr="00011B01" w:rsidRDefault="00B46BC5" w:rsidP="005F3919">
            <w:pPr>
              <w:spacing w:after="120"/>
              <w:rPr>
                <w:rFonts w:cs="Calibri"/>
                <w:b/>
              </w:rPr>
            </w:pPr>
            <w:r w:rsidRPr="00011B01">
              <w:rPr>
                <w:rFonts w:cs="Calibri"/>
                <w:b/>
              </w:rPr>
              <w:t>Aşağıdaki soruları cevaplayınız.</w:t>
            </w:r>
            <w:r>
              <w:rPr>
                <w:rFonts w:cs="Calibri"/>
                <w:b/>
              </w:rPr>
              <w:t xml:space="preserve"> </w:t>
            </w:r>
          </w:p>
        </w:tc>
      </w:tr>
      <w:tr w:rsidR="00B46BC5" w:rsidRPr="00F23FB1" w:rsidTr="005926CD">
        <w:tc>
          <w:tcPr>
            <w:tcW w:w="10740" w:type="dxa"/>
            <w:gridSpan w:val="3"/>
          </w:tcPr>
          <w:tbl>
            <w:tblPr>
              <w:tblW w:w="10330" w:type="dxa"/>
              <w:tblLayout w:type="fixed"/>
              <w:tblLook w:val="00A0"/>
            </w:tblPr>
            <w:tblGrid>
              <w:gridCol w:w="561"/>
              <w:gridCol w:w="4106"/>
              <w:gridCol w:w="566"/>
              <w:gridCol w:w="5097"/>
            </w:tblGrid>
            <w:tr w:rsidR="00B46BC5" w:rsidTr="00567FF7">
              <w:trPr>
                <w:trHeight w:val="2128"/>
              </w:trPr>
              <w:tc>
                <w:tcPr>
                  <w:tcW w:w="56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  <w:b/>
                    </w:rPr>
                  </w:pPr>
                  <w:r w:rsidRPr="00567FF7">
                    <w:rPr>
                      <w:rFonts w:cs="Calibri"/>
                      <w:b/>
                    </w:rPr>
                    <w:t>10)</w:t>
                  </w:r>
                </w:p>
              </w:tc>
              <w:tc>
                <w:tcPr>
                  <w:tcW w:w="410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  <w:r w:rsidRPr="00567FF7">
                    <w:rPr>
                      <w:rFonts w:cs="Calibri"/>
                    </w:rPr>
                    <w:t>İlk kez Mısırlılar tarafından kullanılan Kimya terimi ne anlama gelmektedir?</w:t>
                  </w:r>
                  <w:r w:rsidRPr="00567FF7">
                    <w:rPr>
                      <w:rFonts w:cs="Calibri"/>
                      <w:b/>
                    </w:rPr>
                    <w:t>(4p.)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  <w:r w:rsidRPr="00567FF7">
                    <w:rPr>
                      <w:rFonts w:cs="Calibri"/>
                    </w:rPr>
                    <w:t>A) Mavi Hava  B)Ateş Kırmızı C)Rüzgar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  <w:r w:rsidRPr="00567FF7">
                    <w:rPr>
                      <w:rFonts w:cs="Calibri"/>
                    </w:rPr>
                    <w:t xml:space="preserve">         D)Renksiz Kaya    E)Siyah Toprak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56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  <w:b/>
                    </w:rPr>
                  </w:pPr>
                  <w:r w:rsidRPr="00567FF7">
                    <w:rPr>
                      <w:rFonts w:cs="Calibri"/>
                      <w:b/>
                    </w:rPr>
                    <w:t>11)</w:t>
                  </w:r>
                </w:p>
              </w:tc>
              <w:tc>
                <w:tcPr>
                  <w:tcW w:w="5097" w:type="dxa"/>
                </w:tcPr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  <w:b/>
                      <w:u w:val="single"/>
                    </w:rPr>
                  </w:pPr>
                  <w:r w:rsidRPr="00567FF7">
                    <w:rPr>
                      <w:rFonts w:cs="Calibri"/>
                    </w:rPr>
                    <w:t xml:space="preserve">Aşağıdakilerden hangisi </w:t>
                  </w:r>
                  <w:r w:rsidRPr="00567FF7">
                    <w:rPr>
                      <w:rFonts w:cs="Calibri"/>
                      <w:b/>
                    </w:rPr>
                    <w:t>Al</w:t>
                  </w:r>
                  <w:r w:rsidRPr="00567FF7">
                    <w:rPr>
                      <w:rFonts w:cs="Calibri"/>
                      <w:b/>
                      <w:vertAlign w:val="superscript"/>
                    </w:rPr>
                    <w:t>+3</w:t>
                  </w:r>
                  <w:r w:rsidRPr="00567FF7">
                    <w:rPr>
                      <w:rFonts w:cs="Calibri"/>
                    </w:rPr>
                    <w:t xml:space="preserve"> ve </w:t>
                  </w:r>
                  <w:r w:rsidRPr="00567FF7">
                    <w:rPr>
                      <w:rFonts w:cs="Calibri"/>
                      <w:b/>
                    </w:rPr>
                    <w:t>S</w:t>
                  </w:r>
                  <w:r w:rsidRPr="00567FF7">
                    <w:rPr>
                      <w:rFonts w:cs="Calibri"/>
                      <w:b/>
                      <w:vertAlign w:val="superscript"/>
                    </w:rPr>
                    <w:t>-2</w:t>
                  </w:r>
                  <w:r w:rsidRPr="00567FF7">
                    <w:rPr>
                      <w:rFonts w:cs="Calibri"/>
                      <w:b/>
                    </w:rPr>
                    <w:t xml:space="preserve"> </w:t>
                  </w:r>
                  <w:r w:rsidRPr="00567FF7">
                    <w:rPr>
                      <w:rFonts w:cs="Calibri"/>
                    </w:rPr>
                    <w:t xml:space="preserve">iyonlarının meydana getirdiği bileşiğin </w:t>
                  </w:r>
                  <w:r w:rsidRPr="00567FF7">
                    <w:rPr>
                      <w:rFonts w:cs="Calibri"/>
                      <w:b/>
                      <w:u w:val="single"/>
                    </w:rPr>
                    <w:t>formülüdür?</w:t>
                  </w:r>
                  <w:r w:rsidRPr="00567FF7">
                    <w:rPr>
                      <w:rFonts w:cs="Calibri"/>
                      <w:b/>
                    </w:rPr>
                    <w:t>(4p.)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  <w:vertAlign w:val="subscript"/>
                    </w:rPr>
                  </w:pPr>
                  <w:r w:rsidRPr="00567FF7">
                    <w:rPr>
                      <w:rFonts w:cs="Calibri"/>
                    </w:rPr>
                    <w:t>A) Al</w:t>
                  </w:r>
                  <w:r w:rsidRPr="00567FF7">
                    <w:rPr>
                      <w:rFonts w:cs="Calibri"/>
                      <w:vertAlign w:val="subscript"/>
                    </w:rPr>
                    <w:t>2</w:t>
                  </w:r>
                  <w:r w:rsidRPr="00567FF7">
                    <w:rPr>
                      <w:rFonts w:cs="Calibri"/>
                    </w:rPr>
                    <w:t>S</w:t>
                  </w:r>
                  <w:r w:rsidRPr="00567FF7">
                    <w:rPr>
                      <w:rFonts w:cs="Calibri"/>
                      <w:vertAlign w:val="subscript"/>
                    </w:rPr>
                    <w:t>3</w:t>
                  </w:r>
                  <w:r w:rsidRPr="00567FF7">
                    <w:rPr>
                      <w:rFonts w:cs="Calibri"/>
                    </w:rPr>
                    <w:t xml:space="preserve">                     B)Al</w:t>
                  </w:r>
                  <w:r w:rsidRPr="00567FF7">
                    <w:rPr>
                      <w:rFonts w:cs="Calibri"/>
                      <w:vertAlign w:val="subscript"/>
                    </w:rPr>
                    <w:t>5</w:t>
                  </w:r>
                  <w:r w:rsidRPr="00567FF7">
                    <w:rPr>
                      <w:rFonts w:cs="Calibri"/>
                    </w:rPr>
                    <w:t>S</w:t>
                  </w:r>
                  <w:r w:rsidRPr="00567FF7">
                    <w:rPr>
                      <w:rFonts w:cs="Calibri"/>
                      <w:vertAlign w:val="subscript"/>
                    </w:rPr>
                    <w:t>6</w:t>
                  </w:r>
                  <w:r w:rsidRPr="00567FF7">
                    <w:rPr>
                      <w:rFonts w:cs="Calibri"/>
                    </w:rPr>
                    <w:t xml:space="preserve">                    C) Al</w:t>
                  </w:r>
                  <w:r w:rsidRPr="00567FF7">
                    <w:rPr>
                      <w:rFonts w:cs="Calibri"/>
                      <w:vertAlign w:val="subscript"/>
                    </w:rPr>
                    <w:t>3</w:t>
                  </w:r>
                  <w:r w:rsidRPr="00567FF7">
                    <w:rPr>
                      <w:rFonts w:cs="Calibri"/>
                    </w:rPr>
                    <w:t>S</w:t>
                  </w:r>
                  <w:r w:rsidRPr="00567FF7">
                    <w:rPr>
                      <w:rFonts w:cs="Calibri"/>
                      <w:vertAlign w:val="subscript"/>
                    </w:rPr>
                    <w:t>2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  <w:vertAlign w:val="subscript"/>
                    </w:rPr>
                  </w:pPr>
                  <w:r w:rsidRPr="00567FF7">
                    <w:rPr>
                      <w:rFonts w:cs="Calibri"/>
                    </w:rPr>
                    <w:t xml:space="preserve">                D)Al</w:t>
                  </w:r>
                  <w:r w:rsidRPr="00567FF7">
                    <w:rPr>
                      <w:rFonts w:cs="Calibri"/>
                      <w:vertAlign w:val="subscript"/>
                    </w:rPr>
                    <w:t>2</w:t>
                  </w:r>
                  <w:r w:rsidRPr="00567FF7">
                    <w:rPr>
                      <w:rFonts w:cs="Calibri"/>
                    </w:rPr>
                    <w:t>S</w:t>
                  </w:r>
                  <w:r w:rsidRPr="00567FF7">
                    <w:rPr>
                      <w:rFonts w:cs="Calibri"/>
                      <w:vertAlign w:val="subscript"/>
                    </w:rPr>
                    <w:t>4</w:t>
                  </w:r>
                  <w:r w:rsidRPr="00567FF7">
                    <w:rPr>
                      <w:rFonts w:cs="Calibri"/>
                    </w:rPr>
                    <w:t xml:space="preserve">                   E)Al</w:t>
                  </w:r>
                  <w:r w:rsidRPr="00567FF7">
                    <w:rPr>
                      <w:rFonts w:cs="Calibri"/>
                      <w:vertAlign w:val="subscript"/>
                    </w:rPr>
                    <w:t>3</w:t>
                  </w:r>
                  <w:r w:rsidRPr="00567FF7">
                    <w:rPr>
                      <w:rFonts w:cs="Calibri"/>
                    </w:rPr>
                    <w:t>S</w:t>
                  </w:r>
                  <w:r w:rsidRPr="00567FF7">
                    <w:rPr>
                      <w:rFonts w:cs="Calibri"/>
                      <w:vertAlign w:val="subscript"/>
                    </w:rPr>
                    <w:t>3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B46BC5" w:rsidTr="00567FF7">
              <w:trPr>
                <w:trHeight w:val="1852"/>
              </w:trPr>
              <w:tc>
                <w:tcPr>
                  <w:tcW w:w="561" w:type="dxa"/>
                </w:tcPr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  <w:b/>
                    </w:rPr>
                  </w:pPr>
                  <w:r w:rsidRPr="00567FF7">
                    <w:rPr>
                      <w:rFonts w:cs="Calibri"/>
                      <w:b/>
                    </w:rPr>
                    <w:t>12)</w:t>
                  </w:r>
                </w:p>
              </w:tc>
              <w:tc>
                <w:tcPr>
                  <w:tcW w:w="4106" w:type="dxa"/>
                </w:tcPr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  <w:b/>
                      <w:u w:val="single"/>
                    </w:rPr>
                  </w:pPr>
                  <w:r w:rsidRPr="00567FF7">
                    <w:rPr>
                      <w:rFonts w:cs="Calibri"/>
                    </w:rPr>
                    <w:t xml:space="preserve">Aşağıdakilerden hangisi ilk bulunan maddelerden birisi </w:t>
                  </w:r>
                  <w:r w:rsidRPr="00567FF7">
                    <w:rPr>
                      <w:rFonts w:cs="Calibri"/>
                      <w:b/>
                      <w:u w:val="single"/>
                    </w:rPr>
                    <w:t>değildir?</w:t>
                  </w:r>
                  <w:r w:rsidRPr="00567FF7">
                    <w:rPr>
                      <w:rFonts w:cs="Calibri"/>
                      <w:b/>
                    </w:rPr>
                    <w:t>(4p.)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  <w:r w:rsidRPr="00567FF7">
                    <w:rPr>
                      <w:rFonts w:cs="Calibri"/>
                    </w:rPr>
                    <w:t>A)Demir                   B)Tunç                   C)Bakır</w:t>
                  </w: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framePr w:hSpace="141" w:wrap="around" w:vAnchor="text" w:hAnchor="margin" w:y="-272"/>
                    <w:spacing w:after="0" w:line="240" w:lineRule="auto"/>
                    <w:rPr>
                      <w:rFonts w:cs="Calibri"/>
                    </w:rPr>
                  </w:pPr>
                  <w:r w:rsidRPr="00567FF7">
                    <w:rPr>
                      <w:rFonts w:cs="Calibri"/>
                    </w:rPr>
                    <w:t xml:space="preserve">              D) Altın                E)Oksijen</w:t>
                  </w:r>
                </w:p>
              </w:tc>
              <w:tc>
                <w:tcPr>
                  <w:tcW w:w="566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b/>
                    </w:rPr>
                  </w:pPr>
                  <w:r w:rsidRPr="00567FF7">
                    <w:rPr>
                      <w:rFonts w:cs="Calibri"/>
                      <w:b/>
                    </w:rPr>
                    <w:t>13)</w:t>
                  </w:r>
                </w:p>
              </w:tc>
              <w:tc>
                <w:tcPr>
                  <w:tcW w:w="5097" w:type="dxa"/>
                </w:tcPr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  <w:b/>
                      <w:u w:val="single"/>
                    </w:rPr>
                  </w:pPr>
                  <w:r w:rsidRPr="00567FF7">
                    <w:rPr>
                      <w:rFonts w:cs="Calibri"/>
                    </w:rPr>
                    <w:t xml:space="preserve">Aşağıdakilerden hangisi simyacıların bulmak istediği bir madde </w:t>
                  </w:r>
                  <w:r w:rsidRPr="00567FF7">
                    <w:rPr>
                      <w:rFonts w:cs="Calibri"/>
                      <w:b/>
                      <w:u w:val="single"/>
                    </w:rPr>
                    <w:t>olamaz?</w:t>
                  </w:r>
                  <w:r w:rsidRPr="00567FF7">
                    <w:rPr>
                      <w:rFonts w:cs="Calibri"/>
                      <w:b/>
                    </w:rPr>
                    <w:t xml:space="preserve"> (4p.)</w:t>
                  </w:r>
                </w:p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</w:rPr>
                  </w:pPr>
                  <w:r w:rsidRPr="00567FF7">
                    <w:rPr>
                      <w:rFonts w:cs="Calibri"/>
                    </w:rPr>
                    <w:t xml:space="preserve">A)Ab-ı Hayat                B)Altın            C)Filozof Taşı </w:t>
                  </w:r>
                </w:p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</w:rPr>
                  </w:pPr>
                </w:p>
                <w:p w:rsidR="00B46BC5" w:rsidRPr="00567FF7" w:rsidRDefault="00B46BC5" w:rsidP="00567FF7">
                  <w:pPr>
                    <w:spacing w:after="0" w:line="240" w:lineRule="auto"/>
                    <w:rPr>
                      <w:rFonts w:cs="Calibri"/>
                    </w:rPr>
                  </w:pPr>
                  <w:r w:rsidRPr="00567FF7">
                    <w:rPr>
                      <w:rFonts w:cs="Calibri"/>
                    </w:rPr>
                    <w:t xml:space="preserve">            D)Sodyum              E)Sonsuzluk İksiri</w:t>
                  </w:r>
                </w:p>
              </w:tc>
            </w:tr>
          </w:tbl>
          <w:p w:rsidR="00B46BC5" w:rsidRDefault="00B46BC5" w:rsidP="00011B01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B46BC5" w:rsidRPr="00545F6C" w:rsidRDefault="00B46BC5" w:rsidP="00E626E8">
      <w:pPr>
        <w:spacing w:after="0" w:line="240" w:lineRule="auto"/>
        <w:ind w:left="7080"/>
        <w:rPr>
          <w:rFonts w:cs="Calibri"/>
          <w:sz w:val="24"/>
          <w:szCs w:val="24"/>
        </w:rPr>
      </w:pPr>
      <w:hyperlink r:id="rId7" w:history="1">
        <w:r>
          <w:rPr>
            <w:rStyle w:val="Hyperlink"/>
          </w:rPr>
          <w:t>http://www.sorubak.com/</w:t>
        </w:r>
      </w:hyperlink>
    </w:p>
    <w:sectPr w:rsidR="00B46BC5" w:rsidRPr="00545F6C" w:rsidSect="00D47103">
      <w:headerReference w:type="default" r:id="rId8"/>
      <w:footerReference w:type="default" r:id="rId9"/>
      <w:pgSz w:w="11906" w:h="16838"/>
      <w:pgMar w:top="709" w:right="566" w:bottom="709" w:left="709" w:header="708" w:footer="4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BC5" w:rsidRDefault="00B46BC5" w:rsidP="005810CA">
      <w:pPr>
        <w:spacing w:after="0" w:line="240" w:lineRule="auto"/>
      </w:pPr>
      <w:r>
        <w:separator/>
      </w:r>
    </w:p>
  </w:endnote>
  <w:endnote w:type="continuationSeparator" w:id="0">
    <w:p w:rsidR="00B46BC5" w:rsidRDefault="00B46BC5" w:rsidP="00581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Semi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Opt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C5" w:rsidRDefault="00B46BC5" w:rsidP="00507287">
    <w:pPr>
      <w:pStyle w:val="Footer"/>
      <w:jc w:val="center"/>
      <w:rPr>
        <w:rFonts w:cs="Calibri"/>
        <w:b/>
        <w:color w:val="000000"/>
        <w:sz w:val="20"/>
        <w:szCs w:val="20"/>
      </w:rPr>
    </w:pPr>
    <w:r>
      <w:rPr>
        <w:rFonts w:cs="Calibri"/>
        <w:b/>
        <w:color w:val="000000"/>
        <w:sz w:val="20"/>
        <w:szCs w:val="20"/>
      </w:rPr>
      <w:t>…………………..</w:t>
    </w:r>
    <w:r w:rsidRPr="00D47103">
      <w:rPr>
        <w:rFonts w:cs="Calibri"/>
        <w:b/>
        <w:color w:val="000000"/>
        <w:sz w:val="20"/>
        <w:szCs w:val="20"/>
      </w:rPr>
      <w:t xml:space="preserve"> ANADOLU LİSESİ, </w:t>
    </w:r>
  </w:p>
  <w:p w:rsidR="00B46BC5" w:rsidRPr="00D47103" w:rsidRDefault="00B46BC5" w:rsidP="00507287">
    <w:pPr>
      <w:pStyle w:val="Footer"/>
      <w:jc w:val="center"/>
      <w:rPr>
        <w:rFonts w:cs="Calibri"/>
        <w:b/>
        <w:color w:val="000000"/>
        <w:sz w:val="20"/>
        <w:szCs w:val="20"/>
      </w:rPr>
    </w:pPr>
    <w:r>
      <w:rPr>
        <w:rFonts w:cs="Calibri"/>
        <w:b/>
        <w:color w:val="000000"/>
        <w:sz w:val="20"/>
        <w:szCs w:val="20"/>
      </w:rPr>
      <w:t>2015-2016</w:t>
    </w:r>
    <w:r w:rsidRPr="00D47103">
      <w:rPr>
        <w:rFonts w:cs="Calibri"/>
        <w:b/>
        <w:color w:val="000000"/>
        <w:sz w:val="20"/>
        <w:szCs w:val="20"/>
      </w:rPr>
      <w:t xml:space="preserve">EĞİTİM VE ÖĞRETİM YILI, 9.SINIF KİMYA DERSİ, 1. DÖNEM </w:t>
    </w:r>
    <w:r>
      <w:rPr>
        <w:rFonts w:cs="Calibri"/>
        <w:b/>
        <w:color w:val="000000"/>
        <w:sz w:val="20"/>
        <w:szCs w:val="20"/>
      </w:rPr>
      <w:t>A GRUBU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BC5" w:rsidRDefault="00B46BC5" w:rsidP="005810CA">
      <w:pPr>
        <w:spacing w:after="0" w:line="240" w:lineRule="auto"/>
      </w:pPr>
      <w:r>
        <w:separator/>
      </w:r>
    </w:p>
  </w:footnote>
  <w:footnote w:type="continuationSeparator" w:id="0">
    <w:p w:rsidR="00B46BC5" w:rsidRDefault="00B46BC5" w:rsidP="00581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C5" w:rsidRDefault="00B46BC5">
    <w:pPr>
      <w:pStyle w:val="Header"/>
    </w:pPr>
  </w:p>
  <w:p w:rsidR="00B46BC5" w:rsidRDefault="00B46B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1557"/>
    <w:multiLevelType w:val="hybridMultilevel"/>
    <w:tmpl w:val="B49684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320775"/>
    <w:multiLevelType w:val="hybridMultilevel"/>
    <w:tmpl w:val="F8B00812"/>
    <w:lvl w:ilvl="0" w:tplc="ECB69D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57D27C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7FA5E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7F6BB6"/>
    <w:multiLevelType w:val="hybridMultilevel"/>
    <w:tmpl w:val="D714A350"/>
    <w:lvl w:ilvl="0" w:tplc="D53E6C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34161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30FA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281F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2EB6D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92C24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14DE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8474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EF03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5C41FB"/>
    <w:multiLevelType w:val="hybridMultilevel"/>
    <w:tmpl w:val="03647F9E"/>
    <w:lvl w:ilvl="0" w:tplc="31D4026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D82AEA"/>
    <w:multiLevelType w:val="hybridMultilevel"/>
    <w:tmpl w:val="193437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4D100B"/>
    <w:multiLevelType w:val="hybridMultilevel"/>
    <w:tmpl w:val="14FED8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9C649E"/>
    <w:multiLevelType w:val="hybridMultilevel"/>
    <w:tmpl w:val="A148DAF2"/>
    <w:lvl w:ilvl="0" w:tplc="3F945B28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4D0115"/>
    <w:multiLevelType w:val="hybridMultilevel"/>
    <w:tmpl w:val="EFECF97A"/>
    <w:lvl w:ilvl="0" w:tplc="58E6075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8D7216"/>
    <w:multiLevelType w:val="hybridMultilevel"/>
    <w:tmpl w:val="C86A164E"/>
    <w:lvl w:ilvl="0" w:tplc="041F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4FC04229"/>
    <w:multiLevelType w:val="hybridMultilevel"/>
    <w:tmpl w:val="B9520AAC"/>
    <w:lvl w:ilvl="0" w:tplc="172AEA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48200F"/>
    <w:multiLevelType w:val="hybridMultilevel"/>
    <w:tmpl w:val="CF4C0D6E"/>
    <w:lvl w:ilvl="0" w:tplc="EC588B9E"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5F72BB"/>
    <w:multiLevelType w:val="hybridMultilevel"/>
    <w:tmpl w:val="A5F67F9C"/>
    <w:lvl w:ilvl="0" w:tplc="F5183A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34B8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ECF5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B824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7AC0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886C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28A4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6CAC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A6E2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A60006"/>
    <w:multiLevelType w:val="hybridMultilevel"/>
    <w:tmpl w:val="3C1676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6538F9"/>
    <w:multiLevelType w:val="hybridMultilevel"/>
    <w:tmpl w:val="1088731A"/>
    <w:lvl w:ilvl="0" w:tplc="A15A93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5B52497"/>
    <w:multiLevelType w:val="hybridMultilevel"/>
    <w:tmpl w:val="C74432CA"/>
    <w:lvl w:ilvl="0" w:tplc="E39C83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1E108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D088F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0E65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581F8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B4AC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9A8FD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BC6DD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873B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0E6542"/>
    <w:multiLevelType w:val="hybridMultilevel"/>
    <w:tmpl w:val="B6A09244"/>
    <w:lvl w:ilvl="0" w:tplc="D6B0B4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3CD7C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F237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32C2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EEE49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EA23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45C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1413F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2B8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7A373B"/>
    <w:multiLevelType w:val="multilevel"/>
    <w:tmpl w:val="3C2A903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-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3600" w:hanging="108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798063A5"/>
    <w:multiLevelType w:val="hybridMultilevel"/>
    <w:tmpl w:val="D730D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A781AD3"/>
    <w:multiLevelType w:val="hybridMultilevel"/>
    <w:tmpl w:val="779C2F78"/>
    <w:lvl w:ilvl="0" w:tplc="B658F7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057758"/>
    <w:multiLevelType w:val="hybridMultilevel"/>
    <w:tmpl w:val="8FD0BCC8"/>
    <w:lvl w:ilvl="0" w:tplc="C068E8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C7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F8CB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6C79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8E0D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3E6C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207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5486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C2D3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18"/>
  </w:num>
  <w:num w:numId="5">
    <w:abstractNumId w:val="8"/>
  </w:num>
  <w:num w:numId="6">
    <w:abstractNumId w:val="17"/>
  </w:num>
  <w:num w:numId="7">
    <w:abstractNumId w:val="5"/>
  </w:num>
  <w:num w:numId="8">
    <w:abstractNumId w:val="12"/>
  </w:num>
  <w:num w:numId="9">
    <w:abstractNumId w:val="9"/>
  </w:num>
  <w:num w:numId="10">
    <w:abstractNumId w:val="1"/>
  </w:num>
  <w:num w:numId="11">
    <w:abstractNumId w:val="16"/>
  </w:num>
  <w:num w:numId="12">
    <w:abstractNumId w:val="3"/>
  </w:num>
  <w:num w:numId="13">
    <w:abstractNumId w:val="19"/>
  </w:num>
  <w:num w:numId="14">
    <w:abstractNumId w:val="14"/>
  </w:num>
  <w:num w:numId="15">
    <w:abstractNumId w:val="10"/>
  </w:num>
  <w:num w:numId="16">
    <w:abstractNumId w:val="2"/>
  </w:num>
  <w:num w:numId="17">
    <w:abstractNumId w:val="11"/>
  </w:num>
  <w:num w:numId="18">
    <w:abstractNumId w:val="15"/>
  </w:num>
  <w:num w:numId="19">
    <w:abstractNumId w:val="7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0CA"/>
    <w:rsid w:val="00000453"/>
    <w:rsid w:val="00006E70"/>
    <w:rsid w:val="00011B01"/>
    <w:rsid w:val="00015C42"/>
    <w:rsid w:val="00021F8E"/>
    <w:rsid w:val="00031E40"/>
    <w:rsid w:val="00032160"/>
    <w:rsid w:val="00042663"/>
    <w:rsid w:val="00045640"/>
    <w:rsid w:val="00047CF4"/>
    <w:rsid w:val="00053F0E"/>
    <w:rsid w:val="000549DF"/>
    <w:rsid w:val="0006143C"/>
    <w:rsid w:val="00064433"/>
    <w:rsid w:val="000670F3"/>
    <w:rsid w:val="000867FC"/>
    <w:rsid w:val="000951B8"/>
    <w:rsid w:val="00096FDE"/>
    <w:rsid w:val="000A7FB4"/>
    <w:rsid w:val="000B0C2A"/>
    <w:rsid w:val="000B48B1"/>
    <w:rsid w:val="000C45CD"/>
    <w:rsid w:val="000C6DEF"/>
    <w:rsid w:val="000C77B8"/>
    <w:rsid w:val="000D08EC"/>
    <w:rsid w:val="000D389E"/>
    <w:rsid w:val="000D4785"/>
    <w:rsid w:val="000D6391"/>
    <w:rsid w:val="000D65B1"/>
    <w:rsid w:val="000D7D0E"/>
    <w:rsid w:val="000E55BB"/>
    <w:rsid w:val="000F0CA8"/>
    <w:rsid w:val="000F23D2"/>
    <w:rsid w:val="00101B0A"/>
    <w:rsid w:val="00103649"/>
    <w:rsid w:val="00107140"/>
    <w:rsid w:val="0011225D"/>
    <w:rsid w:val="00114175"/>
    <w:rsid w:val="00131C25"/>
    <w:rsid w:val="00135927"/>
    <w:rsid w:val="0014286A"/>
    <w:rsid w:val="00146631"/>
    <w:rsid w:val="00157ACD"/>
    <w:rsid w:val="001630E6"/>
    <w:rsid w:val="00163CA5"/>
    <w:rsid w:val="00170695"/>
    <w:rsid w:val="00181101"/>
    <w:rsid w:val="001812AA"/>
    <w:rsid w:val="00184E7D"/>
    <w:rsid w:val="00191B5A"/>
    <w:rsid w:val="0019286C"/>
    <w:rsid w:val="00195B69"/>
    <w:rsid w:val="00195EB3"/>
    <w:rsid w:val="00197D3A"/>
    <w:rsid w:val="001A023C"/>
    <w:rsid w:val="001A5520"/>
    <w:rsid w:val="001B06E0"/>
    <w:rsid w:val="001B2D48"/>
    <w:rsid w:val="001B75C1"/>
    <w:rsid w:val="001C451E"/>
    <w:rsid w:val="001C66C4"/>
    <w:rsid w:val="001D1D5C"/>
    <w:rsid w:val="001E0009"/>
    <w:rsid w:val="001E2659"/>
    <w:rsid w:val="001E3F5C"/>
    <w:rsid w:val="001E62E1"/>
    <w:rsid w:val="001E77C8"/>
    <w:rsid w:val="001F00B7"/>
    <w:rsid w:val="001F35B3"/>
    <w:rsid w:val="00201E7D"/>
    <w:rsid w:val="00203357"/>
    <w:rsid w:val="002059F7"/>
    <w:rsid w:val="002078D9"/>
    <w:rsid w:val="00220B24"/>
    <w:rsid w:val="00220FC1"/>
    <w:rsid w:val="002223F0"/>
    <w:rsid w:val="0022358F"/>
    <w:rsid w:val="00223E9A"/>
    <w:rsid w:val="00225163"/>
    <w:rsid w:val="0023646F"/>
    <w:rsid w:val="00237779"/>
    <w:rsid w:val="0024300A"/>
    <w:rsid w:val="00244729"/>
    <w:rsid w:val="00244E9F"/>
    <w:rsid w:val="0024698D"/>
    <w:rsid w:val="00251DE5"/>
    <w:rsid w:val="00255ABB"/>
    <w:rsid w:val="00256F9F"/>
    <w:rsid w:val="00264755"/>
    <w:rsid w:val="002747F1"/>
    <w:rsid w:val="00277D8E"/>
    <w:rsid w:val="00287160"/>
    <w:rsid w:val="002915EA"/>
    <w:rsid w:val="00292E45"/>
    <w:rsid w:val="00296EBC"/>
    <w:rsid w:val="002A3E9E"/>
    <w:rsid w:val="002A5561"/>
    <w:rsid w:val="002A6A56"/>
    <w:rsid w:val="002B1E85"/>
    <w:rsid w:val="002B46D0"/>
    <w:rsid w:val="002C3343"/>
    <w:rsid w:val="002C47F7"/>
    <w:rsid w:val="002C4F9D"/>
    <w:rsid w:val="002C5242"/>
    <w:rsid w:val="002D5B88"/>
    <w:rsid w:val="002D6A56"/>
    <w:rsid w:val="002D6B1F"/>
    <w:rsid w:val="002D7952"/>
    <w:rsid w:val="002D7F33"/>
    <w:rsid w:val="002E27F9"/>
    <w:rsid w:val="002E436F"/>
    <w:rsid w:val="002F4D7D"/>
    <w:rsid w:val="002F56AE"/>
    <w:rsid w:val="00303E17"/>
    <w:rsid w:val="0030602B"/>
    <w:rsid w:val="00307769"/>
    <w:rsid w:val="00312629"/>
    <w:rsid w:val="00312956"/>
    <w:rsid w:val="0032655B"/>
    <w:rsid w:val="00330B5B"/>
    <w:rsid w:val="00342845"/>
    <w:rsid w:val="003473AA"/>
    <w:rsid w:val="00353806"/>
    <w:rsid w:val="00355508"/>
    <w:rsid w:val="00355FAE"/>
    <w:rsid w:val="00357217"/>
    <w:rsid w:val="003656FA"/>
    <w:rsid w:val="00365AB4"/>
    <w:rsid w:val="00377F25"/>
    <w:rsid w:val="0038366C"/>
    <w:rsid w:val="003864F1"/>
    <w:rsid w:val="003917A7"/>
    <w:rsid w:val="00392A92"/>
    <w:rsid w:val="003A08E2"/>
    <w:rsid w:val="003A312B"/>
    <w:rsid w:val="003A44CE"/>
    <w:rsid w:val="003A7702"/>
    <w:rsid w:val="003B4CB8"/>
    <w:rsid w:val="003D48A3"/>
    <w:rsid w:val="003D76D6"/>
    <w:rsid w:val="003E1ABD"/>
    <w:rsid w:val="003E496C"/>
    <w:rsid w:val="003E6039"/>
    <w:rsid w:val="003E7BCA"/>
    <w:rsid w:val="003F4F5B"/>
    <w:rsid w:val="003F62D3"/>
    <w:rsid w:val="003F7EC7"/>
    <w:rsid w:val="0040359B"/>
    <w:rsid w:val="00407873"/>
    <w:rsid w:val="004138D4"/>
    <w:rsid w:val="00414287"/>
    <w:rsid w:val="004167A5"/>
    <w:rsid w:val="004262FE"/>
    <w:rsid w:val="00436E8E"/>
    <w:rsid w:val="004539C9"/>
    <w:rsid w:val="00461EEA"/>
    <w:rsid w:val="0046350A"/>
    <w:rsid w:val="00465270"/>
    <w:rsid w:val="00471F58"/>
    <w:rsid w:val="004731D1"/>
    <w:rsid w:val="0048143B"/>
    <w:rsid w:val="00484098"/>
    <w:rsid w:val="00487D4C"/>
    <w:rsid w:val="004911A4"/>
    <w:rsid w:val="00492DAF"/>
    <w:rsid w:val="00495D34"/>
    <w:rsid w:val="004B1457"/>
    <w:rsid w:val="004B32E2"/>
    <w:rsid w:val="004B6935"/>
    <w:rsid w:val="004C0B4D"/>
    <w:rsid w:val="004C299F"/>
    <w:rsid w:val="004C465D"/>
    <w:rsid w:val="004D06ED"/>
    <w:rsid w:val="004D5797"/>
    <w:rsid w:val="004D7B7C"/>
    <w:rsid w:val="004E42CC"/>
    <w:rsid w:val="004E45FB"/>
    <w:rsid w:val="004F0929"/>
    <w:rsid w:val="004F206D"/>
    <w:rsid w:val="004F23DF"/>
    <w:rsid w:val="00501A43"/>
    <w:rsid w:val="0050377B"/>
    <w:rsid w:val="005061FD"/>
    <w:rsid w:val="00507287"/>
    <w:rsid w:val="00511A47"/>
    <w:rsid w:val="005215C8"/>
    <w:rsid w:val="005223ED"/>
    <w:rsid w:val="005227F0"/>
    <w:rsid w:val="005258E6"/>
    <w:rsid w:val="00532B7A"/>
    <w:rsid w:val="00542093"/>
    <w:rsid w:val="00543BC3"/>
    <w:rsid w:val="00545F6C"/>
    <w:rsid w:val="00566CAB"/>
    <w:rsid w:val="00567FF7"/>
    <w:rsid w:val="005810CA"/>
    <w:rsid w:val="0058257E"/>
    <w:rsid w:val="00584625"/>
    <w:rsid w:val="005859E7"/>
    <w:rsid w:val="005926CD"/>
    <w:rsid w:val="00596930"/>
    <w:rsid w:val="005A2210"/>
    <w:rsid w:val="005A32D0"/>
    <w:rsid w:val="005A465D"/>
    <w:rsid w:val="005A4782"/>
    <w:rsid w:val="005A6447"/>
    <w:rsid w:val="005B3D55"/>
    <w:rsid w:val="005C0162"/>
    <w:rsid w:val="005C1712"/>
    <w:rsid w:val="005C45A5"/>
    <w:rsid w:val="005C51A5"/>
    <w:rsid w:val="005C7C9D"/>
    <w:rsid w:val="005D133F"/>
    <w:rsid w:val="005D1BA0"/>
    <w:rsid w:val="005D5633"/>
    <w:rsid w:val="005D7548"/>
    <w:rsid w:val="005E7A9A"/>
    <w:rsid w:val="005F3919"/>
    <w:rsid w:val="005F63EC"/>
    <w:rsid w:val="006024CF"/>
    <w:rsid w:val="00611160"/>
    <w:rsid w:val="0061122B"/>
    <w:rsid w:val="0061406C"/>
    <w:rsid w:val="00614A1C"/>
    <w:rsid w:val="00625C18"/>
    <w:rsid w:val="006314F2"/>
    <w:rsid w:val="00634EDA"/>
    <w:rsid w:val="00645BAA"/>
    <w:rsid w:val="0064689F"/>
    <w:rsid w:val="006531B4"/>
    <w:rsid w:val="00656690"/>
    <w:rsid w:val="00660D30"/>
    <w:rsid w:val="006617F5"/>
    <w:rsid w:val="00662601"/>
    <w:rsid w:val="00663643"/>
    <w:rsid w:val="00663BE0"/>
    <w:rsid w:val="00666B2C"/>
    <w:rsid w:val="006701FC"/>
    <w:rsid w:val="00670FB6"/>
    <w:rsid w:val="0068395A"/>
    <w:rsid w:val="0068527A"/>
    <w:rsid w:val="00696E43"/>
    <w:rsid w:val="00697424"/>
    <w:rsid w:val="006976EB"/>
    <w:rsid w:val="006A087D"/>
    <w:rsid w:val="006A10B4"/>
    <w:rsid w:val="006A55BB"/>
    <w:rsid w:val="006B040F"/>
    <w:rsid w:val="006B274D"/>
    <w:rsid w:val="006B4F54"/>
    <w:rsid w:val="006B691F"/>
    <w:rsid w:val="006C3C14"/>
    <w:rsid w:val="006C43CD"/>
    <w:rsid w:val="006D21A3"/>
    <w:rsid w:val="006D3A41"/>
    <w:rsid w:val="006D45B2"/>
    <w:rsid w:val="006D4F3A"/>
    <w:rsid w:val="006D5C85"/>
    <w:rsid w:val="006D5E82"/>
    <w:rsid w:val="006E01F8"/>
    <w:rsid w:val="007012C1"/>
    <w:rsid w:val="00704D3B"/>
    <w:rsid w:val="00704D9E"/>
    <w:rsid w:val="00710A37"/>
    <w:rsid w:val="00710B9F"/>
    <w:rsid w:val="0071372F"/>
    <w:rsid w:val="007241DF"/>
    <w:rsid w:val="0073152E"/>
    <w:rsid w:val="00732883"/>
    <w:rsid w:val="00735F16"/>
    <w:rsid w:val="00742004"/>
    <w:rsid w:val="007456CE"/>
    <w:rsid w:val="007464EE"/>
    <w:rsid w:val="00755E6C"/>
    <w:rsid w:val="00766876"/>
    <w:rsid w:val="0076710E"/>
    <w:rsid w:val="00767A32"/>
    <w:rsid w:val="00776A97"/>
    <w:rsid w:val="00780531"/>
    <w:rsid w:val="0079226B"/>
    <w:rsid w:val="00795CB4"/>
    <w:rsid w:val="007A18DC"/>
    <w:rsid w:val="007A2AB5"/>
    <w:rsid w:val="007A5245"/>
    <w:rsid w:val="007B283C"/>
    <w:rsid w:val="007B2F82"/>
    <w:rsid w:val="007B4938"/>
    <w:rsid w:val="007B522F"/>
    <w:rsid w:val="007B5371"/>
    <w:rsid w:val="007B6129"/>
    <w:rsid w:val="007B7FFC"/>
    <w:rsid w:val="007C0F63"/>
    <w:rsid w:val="007C1431"/>
    <w:rsid w:val="007D49F0"/>
    <w:rsid w:val="007E1B75"/>
    <w:rsid w:val="007E6063"/>
    <w:rsid w:val="007E612F"/>
    <w:rsid w:val="007E7295"/>
    <w:rsid w:val="007F648A"/>
    <w:rsid w:val="008011F6"/>
    <w:rsid w:val="008021B8"/>
    <w:rsid w:val="00804944"/>
    <w:rsid w:val="00807503"/>
    <w:rsid w:val="008138C5"/>
    <w:rsid w:val="00813EED"/>
    <w:rsid w:val="008157F4"/>
    <w:rsid w:val="00826F1E"/>
    <w:rsid w:val="00832237"/>
    <w:rsid w:val="00833ACE"/>
    <w:rsid w:val="008344D1"/>
    <w:rsid w:val="00836D60"/>
    <w:rsid w:val="00842707"/>
    <w:rsid w:val="008434B5"/>
    <w:rsid w:val="008478B0"/>
    <w:rsid w:val="0086156B"/>
    <w:rsid w:val="00863FD8"/>
    <w:rsid w:val="008648CA"/>
    <w:rsid w:val="00865EF4"/>
    <w:rsid w:val="00866544"/>
    <w:rsid w:val="00871AE8"/>
    <w:rsid w:val="00872445"/>
    <w:rsid w:val="00887D2D"/>
    <w:rsid w:val="00891163"/>
    <w:rsid w:val="00897F43"/>
    <w:rsid w:val="008A635C"/>
    <w:rsid w:val="008B5B97"/>
    <w:rsid w:val="008C0064"/>
    <w:rsid w:val="008C02EC"/>
    <w:rsid w:val="008D5F1A"/>
    <w:rsid w:val="008D7054"/>
    <w:rsid w:val="008D78B7"/>
    <w:rsid w:val="008E0697"/>
    <w:rsid w:val="008E634D"/>
    <w:rsid w:val="008F586F"/>
    <w:rsid w:val="008F696B"/>
    <w:rsid w:val="0090083F"/>
    <w:rsid w:val="00906479"/>
    <w:rsid w:val="00907CBB"/>
    <w:rsid w:val="0091563B"/>
    <w:rsid w:val="00945ACB"/>
    <w:rsid w:val="009460BE"/>
    <w:rsid w:val="00960EE4"/>
    <w:rsid w:val="009723D6"/>
    <w:rsid w:val="00973297"/>
    <w:rsid w:val="009757A8"/>
    <w:rsid w:val="00986689"/>
    <w:rsid w:val="0099622A"/>
    <w:rsid w:val="009A0529"/>
    <w:rsid w:val="009B1DDC"/>
    <w:rsid w:val="009C15F9"/>
    <w:rsid w:val="009C4957"/>
    <w:rsid w:val="009C74D7"/>
    <w:rsid w:val="009D0641"/>
    <w:rsid w:val="009D2485"/>
    <w:rsid w:val="009D40C8"/>
    <w:rsid w:val="009D65C5"/>
    <w:rsid w:val="009F15DA"/>
    <w:rsid w:val="009F1824"/>
    <w:rsid w:val="009F5E5D"/>
    <w:rsid w:val="009F6D61"/>
    <w:rsid w:val="009F6DDF"/>
    <w:rsid w:val="00A0291D"/>
    <w:rsid w:val="00A03CE1"/>
    <w:rsid w:val="00A13577"/>
    <w:rsid w:val="00A26B79"/>
    <w:rsid w:val="00A30DA9"/>
    <w:rsid w:val="00A320FA"/>
    <w:rsid w:val="00A334CE"/>
    <w:rsid w:val="00A34224"/>
    <w:rsid w:val="00A403E7"/>
    <w:rsid w:val="00A4434E"/>
    <w:rsid w:val="00A452DC"/>
    <w:rsid w:val="00A465F9"/>
    <w:rsid w:val="00A474DB"/>
    <w:rsid w:val="00A55828"/>
    <w:rsid w:val="00A566C1"/>
    <w:rsid w:val="00A651CB"/>
    <w:rsid w:val="00A73E1D"/>
    <w:rsid w:val="00A74218"/>
    <w:rsid w:val="00A744F3"/>
    <w:rsid w:val="00A747ED"/>
    <w:rsid w:val="00A75B39"/>
    <w:rsid w:val="00A802D7"/>
    <w:rsid w:val="00A8480C"/>
    <w:rsid w:val="00A951DC"/>
    <w:rsid w:val="00A95733"/>
    <w:rsid w:val="00AA168C"/>
    <w:rsid w:val="00AA3AB9"/>
    <w:rsid w:val="00AA405D"/>
    <w:rsid w:val="00AA46C6"/>
    <w:rsid w:val="00AA5242"/>
    <w:rsid w:val="00AA54F2"/>
    <w:rsid w:val="00AB0423"/>
    <w:rsid w:val="00AB5600"/>
    <w:rsid w:val="00AC13F5"/>
    <w:rsid w:val="00AC6066"/>
    <w:rsid w:val="00AD1D77"/>
    <w:rsid w:val="00AD7B97"/>
    <w:rsid w:val="00AE0E76"/>
    <w:rsid w:val="00AE204E"/>
    <w:rsid w:val="00AE503C"/>
    <w:rsid w:val="00AF440F"/>
    <w:rsid w:val="00AF4C7A"/>
    <w:rsid w:val="00AF7E83"/>
    <w:rsid w:val="00B025F9"/>
    <w:rsid w:val="00B03305"/>
    <w:rsid w:val="00B066E9"/>
    <w:rsid w:val="00B0731D"/>
    <w:rsid w:val="00B10009"/>
    <w:rsid w:val="00B131FD"/>
    <w:rsid w:val="00B15CEB"/>
    <w:rsid w:val="00B21662"/>
    <w:rsid w:val="00B23522"/>
    <w:rsid w:val="00B3392B"/>
    <w:rsid w:val="00B34CE9"/>
    <w:rsid w:val="00B44185"/>
    <w:rsid w:val="00B46BC5"/>
    <w:rsid w:val="00B47A34"/>
    <w:rsid w:val="00B509ED"/>
    <w:rsid w:val="00B550B9"/>
    <w:rsid w:val="00B57D95"/>
    <w:rsid w:val="00B64645"/>
    <w:rsid w:val="00B665CE"/>
    <w:rsid w:val="00B74C82"/>
    <w:rsid w:val="00B80F3A"/>
    <w:rsid w:val="00B82887"/>
    <w:rsid w:val="00B927A7"/>
    <w:rsid w:val="00BA1942"/>
    <w:rsid w:val="00BA3E49"/>
    <w:rsid w:val="00BA6E93"/>
    <w:rsid w:val="00BA761E"/>
    <w:rsid w:val="00BB1696"/>
    <w:rsid w:val="00BB4F05"/>
    <w:rsid w:val="00BB5174"/>
    <w:rsid w:val="00BB5775"/>
    <w:rsid w:val="00BB7EEF"/>
    <w:rsid w:val="00BC14AB"/>
    <w:rsid w:val="00BD2C45"/>
    <w:rsid w:val="00BE6DFD"/>
    <w:rsid w:val="00BE74ED"/>
    <w:rsid w:val="00BF5985"/>
    <w:rsid w:val="00BF5A55"/>
    <w:rsid w:val="00C16686"/>
    <w:rsid w:val="00C21556"/>
    <w:rsid w:val="00C25037"/>
    <w:rsid w:val="00C4165F"/>
    <w:rsid w:val="00C41A38"/>
    <w:rsid w:val="00C45C19"/>
    <w:rsid w:val="00C53816"/>
    <w:rsid w:val="00C609E6"/>
    <w:rsid w:val="00C64D9E"/>
    <w:rsid w:val="00C65D1F"/>
    <w:rsid w:val="00C91B9C"/>
    <w:rsid w:val="00CA202C"/>
    <w:rsid w:val="00CB45F4"/>
    <w:rsid w:val="00CB4ED4"/>
    <w:rsid w:val="00CB5B9C"/>
    <w:rsid w:val="00CC1FBE"/>
    <w:rsid w:val="00CD7A98"/>
    <w:rsid w:val="00CD7BEA"/>
    <w:rsid w:val="00CE26F8"/>
    <w:rsid w:val="00CE4421"/>
    <w:rsid w:val="00CF41BA"/>
    <w:rsid w:val="00CF597C"/>
    <w:rsid w:val="00CF5B4B"/>
    <w:rsid w:val="00D00B19"/>
    <w:rsid w:val="00D02717"/>
    <w:rsid w:val="00D10229"/>
    <w:rsid w:val="00D11C9A"/>
    <w:rsid w:val="00D122D4"/>
    <w:rsid w:val="00D15228"/>
    <w:rsid w:val="00D15EC1"/>
    <w:rsid w:val="00D160C0"/>
    <w:rsid w:val="00D2258B"/>
    <w:rsid w:val="00D26676"/>
    <w:rsid w:val="00D26C35"/>
    <w:rsid w:val="00D26FD2"/>
    <w:rsid w:val="00D271A2"/>
    <w:rsid w:val="00D306D9"/>
    <w:rsid w:val="00D33C8A"/>
    <w:rsid w:val="00D366A8"/>
    <w:rsid w:val="00D448AD"/>
    <w:rsid w:val="00D458F0"/>
    <w:rsid w:val="00D47103"/>
    <w:rsid w:val="00D548DF"/>
    <w:rsid w:val="00D5515B"/>
    <w:rsid w:val="00D6094D"/>
    <w:rsid w:val="00D63BDE"/>
    <w:rsid w:val="00D71FCE"/>
    <w:rsid w:val="00D742D6"/>
    <w:rsid w:val="00D74C07"/>
    <w:rsid w:val="00D77DB2"/>
    <w:rsid w:val="00D82582"/>
    <w:rsid w:val="00D84215"/>
    <w:rsid w:val="00D844BE"/>
    <w:rsid w:val="00D927C2"/>
    <w:rsid w:val="00D93231"/>
    <w:rsid w:val="00DA6CDE"/>
    <w:rsid w:val="00DB0DE5"/>
    <w:rsid w:val="00DB1DB7"/>
    <w:rsid w:val="00DB6364"/>
    <w:rsid w:val="00DE6F83"/>
    <w:rsid w:val="00DE7A03"/>
    <w:rsid w:val="00DF1607"/>
    <w:rsid w:val="00DF4AF0"/>
    <w:rsid w:val="00E01AAA"/>
    <w:rsid w:val="00E12645"/>
    <w:rsid w:val="00E130A8"/>
    <w:rsid w:val="00E15086"/>
    <w:rsid w:val="00E20427"/>
    <w:rsid w:val="00E246FB"/>
    <w:rsid w:val="00E322F7"/>
    <w:rsid w:val="00E32C7C"/>
    <w:rsid w:val="00E50170"/>
    <w:rsid w:val="00E5113B"/>
    <w:rsid w:val="00E55428"/>
    <w:rsid w:val="00E56BA0"/>
    <w:rsid w:val="00E61CE9"/>
    <w:rsid w:val="00E626E8"/>
    <w:rsid w:val="00E63A1A"/>
    <w:rsid w:val="00E6423B"/>
    <w:rsid w:val="00E703AC"/>
    <w:rsid w:val="00E71C31"/>
    <w:rsid w:val="00E72B6C"/>
    <w:rsid w:val="00E76882"/>
    <w:rsid w:val="00E820BA"/>
    <w:rsid w:val="00E86A43"/>
    <w:rsid w:val="00E964EB"/>
    <w:rsid w:val="00EA5AD0"/>
    <w:rsid w:val="00EB3C7C"/>
    <w:rsid w:val="00EC0FA9"/>
    <w:rsid w:val="00EC2A63"/>
    <w:rsid w:val="00ED432D"/>
    <w:rsid w:val="00ED6209"/>
    <w:rsid w:val="00EE0CBD"/>
    <w:rsid w:val="00EE2063"/>
    <w:rsid w:val="00EF03F5"/>
    <w:rsid w:val="00EF168A"/>
    <w:rsid w:val="00EF1CA2"/>
    <w:rsid w:val="00EF7DFD"/>
    <w:rsid w:val="00F0575D"/>
    <w:rsid w:val="00F10512"/>
    <w:rsid w:val="00F11014"/>
    <w:rsid w:val="00F13AEE"/>
    <w:rsid w:val="00F222D9"/>
    <w:rsid w:val="00F23FB1"/>
    <w:rsid w:val="00F30081"/>
    <w:rsid w:val="00F35F9C"/>
    <w:rsid w:val="00F409B2"/>
    <w:rsid w:val="00F40C96"/>
    <w:rsid w:val="00F42E28"/>
    <w:rsid w:val="00F641DA"/>
    <w:rsid w:val="00F65CC4"/>
    <w:rsid w:val="00F727B7"/>
    <w:rsid w:val="00F741AE"/>
    <w:rsid w:val="00F74B4D"/>
    <w:rsid w:val="00F82A8A"/>
    <w:rsid w:val="00F83C16"/>
    <w:rsid w:val="00F9235C"/>
    <w:rsid w:val="00F96928"/>
    <w:rsid w:val="00FA394B"/>
    <w:rsid w:val="00FA66C1"/>
    <w:rsid w:val="00FB3C46"/>
    <w:rsid w:val="00FB7BE1"/>
    <w:rsid w:val="00FC4FAC"/>
    <w:rsid w:val="00FD1C65"/>
    <w:rsid w:val="00FD29A7"/>
    <w:rsid w:val="00FD71B6"/>
    <w:rsid w:val="00FE008A"/>
    <w:rsid w:val="00FE1BB6"/>
    <w:rsid w:val="00FE4203"/>
    <w:rsid w:val="00FE52F3"/>
    <w:rsid w:val="00FF3E9F"/>
    <w:rsid w:val="00FF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810C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81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10CA"/>
    <w:rPr>
      <w:rFonts w:cs="Times New Roman"/>
    </w:rPr>
  </w:style>
  <w:style w:type="table" w:styleId="TableGrid">
    <w:name w:val="Table Grid"/>
    <w:basedOn w:val="TableNormal"/>
    <w:uiPriority w:val="99"/>
    <w:rsid w:val="005810C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07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76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ED432D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0867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0D639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96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6255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6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6252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6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6254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6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sinav/uy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614</Words>
  <Characters>3501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BİRSEN</cp:lastModifiedBy>
  <cp:revision>30</cp:revision>
  <dcterms:created xsi:type="dcterms:W3CDTF">2015-01-10T21:48:00Z</dcterms:created>
  <dcterms:modified xsi:type="dcterms:W3CDTF">2015-12-29T20:20:00Z</dcterms:modified>
</cp:coreProperties>
</file>