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968" w:rsidRDefault="00195968" w:rsidP="005559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ADI-SOYADI:                                                  SINIFI-NO:        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2016-2017  EĞİTİM – ÖĞRETİM YILI …. ANADOLU LİSESİ 9. SINIFLAR I. DÖNEM I. ORTAK SINAVI</w:t>
      </w:r>
    </w:p>
    <w:p w:rsidR="00195968" w:rsidRDefault="00195968" w:rsidP="0061268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Soruları paragrafa göre cevaplayınız. (5x4=20p)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Fred’s  wife’s name is Lucy.Fred and Lucy have got three children:two daughters and a son.</w:t>
      </w:r>
      <w:r w:rsidRPr="0061268E">
        <w:rPr>
          <w:rFonts w:ascii="Times New Roman" w:hAnsi="Times New Roman" w:cs="Times New Roman"/>
          <w:sz w:val="24"/>
          <w:szCs w:val="24"/>
        </w:rPr>
        <w:t xml:space="preserve">Their </w:t>
      </w:r>
      <w:r>
        <w:rPr>
          <w:rFonts w:ascii="Times New Roman" w:hAnsi="Times New Roman" w:cs="Times New Roman"/>
          <w:sz w:val="24"/>
          <w:szCs w:val="24"/>
        </w:rPr>
        <w:t xml:space="preserve">daughters’names are Sarah and Susan ; and their son’s name is Bob. </w:t>
      </w:r>
      <w:r w:rsidRPr="0061268E">
        <w:rPr>
          <w:rFonts w:ascii="Times New Roman" w:hAnsi="Times New Roman" w:cs="Times New Roman"/>
          <w:sz w:val="24"/>
          <w:szCs w:val="24"/>
        </w:rPr>
        <w:t>Susan is not married.Sheis single.Sarah’s husband’s name is Harry.Harry and Sarah have got one daughter.Her name is Alice.She is two years old.Bob’s wife’s name is Joan.They have got three children;two boys and a girl.Their daughter’s name is Kitty.She is five years old.Their sons’ names are Bert and Chris.They are ten and twelve.They’ve also got a dog</w:t>
      </w:r>
      <w:r w:rsidRPr="0061268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1268E">
        <w:rPr>
          <w:rFonts w:ascii="Times New Roman" w:hAnsi="Times New Roman" w:cs="Times New Roman"/>
          <w:sz w:val="24"/>
          <w:szCs w:val="24"/>
        </w:rPr>
        <w:t>Itsname is Max.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1. What is Bob’s wife’s name?  -&gt; 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>2. Have they got a cat?              -&gt; 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>3. How old is Alice?                  -&gt; 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>4. Whose wife’s name is Lucy? -&gt; 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 xml:space="preserve">5. </w:t>
      </w:r>
      <w:r w:rsidRPr="0061268E">
        <w:rPr>
          <w:rFonts w:ascii="Times New Roman" w:hAnsi="Times New Roman" w:cs="Times New Roman"/>
          <w:sz w:val="24"/>
          <w:szCs w:val="24"/>
        </w:rPr>
        <w:t>How many children have Fred and Lucy got?</w:t>
      </w:r>
      <w:r>
        <w:rPr>
          <w:rFonts w:ascii="Times New Roman" w:hAnsi="Times New Roman" w:cs="Times New Roman"/>
          <w:sz w:val="24"/>
          <w:szCs w:val="24"/>
        </w:rPr>
        <w:t xml:space="preserve"> -&gt; 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195968" w:rsidRDefault="00195968" w:rsidP="0061268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Cümlelerdeki boşlukları “a” ya da “an” ile doldurunuz. (10x1=10p)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1. There is ...... man at the door.</w:t>
      </w:r>
      <w:r>
        <w:rPr>
          <w:rFonts w:ascii="Times New Roman" w:hAnsi="Times New Roman" w:cs="Times New Roman"/>
          <w:sz w:val="24"/>
          <w:szCs w:val="24"/>
        </w:rPr>
        <w:br/>
        <w:t>2. My father is ...... engineer now.</w:t>
      </w:r>
      <w:r>
        <w:rPr>
          <w:rFonts w:ascii="Times New Roman" w:hAnsi="Times New Roman" w:cs="Times New Roman"/>
          <w:sz w:val="24"/>
          <w:szCs w:val="24"/>
        </w:rPr>
        <w:br/>
        <w:t>3. I need to buy ..... new shirt.</w:t>
      </w:r>
      <w:r>
        <w:rPr>
          <w:rFonts w:ascii="Times New Roman" w:hAnsi="Times New Roman" w:cs="Times New Roman"/>
          <w:sz w:val="24"/>
          <w:szCs w:val="24"/>
        </w:rPr>
        <w:br/>
        <w:t>4. Deniz’s friend gave her ..... present for her birthday.</w:t>
      </w:r>
      <w:r>
        <w:rPr>
          <w:rFonts w:ascii="Times New Roman" w:hAnsi="Times New Roman" w:cs="Times New Roman"/>
          <w:sz w:val="24"/>
          <w:szCs w:val="24"/>
        </w:rPr>
        <w:br/>
        <w:t>6. Could you give me ..... couple of tea?</w:t>
      </w:r>
      <w:r>
        <w:rPr>
          <w:rFonts w:ascii="Times New Roman" w:hAnsi="Times New Roman" w:cs="Times New Roman"/>
          <w:sz w:val="24"/>
          <w:szCs w:val="24"/>
        </w:rPr>
        <w:br/>
        <w:t>7. I will have ..... shower!</w:t>
      </w:r>
      <w:r>
        <w:rPr>
          <w:rFonts w:ascii="Times New Roman" w:hAnsi="Times New Roman" w:cs="Times New Roman"/>
          <w:sz w:val="24"/>
          <w:szCs w:val="24"/>
        </w:rPr>
        <w:br/>
        <w:t>8. She is preparing for ..... exam.</w:t>
      </w:r>
      <w:r>
        <w:rPr>
          <w:rFonts w:ascii="Times New Roman" w:hAnsi="Times New Roman" w:cs="Times New Roman"/>
          <w:sz w:val="24"/>
          <w:szCs w:val="24"/>
        </w:rPr>
        <w:br/>
        <w:t>9. I haven’t read ..... book for ages!</w:t>
      </w:r>
      <w:r>
        <w:rPr>
          <w:rFonts w:ascii="Times New Roman" w:hAnsi="Times New Roman" w:cs="Times New Roman"/>
          <w:sz w:val="24"/>
          <w:szCs w:val="24"/>
        </w:rPr>
        <w:br/>
        <w:t>10. I have not seen such ..... honest person for my lifetime!</w:t>
      </w:r>
    </w:p>
    <w:p w:rsidR="00195968" w:rsidRPr="0061268E" w:rsidRDefault="00195968" w:rsidP="0061268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ifadelerin çoğulsa tekil, tekilse çoğul halini yazınız. (7x2=14p)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</w:p>
    <w:tbl>
      <w:tblPr>
        <w:tblW w:w="87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9"/>
        <w:gridCol w:w="4359"/>
      </w:tblGrid>
      <w:tr w:rsidR="00195968" w:rsidRPr="00352AD0">
        <w:trPr>
          <w:trHeight w:val="304"/>
        </w:trPr>
        <w:tc>
          <w:tcPr>
            <w:tcW w:w="4359" w:type="dxa"/>
          </w:tcPr>
          <w:p w:rsidR="00195968" w:rsidRPr="00352AD0" w:rsidRDefault="00195968" w:rsidP="00352AD0">
            <w:pPr>
              <w:pStyle w:val="NoSpacing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A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TEKİL (SINGULAR)</w:t>
            </w:r>
          </w:p>
        </w:tc>
        <w:tc>
          <w:tcPr>
            <w:tcW w:w="4359" w:type="dxa"/>
          </w:tcPr>
          <w:p w:rsidR="00195968" w:rsidRPr="00352AD0" w:rsidRDefault="00195968" w:rsidP="00352AD0">
            <w:pPr>
              <w:pStyle w:val="NoSpacing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2A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ÇOĞUL (PLURAL)</w:t>
            </w:r>
          </w:p>
        </w:tc>
      </w:tr>
      <w:tr w:rsidR="00195968" w:rsidRPr="00352AD0">
        <w:trPr>
          <w:trHeight w:val="304"/>
        </w:trPr>
        <w:tc>
          <w:tcPr>
            <w:tcW w:w="4359" w:type="dxa"/>
          </w:tcPr>
          <w:p w:rsidR="00195968" w:rsidRPr="00352AD0" w:rsidRDefault="00195968" w:rsidP="00352AD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AD0"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</w:p>
        </w:tc>
        <w:tc>
          <w:tcPr>
            <w:tcW w:w="4359" w:type="dxa"/>
          </w:tcPr>
          <w:p w:rsidR="00195968" w:rsidRPr="00352AD0" w:rsidRDefault="00195968" w:rsidP="000B531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968" w:rsidRPr="00352AD0">
        <w:trPr>
          <w:trHeight w:val="304"/>
        </w:trPr>
        <w:tc>
          <w:tcPr>
            <w:tcW w:w="4359" w:type="dxa"/>
          </w:tcPr>
          <w:p w:rsidR="00195968" w:rsidRPr="00352AD0" w:rsidRDefault="00195968" w:rsidP="00352AD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AD0">
              <w:rPr>
                <w:rFonts w:ascii="Times New Roman" w:hAnsi="Times New Roman" w:cs="Times New Roman"/>
                <w:sz w:val="24"/>
                <w:szCs w:val="24"/>
              </w:rPr>
              <w:t>potato</w:t>
            </w:r>
          </w:p>
        </w:tc>
        <w:tc>
          <w:tcPr>
            <w:tcW w:w="4359" w:type="dxa"/>
          </w:tcPr>
          <w:p w:rsidR="00195968" w:rsidRPr="00352AD0" w:rsidRDefault="00195968" w:rsidP="00352AD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968" w:rsidRPr="00352AD0">
        <w:trPr>
          <w:trHeight w:val="304"/>
        </w:trPr>
        <w:tc>
          <w:tcPr>
            <w:tcW w:w="4359" w:type="dxa"/>
          </w:tcPr>
          <w:p w:rsidR="00195968" w:rsidRPr="00352AD0" w:rsidRDefault="00195968" w:rsidP="000B531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</w:tcPr>
          <w:p w:rsidR="00195968" w:rsidRPr="00352AD0" w:rsidRDefault="00195968" w:rsidP="00352AD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AD0">
              <w:rPr>
                <w:rFonts w:ascii="Times New Roman" w:hAnsi="Times New Roman" w:cs="Times New Roman"/>
                <w:sz w:val="24"/>
                <w:szCs w:val="24"/>
              </w:rPr>
              <w:t>stories</w:t>
            </w:r>
          </w:p>
        </w:tc>
      </w:tr>
      <w:tr w:rsidR="00195968" w:rsidRPr="00352AD0">
        <w:trPr>
          <w:trHeight w:val="304"/>
        </w:trPr>
        <w:tc>
          <w:tcPr>
            <w:tcW w:w="4359" w:type="dxa"/>
          </w:tcPr>
          <w:p w:rsidR="00195968" w:rsidRPr="00352AD0" w:rsidRDefault="00195968" w:rsidP="00352AD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AD0">
              <w:rPr>
                <w:rFonts w:ascii="Times New Roman" w:hAnsi="Times New Roman" w:cs="Times New Roman"/>
                <w:sz w:val="24"/>
                <w:szCs w:val="24"/>
              </w:rPr>
              <w:t>church</w:t>
            </w:r>
          </w:p>
        </w:tc>
        <w:tc>
          <w:tcPr>
            <w:tcW w:w="4359" w:type="dxa"/>
          </w:tcPr>
          <w:p w:rsidR="00195968" w:rsidRPr="00352AD0" w:rsidRDefault="00195968" w:rsidP="000B531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968" w:rsidRPr="00352AD0">
        <w:trPr>
          <w:trHeight w:val="304"/>
        </w:trPr>
        <w:tc>
          <w:tcPr>
            <w:tcW w:w="4359" w:type="dxa"/>
          </w:tcPr>
          <w:p w:rsidR="00195968" w:rsidRPr="00352AD0" w:rsidRDefault="00195968" w:rsidP="000B531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</w:tcPr>
          <w:p w:rsidR="00195968" w:rsidRPr="00352AD0" w:rsidRDefault="00195968" w:rsidP="00352AD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AD0">
              <w:rPr>
                <w:rFonts w:ascii="Times New Roman" w:hAnsi="Times New Roman" w:cs="Times New Roman"/>
                <w:sz w:val="24"/>
                <w:szCs w:val="24"/>
              </w:rPr>
              <w:t>women</w:t>
            </w:r>
          </w:p>
        </w:tc>
      </w:tr>
      <w:tr w:rsidR="00195968" w:rsidRPr="00352AD0">
        <w:trPr>
          <w:trHeight w:val="321"/>
        </w:trPr>
        <w:tc>
          <w:tcPr>
            <w:tcW w:w="4359" w:type="dxa"/>
          </w:tcPr>
          <w:p w:rsidR="00195968" w:rsidRPr="00352AD0" w:rsidRDefault="00195968" w:rsidP="00352AD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AD0">
              <w:rPr>
                <w:rFonts w:ascii="Times New Roman" w:hAnsi="Times New Roman" w:cs="Times New Roman"/>
                <w:sz w:val="24"/>
                <w:szCs w:val="24"/>
              </w:rPr>
              <w:t>fish</w:t>
            </w:r>
          </w:p>
        </w:tc>
        <w:tc>
          <w:tcPr>
            <w:tcW w:w="4359" w:type="dxa"/>
          </w:tcPr>
          <w:p w:rsidR="00195968" w:rsidRPr="00352AD0" w:rsidRDefault="00195968" w:rsidP="000B531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968" w:rsidRPr="00352AD0">
        <w:trPr>
          <w:trHeight w:val="304"/>
        </w:trPr>
        <w:tc>
          <w:tcPr>
            <w:tcW w:w="4359" w:type="dxa"/>
          </w:tcPr>
          <w:p w:rsidR="00195968" w:rsidRPr="00352AD0" w:rsidRDefault="00195968" w:rsidP="00352AD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AD0">
              <w:rPr>
                <w:rFonts w:ascii="Times New Roman" w:hAnsi="Times New Roman" w:cs="Times New Roman"/>
                <w:sz w:val="24"/>
                <w:szCs w:val="24"/>
              </w:rPr>
              <w:t>day</w:t>
            </w:r>
          </w:p>
        </w:tc>
        <w:tc>
          <w:tcPr>
            <w:tcW w:w="4359" w:type="dxa"/>
          </w:tcPr>
          <w:p w:rsidR="00195968" w:rsidRPr="00352AD0" w:rsidRDefault="00195968" w:rsidP="00DF6EF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5968" w:rsidRDefault="00195968" w:rsidP="00376DCF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195968" w:rsidRDefault="00195968" w:rsidP="00376DC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Altı çizili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olan ifadeleri bir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possesive adjective (iyelik sıfatı) </w:t>
      </w:r>
      <w:r w:rsidRPr="00376DCF">
        <w:rPr>
          <w:rFonts w:ascii="Times New Roman" w:hAnsi="Times New Roman" w:cs="Times New Roman"/>
          <w:b/>
          <w:bCs/>
          <w:sz w:val="24"/>
          <w:szCs w:val="24"/>
        </w:rPr>
        <w:t>ya da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bir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subject pronoun (zamir) </w:t>
      </w:r>
      <w:r>
        <w:rPr>
          <w:rFonts w:ascii="Times New Roman" w:hAnsi="Times New Roman" w:cs="Times New Roman"/>
          <w:b/>
          <w:bCs/>
          <w:sz w:val="24"/>
          <w:szCs w:val="24"/>
        </w:rPr>
        <w:t>ile değiştirerek cümleleri tekrar yazınız. (10x2=20p)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76DCF">
        <w:rPr>
          <w:rFonts w:ascii="Times New Roman" w:hAnsi="Times New Roman" w:cs="Times New Roman"/>
          <w:b/>
          <w:bCs/>
          <w:sz w:val="24"/>
          <w:szCs w:val="24"/>
          <w:u w:val="single"/>
        </w:rPr>
        <w:t>Faruk’s toothbrush</w:t>
      </w:r>
      <w:r>
        <w:rPr>
          <w:rFonts w:ascii="Times New Roman" w:hAnsi="Times New Roman" w:cs="Times New Roman"/>
          <w:sz w:val="24"/>
          <w:szCs w:val="24"/>
        </w:rPr>
        <w:t>is dirty. -&gt; 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 xml:space="preserve">2. They aren’t </w:t>
      </w:r>
      <w:r w:rsidRPr="00B76B5F">
        <w:rPr>
          <w:rFonts w:ascii="Times New Roman" w:hAnsi="Times New Roman" w:cs="Times New Roman"/>
          <w:b/>
          <w:bCs/>
          <w:sz w:val="24"/>
          <w:szCs w:val="24"/>
          <w:u w:val="single"/>
        </w:rPr>
        <w:t>David and John’s</w:t>
      </w:r>
      <w:r>
        <w:rPr>
          <w:rFonts w:ascii="Times New Roman" w:hAnsi="Times New Roman" w:cs="Times New Roman"/>
          <w:sz w:val="24"/>
          <w:szCs w:val="24"/>
        </w:rPr>
        <w:t>passports. -&gt; 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 xml:space="preserve">3. It is </w:t>
      </w:r>
      <w:r w:rsidRPr="00B76B5F">
        <w:rPr>
          <w:rFonts w:ascii="Times New Roman" w:hAnsi="Times New Roman" w:cs="Times New Roman"/>
          <w:b/>
          <w:bCs/>
          <w:sz w:val="24"/>
          <w:szCs w:val="24"/>
          <w:u w:val="single"/>
        </w:rPr>
        <w:t>Kerim’s</w:t>
      </w:r>
      <w:r>
        <w:rPr>
          <w:rFonts w:ascii="Times New Roman" w:hAnsi="Times New Roman" w:cs="Times New Roman"/>
          <w:sz w:val="24"/>
          <w:szCs w:val="24"/>
        </w:rPr>
        <w:t xml:space="preserve"> bicycle. -&gt; 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 xml:space="preserve">4. I cannot see your </w:t>
      </w:r>
      <w:r w:rsidRPr="00B76B5F">
        <w:rPr>
          <w:rFonts w:ascii="Times New Roman" w:hAnsi="Times New Roman" w:cs="Times New Roman"/>
          <w:b/>
          <w:bCs/>
          <w:sz w:val="24"/>
          <w:szCs w:val="24"/>
          <w:u w:val="single"/>
        </w:rPr>
        <w:t>sons’</w:t>
      </w:r>
      <w:r>
        <w:rPr>
          <w:rFonts w:ascii="Times New Roman" w:hAnsi="Times New Roman" w:cs="Times New Roman"/>
          <w:sz w:val="24"/>
          <w:szCs w:val="24"/>
        </w:rPr>
        <w:t xml:space="preserve"> grades! -&gt; 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 xml:space="preserve">5. This is </w:t>
      </w:r>
      <w:r w:rsidRPr="00B76B5F">
        <w:rPr>
          <w:rFonts w:ascii="Times New Roman" w:hAnsi="Times New Roman" w:cs="Times New Roman"/>
          <w:b/>
          <w:bCs/>
          <w:sz w:val="24"/>
          <w:szCs w:val="24"/>
          <w:u w:val="single"/>
        </w:rPr>
        <w:t>Mehmet’s and my</w:t>
      </w:r>
      <w:r>
        <w:rPr>
          <w:rFonts w:ascii="Times New Roman" w:hAnsi="Times New Roman" w:cs="Times New Roman"/>
          <w:sz w:val="24"/>
          <w:szCs w:val="24"/>
        </w:rPr>
        <w:t xml:space="preserve"> bedroom. -&gt; 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 xml:space="preserve">6. </w:t>
      </w:r>
      <w:r w:rsidRPr="00B76B5F">
        <w:rPr>
          <w:rFonts w:ascii="Times New Roman" w:hAnsi="Times New Roman" w:cs="Times New Roman"/>
          <w:b/>
          <w:bCs/>
          <w:sz w:val="24"/>
          <w:szCs w:val="24"/>
          <w:u w:val="single"/>
        </w:rPr>
        <w:t>Hasan’s uncle’s</w:t>
      </w:r>
      <w:r>
        <w:rPr>
          <w:rFonts w:ascii="Times New Roman" w:hAnsi="Times New Roman" w:cs="Times New Roman"/>
          <w:sz w:val="24"/>
          <w:szCs w:val="24"/>
        </w:rPr>
        <w:t xml:space="preserve"> watch is missing. -&gt; 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 xml:space="preserve">7. </w:t>
      </w:r>
      <w:r w:rsidRPr="00B76B5F">
        <w:rPr>
          <w:rFonts w:ascii="Times New Roman" w:hAnsi="Times New Roman" w:cs="Times New Roman"/>
          <w:b/>
          <w:bCs/>
          <w:sz w:val="24"/>
          <w:szCs w:val="24"/>
          <w:u w:val="single"/>
        </w:rPr>
        <w:t>Osman</w:t>
      </w:r>
      <w:r>
        <w:rPr>
          <w:rFonts w:ascii="Times New Roman" w:hAnsi="Times New Roman" w:cs="Times New Roman"/>
          <w:sz w:val="24"/>
          <w:szCs w:val="24"/>
        </w:rPr>
        <w:t xml:space="preserve"> is a hardworking student. -&gt;  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 xml:space="preserve">8. </w:t>
      </w:r>
      <w:r w:rsidRPr="00B76B5F">
        <w:rPr>
          <w:rFonts w:ascii="Times New Roman" w:hAnsi="Times New Roman" w:cs="Times New Roman"/>
          <w:b/>
          <w:bCs/>
          <w:sz w:val="24"/>
          <w:szCs w:val="24"/>
          <w:u w:val="single"/>
        </w:rPr>
        <w:t>Our kitchen</w:t>
      </w:r>
      <w:r>
        <w:rPr>
          <w:rFonts w:ascii="Times New Roman" w:hAnsi="Times New Roman" w:cs="Times New Roman"/>
          <w:sz w:val="24"/>
          <w:szCs w:val="24"/>
        </w:rPr>
        <w:t xml:space="preserve"> is quite small. -&gt; 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 xml:space="preserve">9. </w:t>
      </w:r>
      <w:r w:rsidRPr="005C099A">
        <w:rPr>
          <w:rFonts w:ascii="Times New Roman" w:hAnsi="Times New Roman" w:cs="Times New Roman"/>
          <w:b/>
          <w:bCs/>
          <w:sz w:val="24"/>
          <w:szCs w:val="24"/>
          <w:u w:val="single"/>
        </w:rPr>
        <w:t>Your grandma’s flowers</w:t>
      </w:r>
      <w:r>
        <w:rPr>
          <w:rFonts w:ascii="Times New Roman" w:hAnsi="Times New Roman" w:cs="Times New Roman"/>
          <w:sz w:val="24"/>
          <w:szCs w:val="24"/>
        </w:rPr>
        <w:t xml:space="preserve"> are pretty. -&gt; 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 xml:space="preserve">10. </w:t>
      </w:r>
      <w:r w:rsidRPr="005C099A">
        <w:rPr>
          <w:rFonts w:ascii="Times New Roman" w:hAnsi="Times New Roman" w:cs="Times New Roman"/>
          <w:b/>
          <w:bCs/>
          <w:sz w:val="24"/>
          <w:szCs w:val="24"/>
          <w:u w:val="single"/>
        </w:rPr>
        <w:t>Children’s</w:t>
      </w:r>
      <w:r>
        <w:rPr>
          <w:rFonts w:ascii="Times New Roman" w:hAnsi="Times New Roman" w:cs="Times New Roman"/>
          <w:sz w:val="24"/>
          <w:szCs w:val="24"/>
        </w:rPr>
        <w:t xml:space="preserve"> learning styles are different. -&gt; .............................................................. </w:t>
      </w:r>
    </w:p>
    <w:p w:rsidR="00195968" w:rsidRDefault="00195968" w:rsidP="00627E19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Cümleleri parantez içinde belirtildiği şekilde tekrar yazınız. (8x2=16p)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1. It has got two windows. -&gt;</w:t>
      </w:r>
      <w:r w:rsidRPr="005C099A">
        <w:rPr>
          <w:rFonts w:ascii="Times New Roman" w:hAnsi="Times New Roman" w:cs="Times New Roman"/>
          <w:b/>
          <w:bCs/>
          <w:sz w:val="24"/>
          <w:szCs w:val="24"/>
        </w:rPr>
        <w:t>(?)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>2. Has Suzan got a blue suitcase? -&gt;</w:t>
      </w:r>
      <w:r w:rsidRPr="005C099A">
        <w:rPr>
          <w:rFonts w:ascii="Times New Roman" w:hAnsi="Times New Roman" w:cs="Times New Roman"/>
          <w:b/>
          <w:bCs/>
          <w:sz w:val="24"/>
          <w:szCs w:val="24"/>
        </w:rPr>
        <w:t>(-)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>3. Have they got thirteen books? -&gt;</w:t>
      </w:r>
      <w:r w:rsidRPr="00393C82">
        <w:rPr>
          <w:rFonts w:ascii="Times New Roman" w:hAnsi="Times New Roman" w:cs="Times New Roman"/>
          <w:b/>
          <w:bCs/>
          <w:sz w:val="24"/>
          <w:szCs w:val="24"/>
        </w:rPr>
        <w:t>(+)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>4. Sıla has got an English pen-friend. -&gt;</w:t>
      </w:r>
      <w:r w:rsidRPr="00393C82">
        <w:rPr>
          <w:rFonts w:ascii="Times New Roman" w:hAnsi="Times New Roman" w:cs="Times New Roman"/>
          <w:b/>
          <w:bCs/>
          <w:sz w:val="24"/>
          <w:szCs w:val="24"/>
        </w:rPr>
        <w:t>(-)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br/>
        <w:t>5. We haven’t got thick books. -&gt;</w:t>
      </w:r>
      <w:r w:rsidRPr="00393C82">
        <w:rPr>
          <w:rFonts w:ascii="Times New Roman" w:hAnsi="Times New Roman" w:cs="Times New Roman"/>
          <w:b/>
          <w:bCs/>
          <w:sz w:val="24"/>
          <w:szCs w:val="24"/>
        </w:rPr>
        <w:t>(?)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</w:t>
      </w:r>
    </w:p>
    <w:p w:rsidR="00195968" w:rsidRPr="00627E19" w:rsidRDefault="00195968" w:rsidP="00627E19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627E19">
        <w:rPr>
          <w:rFonts w:ascii="Times New Roman" w:hAnsi="Times New Roman" w:cs="Times New Roman"/>
          <w:sz w:val="24"/>
          <w:szCs w:val="24"/>
        </w:rPr>
        <w:t>Have Özlem and her brother got a pen pal?-&gt;</w:t>
      </w:r>
      <w:r w:rsidRPr="00627E19">
        <w:rPr>
          <w:rFonts w:ascii="Times New Roman" w:hAnsi="Times New Roman" w:cs="Times New Roman"/>
          <w:b/>
          <w:bCs/>
          <w:sz w:val="24"/>
          <w:szCs w:val="24"/>
        </w:rPr>
        <w:t>(-)</w:t>
      </w:r>
      <w:r w:rsidRPr="00627E19">
        <w:rPr>
          <w:rFonts w:ascii="Times New Roman" w:hAnsi="Times New Roman" w:cs="Times New Roman"/>
          <w:sz w:val="24"/>
          <w:szCs w:val="24"/>
        </w:rPr>
        <w:t>................................................</w:t>
      </w:r>
    </w:p>
    <w:p w:rsidR="00195968" w:rsidRPr="00627E19" w:rsidRDefault="00195968" w:rsidP="00627E19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627E19">
        <w:rPr>
          <w:rFonts w:ascii="Times New Roman" w:hAnsi="Times New Roman" w:cs="Times New Roman"/>
          <w:sz w:val="24"/>
          <w:szCs w:val="24"/>
        </w:rPr>
        <w:t>Miles hasn’t got a girlfriend.-&gt;</w:t>
      </w:r>
      <w:r w:rsidRPr="00627E19">
        <w:rPr>
          <w:rFonts w:ascii="Times New Roman" w:hAnsi="Times New Roman" w:cs="Times New Roman"/>
          <w:b/>
          <w:bCs/>
          <w:sz w:val="24"/>
          <w:szCs w:val="24"/>
        </w:rPr>
        <w:t>(?)</w:t>
      </w:r>
      <w:r w:rsidRPr="00627E19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</w:p>
    <w:p w:rsidR="00195968" w:rsidRPr="00627E19" w:rsidRDefault="00195968" w:rsidP="00627E19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 Görkem got blonde hair?-&gt;</w:t>
      </w:r>
      <w:r>
        <w:rPr>
          <w:rFonts w:ascii="Times New Roman" w:hAnsi="Times New Roman" w:cs="Times New Roman"/>
          <w:b/>
          <w:bCs/>
        </w:rPr>
        <w:t>(+)</w:t>
      </w:r>
      <w:r>
        <w:rPr>
          <w:rFonts w:ascii="Times New Roman" w:hAnsi="Times New Roman" w:cs="Times New Roman"/>
        </w:rPr>
        <w:t>................................................................................</w:t>
      </w:r>
    </w:p>
    <w:p w:rsidR="00195968" w:rsidRPr="00627E19" w:rsidRDefault="00195968" w:rsidP="00627E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627E19">
        <w:rPr>
          <w:rFonts w:ascii="Times New Roman" w:hAnsi="Times New Roman" w:cs="Times New Roman"/>
          <w:b/>
          <w:bCs/>
          <w:sz w:val="24"/>
          <w:szCs w:val="24"/>
        </w:rPr>
        <w:t>Cümlelerdeki boşlukları “to be” (am/is7are) ile doldurunuz.</w:t>
      </w:r>
      <w:r>
        <w:rPr>
          <w:rFonts w:ascii="Times New Roman" w:hAnsi="Times New Roman" w:cs="Times New Roman"/>
          <w:b/>
          <w:bCs/>
          <w:sz w:val="24"/>
          <w:szCs w:val="24"/>
        </w:rPr>
        <w:t>(1x10=10p)</w:t>
      </w:r>
      <w:r w:rsidRPr="00627E19">
        <w:rPr>
          <w:rFonts w:ascii="Times New Roman" w:hAnsi="Times New Roman" w:cs="Times New Roman"/>
          <w:sz w:val="24"/>
          <w:szCs w:val="24"/>
        </w:rPr>
        <w:br/>
      </w:r>
      <w:r w:rsidRPr="00627E19">
        <w:rPr>
          <w:rFonts w:ascii="Times New Roman" w:hAnsi="Times New Roman" w:cs="Times New Roman"/>
          <w:sz w:val="24"/>
          <w:szCs w:val="24"/>
        </w:rPr>
        <w:br/>
        <w:t>1. My father ......... a dentist.</w:t>
      </w:r>
      <w:r w:rsidRPr="00627E19">
        <w:rPr>
          <w:rFonts w:ascii="Times New Roman" w:hAnsi="Times New Roman" w:cs="Times New Roman"/>
          <w:sz w:val="24"/>
          <w:szCs w:val="24"/>
        </w:rPr>
        <w:br/>
        <w:t>2. My favourite writer.................. Steinbeck.</w:t>
      </w:r>
      <w:r w:rsidRPr="00627E19">
        <w:rPr>
          <w:rFonts w:ascii="Times New Roman" w:hAnsi="Times New Roman" w:cs="Times New Roman"/>
          <w:sz w:val="24"/>
          <w:szCs w:val="24"/>
        </w:rPr>
        <w:br/>
        <w:t>3. Bill and John ............... students.</w:t>
      </w:r>
      <w:r w:rsidRPr="00627E19">
        <w:rPr>
          <w:rFonts w:ascii="Times New Roman" w:hAnsi="Times New Roman" w:cs="Times New Roman"/>
          <w:sz w:val="24"/>
          <w:szCs w:val="24"/>
        </w:rPr>
        <w:br/>
        <w:t>4. Where ........... the children now?</w:t>
      </w:r>
      <w:r w:rsidRPr="00627E19">
        <w:rPr>
          <w:rFonts w:ascii="Times New Roman" w:hAnsi="Times New Roman" w:cs="Times New Roman"/>
          <w:sz w:val="24"/>
          <w:szCs w:val="24"/>
        </w:rPr>
        <w:br/>
        <w:t>5. Turkey.............a wonderful country.</w:t>
      </w:r>
      <w:r w:rsidRPr="00627E19">
        <w:rPr>
          <w:rFonts w:ascii="Times New Roman" w:hAnsi="Times New Roman" w:cs="Times New Roman"/>
          <w:sz w:val="24"/>
          <w:szCs w:val="24"/>
        </w:rPr>
        <w:br/>
        <w:t>6. Our English teachers .............. very kind.</w:t>
      </w:r>
      <w:r w:rsidRPr="00627E19">
        <w:rPr>
          <w:rFonts w:ascii="Times New Roman" w:hAnsi="Times New Roman" w:cs="Times New Roman"/>
          <w:sz w:val="24"/>
          <w:szCs w:val="24"/>
        </w:rPr>
        <w:br/>
        <w:t>7. ............ Özlem and Erdem late for the cinema?</w:t>
      </w:r>
      <w:r w:rsidRPr="00627E19">
        <w:rPr>
          <w:rFonts w:ascii="Times New Roman" w:hAnsi="Times New Roman" w:cs="Times New Roman"/>
          <w:sz w:val="24"/>
          <w:szCs w:val="24"/>
        </w:rPr>
        <w:br/>
        <w:t>8. My sister’s cats..............naughty.</w:t>
      </w:r>
      <w:r w:rsidRPr="00627E19">
        <w:rPr>
          <w:rFonts w:ascii="Times New Roman" w:hAnsi="Times New Roman" w:cs="Times New Roman"/>
          <w:sz w:val="24"/>
          <w:szCs w:val="24"/>
        </w:rPr>
        <w:br/>
        <w:t>9. Her dog.............. small and pretty.</w:t>
      </w:r>
      <w:r w:rsidRPr="00627E19">
        <w:rPr>
          <w:rFonts w:ascii="Times New Roman" w:hAnsi="Times New Roman" w:cs="Times New Roman"/>
          <w:sz w:val="24"/>
          <w:szCs w:val="24"/>
        </w:rPr>
        <w:br/>
        <w:t>10. Mrs. Aydın and Mr. Ay</w:t>
      </w:r>
      <w:r>
        <w:rPr>
          <w:rFonts w:ascii="Times New Roman" w:hAnsi="Times New Roman" w:cs="Times New Roman"/>
          <w:sz w:val="24"/>
          <w:szCs w:val="24"/>
        </w:rPr>
        <w:t>dın ............... on holiday.</w:t>
      </w:r>
    </w:p>
    <w:p w:rsidR="00195968" w:rsidRPr="00627E19" w:rsidRDefault="00195968" w:rsidP="00C459B5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3694A">
        <w:rPr>
          <w:rFonts w:ascii="Times New Roman" w:hAnsi="Times New Roman" w:cs="Times New Roman"/>
          <w:b/>
          <w:bCs/>
          <w:sz w:val="24"/>
          <w:szCs w:val="24"/>
        </w:rPr>
        <w:t>Rakamların İngilizce karşılığını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>(1x10=10p)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br/>
        <w:t>15: .....................................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  <w:t>61</w:t>
      </w:r>
      <w:r w:rsidRPr="0043694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st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>:...........................................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br/>
        <w:t>12: .....................................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  <w:t>16</w:t>
      </w:r>
      <w:r w:rsidRPr="0043694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th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>:...........................................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br/>
        <w:t>35: .....................................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  <w:t>73</w:t>
      </w:r>
      <w:r w:rsidRPr="0043694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rd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>:...........................................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br/>
        <w:t>88: .....................................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  <w:t>25</w:t>
      </w:r>
      <w:r w:rsidRPr="0043694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th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>:............................................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br/>
        <w:t>100: ....................................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ab/>
        <w:t>100</w:t>
      </w:r>
      <w:r w:rsidRPr="0043694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th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t>:..........................................</w:t>
      </w:r>
      <w:r w:rsidRPr="0043694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27E19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ENGLISH TEACHERS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ÇAĞLA ARIÇ  DİLEK DÖNMEZ ÖZLEM KÖRS SERHAT TOKA SERKAN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KESKIN</w:t>
      </w:r>
      <w:r w:rsidRPr="00627E19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757E5">
        <w:rPr>
          <w:rFonts w:cs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79.5pt;height:96pt;visibility:visible">
            <v:imagedata r:id="rId5" o:title=""/>
          </v:shape>
        </w:pict>
      </w:r>
      <w:r w:rsidRPr="004757E5">
        <w:rPr>
          <w:rFonts w:cs="Times New Roman"/>
          <w:noProof/>
          <w:lang w:eastAsia="tr-TR"/>
        </w:rPr>
        <w:pict>
          <v:shape id="Picture 2" o:spid="_x0000_i1026" type="#_x0000_t75" style="width:135pt;height:85.5pt;visibility:visible">
            <v:imagedata r:id="rId6" o:title=""/>
          </v:shape>
        </w:pict>
      </w:r>
    </w:p>
    <w:sectPr w:rsidR="00195968" w:rsidRPr="00627E19" w:rsidSect="00250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F003D"/>
    <w:multiLevelType w:val="hybridMultilevel"/>
    <w:tmpl w:val="7504B3F0"/>
    <w:lvl w:ilvl="0" w:tplc="1F1CB61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D2168"/>
    <w:multiLevelType w:val="hybridMultilevel"/>
    <w:tmpl w:val="BDF4F456"/>
    <w:lvl w:ilvl="0" w:tplc="3A646B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927EE"/>
    <w:multiLevelType w:val="hybridMultilevel"/>
    <w:tmpl w:val="4306BE9E"/>
    <w:lvl w:ilvl="0" w:tplc="2EF82EF2">
      <w:start w:val="6"/>
      <w:numFmt w:val="decimal"/>
      <w:lvlText w:val="%1."/>
      <w:lvlJc w:val="left"/>
      <w:pPr>
        <w:ind w:left="1004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F7731B4"/>
    <w:multiLevelType w:val="hybridMultilevel"/>
    <w:tmpl w:val="186C3314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7EC037E"/>
    <w:multiLevelType w:val="hybridMultilevel"/>
    <w:tmpl w:val="78F6EF68"/>
    <w:lvl w:ilvl="0" w:tplc="0D16885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E03"/>
    <w:rsid w:val="00090337"/>
    <w:rsid w:val="000B531B"/>
    <w:rsid w:val="00125737"/>
    <w:rsid w:val="00195968"/>
    <w:rsid w:val="001F6973"/>
    <w:rsid w:val="00250111"/>
    <w:rsid w:val="00333EB4"/>
    <w:rsid w:val="00352AD0"/>
    <w:rsid w:val="00376DCF"/>
    <w:rsid w:val="00393C82"/>
    <w:rsid w:val="003C7613"/>
    <w:rsid w:val="00423088"/>
    <w:rsid w:val="0043694A"/>
    <w:rsid w:val="004757E5"/>
    <w:rsid w:val="00555940"/>
    <w:rsid w:val="00556926"/>
    <w:rsid w:val="005C099A"/>
    <w:rsid w:val="0061268E"/>
    <w:rsid w:val="00627E19"/>
    <w:rsid w:val="006962CA"/>
    <w:rsid w:val="008251B5"/>
    <w:rsid w:val="00853F07"/>
    <w:rsid w:val="0088388D"/>
    <w:rsid w:val="009A5597"/>
    <w:rsid w:val="00B76B5F"/>
    <w:rsid w:val="00BB5B80"/>
    <w:rsid w:val="00BE1E03"/>
    <w:rsid w:val="00BF09D4"/>
    <w:rsid w:val="00C459B5"/>
    <w:rsid w:val="00DF6EFC"/>
    <w:rsid w:val="00FA2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11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1268E"/>
    <w:pPr>
      <w:ind w:left="720"/>
    </w:pPr>
  </w:style>
  <w:style w:type="paragraph" w:styleId="NoSpacing">
    <w:name w:val="No Spacing"/>
    <w:uiPriority w:val="99"/>
    <w:qFormat/>
    <w:rsid w:val="0061268E"/>
    <w:rPr>
      <w:rFonts w:eastAsia="Times New Roman" w:cs="Calibri"/>
      <w:lang w:eastAsia="en-US"/>
    </w:rPr>
  </w:style>
  <w:style w:type="table" w:styleId="TableGrid">
    <w:name w:val="Table Grid"/>
    <w:basedOn w:val="TableNormal"/>
    <w:uiPriority w:val="99"/>
    <w:rsid w:val="000B531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A5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55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33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3</Pages>
  <Words>785</Words>
  <Characters>4479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can</dc:creator>
  <cp:keywords>sorubak.com</cp:keywords>
  <dc:description/>
  <cp:lastModifiedBy>edanur</cp:lastModifiedBy>
  <cp:revision>20</cp:revision>
  <dcterms:created xsi:type="dcterms:W3CDTF">2014-11-13T15:33:00Z</dcterms:created>
  <dcterms:modified xsi:type="dcterms:W3CDTF">2016-11-06T14:43:00Z</dcterms:modified>
  <cp:category>sorubak.com</cp:category>
</cp:coreProperties>
</file>