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AE" w:rsidRDefault="007570AE" w:rsidP="00791A00">
      <w:pPr>
        <w:pStyle w:val="ListParagraph"/>
        <w:numPr>
          <w:ilvl w:val="0"/>
          <w:numId w:val="1"/>
        </w:numPr>
      </w:pPr>
      <w:r>
        <w:t>İletişimin tanımını yaparak, iletişimin kaç şekilde gerçekleştiğini yazınız.</w:t>
      </w:r>
    </w:p>
    <w:p w:rsidR="007570AE" w:rsidRDefault="007570AE" w:rsidP="00791A00">
      <w:pPr>
        <w:pStyle w:val="ListParagraph"/>
        <w:numPr>
          <w:ilvl w:val="0"/>
          <w:numId w:val="1"/>
        </w:numPr>
      </w:pPr>
      <w:r>
        <w:t xml:space="preserve"> Mağazadaki satıcının, “Bu üründe yüzde elli indirim var.” sözünü duyan Sibel Hanım, elindeki tencereyi bırakarak, satıcının önerdiği tencereyi aldı.</w:t>
      </w:r>
    </w:p>
    <w:p w:rsidR="007570AE" w:rsidRDefault="007570AE" w:rsidP="00791A00">
      <w:pPr>
        <w:pStyle w:val="ListParagraph"/>
      </w:pPr>
      <w:r w:rsidRPr="00791A00">
        <w:t>Yukarıdaki cümleyi bir iletişim tablosu olacak şekilde düzenleyiniz.</w:t>
      </w:r>
    </w:p>
    <w:p w:rsidR="007570AE" w:rsidRDefault="007570AE" w:rsidP="00791A00">
      <w:pPr>
        <w:pStyle w:val="ListParagraph"/>
        <w:numPr>
          <w:ilvl w:val="0"/>
          <w:numId w:val="1"/>
        </w:numPr>
      </w:pPr>
      <w:r>
        <w:t>Konuşma dili ile yazı dili arasındaki farkı yazınız.</w:t>
      </w:r>
    </w:p>
    <w:p w:rsidR="007570AE" w:rsidRDefault="007570AE" w:rsidP="00791A00">
      <w:pPr>
        <w:pStyle w:val="ListParagraph"/>
        <w:numPr>
          <w:ilvl w:val="0"/>
          <w:numId w:val="1"/>
        </w:numPr>
      </w:pPr>
      <w:r>
        <w:t>Lehçe, şive ve ağız terimlerinin tanımını yapıp, her birine birer örnek yazınız.</w:t>
      </w:r>
    </w:p>
    <w:p w:rsidR="007570AE" w:rsidRDefault="007570AE" w:rsidP="00791A00">
      <w:pPr>
        <w:pStyle w:val="ListParagraph"/>
        <w:numPr>
          <w:ilvl w:val="0"/>
          <w:numId w:val="1"/>
        </w:numPr>
      </w:pPr>
      <w:r>
        <w:t>Türkçe’nin hangi dil ailesinin, hangi koluna ait olduğunu yazınız.</w:t>
      </w:r>
    </w:p>
    <w:p w:rsidR="007570AE" w:rsidRDefault="007570AE" w:rsidP="00CD0DA8">
      <w:pPr>
        <w:pStyle w:val="ListParagraph"/>
        <w:numPr>
          <w:ilvl w:val="0"/>
          <w:numId w:val="1"/>
        </w:numPr>
        <w:spacing w:after="0"/>
      </w:pPr>
      <w:r>
        <w:t>Aşağıdaki cümlelerde boş bırakılan yerleri doldurunuz.</w:t>
      </w:r>
    </w:p>
    <w:p w:rsidR="007570AE" w:rsidRDefault="007570AE" w:rsidP="00CD0DA8">
      <w:pPr>
        <w:spacing w:after="0"/>
      </w:pPr>
      <w:r>
        <w:t xml:space="preserve">       a) Türkçe yapı bakımından………………………………………………………………………. Bir dildir.</w:t>
      </w:r>
    </w:p>
    <w:p w:rsidR="007570AE" w:rsidRDefault="007570AE" w:rsidP="00CD0DA8">
      <w:pPr>
        <w:spacing w:after="0"/>
      </w:pPr>
      <w:r>
        <w:t>b) İtalyanca, İspanyolca dilleri Hint- Avrupa Dil Ailesinin……………………………………………………….koluna aittir.</w:t>
      </w:r>
    </w:p>
    <w:p w:rsidR="007570AE" w:rsidRDefault="007570AE" w:rsidP="00CD0DA8">
      <w:pPr>
        <w:spacing w:after="0"/>
      </w:pPr>
      <w:r>
        <w:t>c) Gökyüzünün kararması yağmurun yağacağını gösterir. Bu yüzden gök yüzünün kararması……..…………………….bir göstergedir.</w:t>
      </w:r>
    </w:p>
    <w:p w:rsidR="007570AE" w:rsidRDefault="007570AE" w:rsidP="00CD0DA8">
      <w:pPr>
        <w:spacing w:after="0"/>
      </w:pPr>
      <w:r>
        <w:t>d) Türkçe’nin ilk yazılı örnekleri……………………………………………………………………….’dır.</w:t>
      </w:r>
    </w:p>
    <w:p w:rsidR="007570AE" w:rsidRDefault="007570AE" w:rsidP="00CD0DA8">
      <w:pPr>
        <w:spacing w:after="0"/>
      </w:pPr>
      <w:r>
        <w:t>e) Çin- Tibet Dil Ailesinde sözcükler……………………hecelidir.</w:t>
      </w:r>
    </w:p>
    <w:p w:rsidR="007570AE" w:rsidRDefault="007570AE" w:rsidP="00CD0DA8">
      <w:pPr>
        <w:spacing w:after="0"/>
      </w:pPr>
    </w:p>
    <w:p w:rsidR="007570AE" w:rsidRDefault="007570AE" w:rsidP="00CD0DA8">
      <w:pPr>
        <w:pStyle w:val="ListParagraph"/>
        <w:numPr>
          <w:ilvl w:val="0"/>
          <w:numId w:val="1"/>
        </w:numPr>
        <w:spacing w:after="0"/>
      </w:pPr>
      <w:r w:rsidRPr="00CD0DA8">
        <w:t>Simge, İkan, Belirti ve Belirtkeye birere örnek veriniz.</w:t>
      </w:r>
    </w:p>
    <w:p w:rsidR="007570AE" w:rsidRDefault="007570AE" w:rsidP="001C1859">
      <w:pPr>
        <w:pStyle w:val="ListParagraph"/>
        <w:numPr>
          <w:ilvl w:val="0"/>
          <w:numId w:val="1"/>
        </w:numPr>
        <w:spacing w:after="0" w:line="240" w:lineRule="auto"/>
      </w:pPr>
      <w:r>
        <w:t>İslamiyet’in kabulünden sonraki dönemi kapsayan Karahanlı Dönemi’nde verilen eserlerin isimlerini yazınız.</w:t>
      </w:r>
    </w:p>
    <w:p w:rsidR="007570AE" w:rsidRDefault="007570AE" w:rsidP="00BB7590">
      <w:pPr>
        <w:pStyle w:val="ListParagraph"/>
        <w:numPr>
          <w:ilvl w:val="0"/>
          <w:numId w:val="1"/>
        </w:numPr>
        <w:spacing w:after="0" w:line="240" w:lineRule="auto"/>
      </w:pPr>
      <w:r>
        <w:t>Aşağıda verilen cümlelerin doğru yanlış durumlarına göre işaretleyiniz.</w:t>
      </w:r>
    </w:p>
    <w:p w:rsidR="007570AE" w:rsidRDefault="007570AE" w:rsidP="00BB7590">
      <w:pPr>
        <w:spacing w:after="0" w:line="240" w:lineRule="auto"/>
      </w:pPr>
      <w:r>
        <w:t xml:space="preserve">A ) Dil ve kültür ayrılmaz bir bütündür     (      ) </w:t>
      </w:r>
    </w:p>
    <w:p w:rsidR="007570AE" w:rsidRDefault="007570AE" w:rsidP="00BB7590">
      <w:pPr>
        <w:spacing w:after="0" w:line="240" w:lineRule="auto"/>
      </w:pPr>
      <w:r>
        <w:t>B) “ Hangi öğrenciyi çağıracağımı anladın mı?” cümlesindeki dil alıcıyı harekete geçirme işleminde kullanılmıştır. (      )</w:t>
      </w:r>
    </w:p>
    <w:p w:rsidR="007570AE" w:rsidRDefault="007570AE" w:rsidP="00BB7590">
      <w:pPr>
        <w:spacing w:after="0" w:line="240" w:lineRule="auto"/>
      </w:pPr>
      <w:r>
        <w:t>C) Eyvah! Onu unuttum. Cümlesindeki dil heyecan bildirme işleminde kullanılmıştır.(      )</w:t>
      </w:r>
    </w:p>
    <w:p w:rsidR="007570AE" w:rsidRDefault="007570AE" w:rsidP="00BB7590">
      <w:pPr>
        <w:spacing w:after="0" w:line="240" w:lineRule="auto"/>
      </w:pPr>
      <w:r>
        <w:t>D) Eklemeli dillerde ünlü uyumları vardır. (      )</w:t>
      </w:r>
    </w:p>
    <w:p w:rsidR="007570AE" w:rsidRDefault="007570AE" w:rsidP="00CD0DA8">
      <w:pPr>
        <w:spacing w:after="0" w:line="480" w:lineRule="auto"/>
      </w:pPr>
      <w:r>
        <w:t>E) İletişim sadece konuşarak sağlanır. Görme, duyma, dokunma ve tatma yoluyla iletişim sağlanmaz.(      )</w:t>
      </w:r>
    </w:p>
    <w:p w:rsidR="007570AE" w:rsidRDefault="007570AE" w:rsidP="00C03A41">
      <w:pPr>
        <w:spacing w:after="0" w:line="240" w:lineRule="auto"/>
      </w:pPr>
      <w:r w:rsidRPr="00C03A41">
        <w:rPr>
          <w:b/>
          <w:bCs/>
        </w:rPr>
        <w:t xml:space="preserve"> 10-</w:t>
      </w:r>
      <w:r>
        <w:t xml:space="preserve">  Aşağıdaki cümlelerde dil hangi işlevde kullanılmıştır. Karşılarına yazınız.</w:t>
      </w:r>
    </w:p>
    <w:p w:rsidR="007570AE" w:rsidRDefault="007570AE" w:rsidP="00C03A41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“Arkadaşlar çok mutluyum bu gün.” </w:t>
      </w:r>
    </w:p>
    <w:p w:rsidR="007570AE" w:rsidRDefault="007570AE" w:rsidP="00C03A41">
      <w:pPr>
        <w:pStyle w:val="ListParagraph"/>
        <w:numPr>
          <w:ilvl w:val="0"/>
          <w:numId w:val="6"/>
        </w:numPr>
        <w:spacing w:after="0" w:line="240" w:lineRule="auto"/>
      </w:pPr>
      <w:r>
        <w:t>Bu soruyu çözene bir çikolata var.</w:t>
      </w:r>
    </w:p>
    <w:p w:rsidR="007570AE" w:rsidRDefault="007570AE" w:rsidP="00C03A41">
      <w:pPr>
        <w:pStyle w:val="ListParagraph"/>
        <w:numPr>
          <w:ilvl w:val="0"/>
          <w:numId w:val="6"/>
        </w:numPr>
        <w:spacing w:after="0" w:line="240" w:lineRule="auto"/>
      </w:pPr>
      <w:r>
        <w:t>Boğaziçi Üniversitesi İşletme Bölümünde öğretim görevlisiyim.</w:t>
      </w:r>
    </w:p>
    <w:p w:rsidR="007570AE" w:rsidRDefault="007570AE" w:rsidP="00C03A41">
      <w:pPr>
        <w:pStyle w:val="ListParagraph"/>
        <w:numPr>
          <w:ilvl w:val="0"/>
          <w:numId w:val="6"/>
        </w:numPr>
        <w:spacing w:after="0" w:line="240" w:lineRule="auto"/>
      </w:pPr>
      <w:r>
        <w:t>Osmanlı Devleti 1299’da kurulmuştur.</w:t>
      </w:r>
    </w:p>
    <w:p w:rsidR="007570AE" w:rsidRDefault="007570AE" w:rsidP="00C03A41">
      <w:pPr>
        <w:pStyle w:val="ListParagraph"/>
        <w:numPr>
          <w:ilvl w:val="0"/>
          <w:numId w:val="6"/>
        </w:numPr>
        <w:spacing w:after="0" w:line="240" w:lineRule="auto"/>
      </w:pPr>
      <w:r>
        <w:t>Fiilimsi ekleri fiillere getirilir.</w:t>
      </w:r>
    </w:p>
    <w:p w:rsidR="007570AE" w:rsidRDefault="007570AE" w:rsidP="00EB1571">
      <w:pPr>
        <w:pStyle w:val="ListParagraph"/>
        <w:spacing w:after="0" w:line="240" w:lineRule="auto"/>
      </w:pPr>
    </w:p>
    <w:p w:rsidR="007570AE" w:rsidRDefault="007570AE" w:rsidP="00EB1571">
      <w:pPr>
        <w:pStyle w:val="ListParagraph"/>
        <w:spacing w:after="0" w:line="240" w:lineRule="auto"/>
      </w:pPr>
    </w:p>
    <w:p w:rsidR="007570AE" w:rsidRDefault="007570AE" w:rsidP="00EB1571">
      <w:pPr>
        <w:pStyle w:val="ListParagraph"/>
        <w:spacing w:after="0" w:line="240" w:lineRule="auto"/>
      </w:pPr>
      <w:r w:rsidRPr="00EB1571">
        <w:rPr>
          <w:b/>
          <w:bCs/>
        </w:rPr>
        <w:t>Not Baremi:</w:t>
      </w:r>
      <w:r>
        <w:t xml:space="preserve"> Her sorunun doğru cevabı 10 puandır.     </w:t>
      </w:r>
      <w:r w:rsidRPr="00EB1571">
        <w:rPr>
          <w:b/>
          <w:bCs/>
        </w:rPr>
        <w:t>Süre:</w:t>
      </w:r>
      <w:r>
        <w:t xml:space="preserve"> Bir Ders saatidir. </w:t>
      </w:r>
      <w:r w:rsidRPr="00EB1571">
        <w:rPr>
          <w:b/>
          <w:bCs/>
        </w:rPr>
        <w:t>Başarılar Dileriz.</w:t>
      </w:r>
    </w:p>
    <w:p w:rsidR="007570AE" w:rsidRDefault="007570AE" w:rsidP="00CD0DA8">
      <w:pPr>
        <w:spacing w:after="0" w:line="480" w:lineRule="auto"/>
      </w:pPr>
    </w:p>
    <w:bookmarkStart w:id="0" w:name="_GoBack"/>
    <w:bookmarkEnd w:id="0"/>
    <w:p w:rsidR="007570AE" w:rsidRPr="00CD0DA8" w:rsidRDefault="007570AE" w:rsidP="00CD0DA8">
      <w:pPr>
        <w:spacing w:after="0" w:line="480" w:lineRule="auto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223B4"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7570AE" w:rsidRPr="00CD0DA8" w:rsidSect="00914CC0">
      <w:headerReference w:type="firs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0AE" w:rsidRDefault="007570AE" w:rsidP="00914CC0">
      <w:pPr>
        <w:spacing w:after="0" w:line="240" w:lineRule="auto"/>
      </w:pPr>
      <w:r>
        <w:separator/>
      </w:r>
    </w:p>
  </w:endnote>
  <w:endnote w:type="continuationSeparator" w:id="1">
    <w:p w:rsidR="007570AE" w:rsidRDefault="007570AE" w:rsidP="0091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0AE" w:rsidRDefault="007570AE" w:rsidP="00914CC0">
      <w:pPr>
        <w:spacing w:after="0" w:line="240" w:lineRule="auto"/>
      </w:pPr>
      <w:r>
        <w:separator/>
      </w:r>
    </w:p>
  </w:footnote>
  <w:footnote w:type="continuationSeparator" w:id="1">
    <w:p w:rsidR="007570AE" w:rsidRDefault="007570AE" w:rsidP="0091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0AE" w:rsidRDefault="007570AE" w:rsidP="00914CC0">
    <w:pPr>
      <w:pStyle w:val="Head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Adı Soyadı:                                          Sınıfı, No:                                    Tarih :</w:t>
    </w:r>
  </w:p>
  <w:p w:rsidR="007570AE" w:rsidRPr="005258AA" w:rsidRDefault="007570AE" w:rsidP="00914CC0">
    <w:pPr>
      <w:pStyle w:val="Header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………………..</w:t>
    </w:r>
    <w:r w:rsidRPr="005258AA">
      <w:rPr>
        <w:rFonts w:ascii="Times New Roman" w:hAnsi="Times New Roman" w:cs="Times New Roman"/>
        <w:b/>
        <w:bCs/>
      </w:rPr>
      <w:t xml:space="preserve"> ÖĞRETİM YILI, 9. SINIFLAR,</w:t>
    </w:r>
  </w:p>
  <w:p w:rsidR="007570AE" w:rsidRDefault="007570AE" w:rsidP="00914CC0">
    <w:pPr>
      <w:tabs>
        <w:tab w:val="left" w:pos="3765"/>
      </w:tabs>
      <w:spacing w:after="0" w:line="240" w:lineRule="auto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DİL VE ANLATIM</w:t>
    </w:r>
    <w:r w:rsidRPr="005258AA">
      <w:rPr>
        <w:rFonts w:ascii="Times New Roman" w:hAnsi="Times New Roman" w:cs="Times New Roman"/>
        <w:b/>
        <w:bCs/>
      </w:rPr>
      <w:t xml:space="preserve"> DERSİ, 1. DÖNEM, 1. YAZILI ORTAK SORULARIDIR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7D74"/>
    <w:multiLevelType w:val="hybridMultilevel"/>
    <w:tmpl w:val="476A0C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80FB7"/>
    <w:multiLevelType w:val="hybridMultilevel"/>
    <w:tmpl w:val="31F02CCE"/>
    <w:lvl w:ilvl="0" w:tplc="A4083E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3346A9"/>
    <w:multiLevelType w:val="hybridMultilevel"/>
    <w:tmpl w:val="9CE80320"/>
    <w:lvl w:ilvl="0" w:tplc="95DE08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49007C"/>
    <w:multiLevelType w:val="hybridMultilevel"/>
    <w:tmpl w:val="C6D8B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328F9"/>
    <w:multiLevelType w:val="hybridMultilevel"/>
    <w:tmpl w:val="FF946166"/>
    <w:lvl w:ilvl="0" w:tplc="E388796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B0AD5"/>
    <w:multiLevelType w:val="hybridMultilevel"/>
    <w:tmpl w:val="19040DF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44B"/>
    <w:rsid w:val="00160C53"/>
    <w:rsid w:val="001C1859"/>
    <w:rsid w:val="00396FF9"/>
    <w:rsid w:val="004C55C3"/>
    <w:rsid w:val="0051343F"/>
    <w:rsid w:val="005258AA"/>
    <w:rsid w:val="006223B4"/>
    <w:rsid w:val="007570AE"/>
    <w:rsid w:val="00791A00"/>
    <w:rsid w:val="00914CC0"/>
    <w:rsid w:val="00B8544B"/>
    <w:rsid w:val="00BB7590"/>
    <w:rsid w:val="00C03A41"/>
    <w:rsid w:val="00CD0DA8"/>
    <w:rsid w:val="00CE1A4E"/>
    <w:rsid w:val="00D312E3"/>
    <w:rsid w:val="00E668A9"/>
    <w:rsid w:val="00EB1571"/>
    <w:rsid w:val="00EB5671"/>
    <w:rsid w:val="00EC710C"/>
    <w:rsid w:val="00FC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F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14CC0"/>
  </w:style>
  <w:style w:type="paragraph" w:styleId="Footer">
    <w:name w:val="footer"/>
    <w:basedOn w:val="Normal"/>
    <w:link w:val="FooterChar"/>
    <w:uiPriority w:val="99"/>
    <w:rsid w:val="0091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14CC0"/>
  </w:style>
  <w:style w:type="paragraph" w:styleId="ListParagraph">
    <w:name w:val="List Paragraph"/>
    <w:basedOn w:val="Normal"/>
    <w:uiPriority w:val="99"/>
    <w:qFormat/>
    <w:rsid w:val="00791A00"/>
    <w:pPr>
      <w:ind w:left="720"/>
    </w:pPr>
  </w:style>
  <w:style w:type="character" w:styleId="Hyperlink">
    <w:name w:val="Hyperlink"/>
    <w:basedOn w:val="DefaultParagraphFont"/>
    <w:uiPriority w:val="99"/>
    <w:rsid w:val="00EB56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308</Words>
  <Characters>1760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</dc:creator>
  <cp:keywords>sorubak.com</cp:keywords>
  <dc:description/>
  <cp:lastModifiedBy>edanur</cp:lastModifiedBy>
  <cp:revision>13</cp:revision>
  <dcterms:created xsi:type="dcterms:W3CDTF">2015-11-23T16:18:00Z</dcterms:created>
  <dcterms:modified xsi:type="dcterms:W3CDTF">2016-10-30T14:18:00Z</dcterms:modified>
</cp:coreProperties>
</file>