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11B" w:rsidRDefault="007F711B" w:rsidP="004D1CBE">
      <w:pPr>
        <w:pStyle w:val="Header"/>
        <w:jc w:val="center"/>
      </w:pPr>
      <w:r>
        <w:t xml:space="preserve">İHL ARAPÇA DERSİ </w:t>
      </w:r>
    </w:p>
    <w:p w:rsidR="007F711B" w:rsidRDefault="007F711B" w:rsidP="004D1CBE">
      <w:pPr>
        <w:pStyle w:val="Header"/>
        <w:jc w:val="center"/>
      </w:pPr>
      <w:r>
        <w:t>9. SINIFLAR 1. DÖNEM 1. YAZILI YOKLAMA SORULARIDIR</w:t>
      </w:r>
    </w:p>
    <w:p w:rsidR="007F711B" w:rsidRPr="00B52A54" w:rsidRDefault="007F711B" w:rsidP="001C7322">
      <w:pPr>
        <w:pStyle w:val="Header"/>
        <w:jc w:val="center"/>
        <w:outlineLvl w:val="0"/>
        <w:rPr>
          <w:b/>
          <w:bCs/>
          <w:sz w:val="48"/>
          <w:szCs w:val="48"/>
        </w:rPr>
      </w:pPr>
      <w:r w:rsidRPr="00B52A54">
        <w:rPr>
          <w:b/>
          <w:bCs/>
          <w:sz w:val="48"/>
          <w:szCs w:val="48"/>
        </w:rPr>
        <w:t>A</w:t>
      </w:r>
    </w:p>
    <w:p w:rsidR="007F711B" w:rsidRDefault="007F711B" w:rsidP="002D6651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bCs/>
          <w:sz w:val="20"/>
          <w:szCs w:val="20"/>
        </w:rPr>
      </w:pPr>
      <w:r w:rsidRPr="00AD42CB">
        <w:rPr>
          <w:rFonts w:ascii="Times New Roman" w:hAnsi="Times New Roman" w:cs="Times New Roman"/>
          <w:b/>
          <w:bCs/>
          <w:noProof/>
          <w:sz w:val="20"/>
          <w:szCs w:val="20"/>
          <w:lang w:eastAsia="tr-TR"/>
        </w:rPr>
        <w:t>Aşağıda verilen harfleri</w:t>
      </w:r>
      <w:r>
        <w:rPr>
          <w:rFonts w:ascii="Times New Roman" w:hAnsi="Times New Roman" w:cs="Times New Roman"/>
          <w:b/>
          <w:bCs/>
          <w:noProof/>
          <w:sz w:val="20"/>
          <w:szCs w:val="20"/>
          <w:lang w:eastAsia="tr-TR"/>
        </w:rPr>
        <w:t xml:space="preserve">  birleştirerek</w:t>
      </w:r>
      <w:r w:rsidRPr="00AD42CB">
        <w:rPr>
          <w:rFonts w:ascii="Times New Roman" w:hAnsi="Times New Roman" w:cs="Times New Roman"/>
          <w:b/>
          <w:bCs/>
          <w:noProof/>
          <w:sz w:val="20"/>
          <w:szCs w:val="20"/>
          <w:lang w:eastAsia="tr-TR"/>
        </w:rPr>
        <w:t xml:space="preserve"> kelimeye dönüştürünüz.</w:t>
      </w:r>
      <w:r>
        <w:rPr>
          <w:rFonts w:ascii="Times New Roman" w:hAnsi="Times New Roman" w:cs="Times New Roman"/>
          <w:b/>
          <w:bCs/>
          <w:noProof/>
          <w:sz w:val="20"/>
          <w:szCs w:val="20"/>
          <w:lang w:eastAsia="tr-TR"/>
        </w:rPr>
        <w:t xml:space="preserve"> (10 puan)</w:t>
      </w:r>
    </w:p>
    <w:tbl>
      <w:tblPr>
        <w:tblW w:w="956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05"/>
        <w:gridCol w:w="2016"/>
        <w:gridCol w:w="2016"/>
        <w:gridCol w:w="2106"/>
        <w:gridCol w:w="1725"/>
      </w:tblGrid>
      <w:tr w:rsidR="007F711B" w:rsidRPr="00DF2F26">
        <w:trPr>
          <w:trHeight w:val="562"/>
        </w:trPr>
        <w:tc>
          <w:tcPr>
            <w:tcW w:w="1705" w:type="dxa"/>
            <w:tcBorders>
              <w:top w:val="nil"/>
              <w:bottom w:val="nil"/>
            </w:tcBorders>
            <w:vAlign w:val="bottom"/>
          </w:tcPr>
          <w:p w:rsidR="007F711B" w:rsidRPr="00DF2F26" w:rsidRDefault="007F711B" w:rsidP="00DF2F2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F2F26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5" o:spid="_x0000_i1025" type="#_x0000_t75" style="width:67.5pt;height:24pt;visibility:visible">
                  <v:imagedata r:id="rId7" o:title="" croptop="-2731f" cropbottom="-4703f" cropleft="-884f"/>
                  <o:lock v:ext="edit" aspectratio="f"/>
                </v:shape>
              </w:pict>
            </w:r>
          </w:p>
        </w:tc>
        <w:tc>
          <w:tcPr>
            <w:tcW w:w="2016" w:type="dxa"/>
            <w:tcBorders>
              <w:top w:val="nil"/>
              <w:bottom w:val="nil"/>
            </w:tcBorders>
            <w:vAlign w:val="bottom"/>
          </w:tcPr>
          <w:p w:rsidR="007F711B" w:rsidRPr="00DF2F26" w:rsidRDefault="007F711B" w:rsidP="00DF2F2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F2F26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  <w:lang w:eastAsia="tr-TR"/>
              </w:rPr>
              <w:pict>
                <v:shape id="Resim 4" o:spid="_x0000_i1026" type="#_x0000_t75" style="width:89.25pt;height:22.5pt;visibility:visible">
                  <v:imagedata r:id="rId8" o:title="" croptop="-1365f" cropbottom="-1365f" cropright="-111f"/>
                  <o:lock v:ext="edit" aspectratio="f"/>
                </v:shape>
              </w:pict>
            </w:r>
          </w:p>
        </w:tc>
        <w:tc>
          <w:tcPr>
            <w:tcW w:w="2016" w:type="dxa"/>
            <w:tcBorders>
              <w:top w:val="nil"/>
              <w:bottom w:val="nil"/>
            </w:tcBorders>
            <w:vAlign w:val="bottom"/>
          </w:tcPr>
          <w:p w:rsidR="007F711B" w:rsidRPr="00DF2F26" w:rsidRDefault="007F711B" w:rsidP="00DF2F2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F2F26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  <w:lang w:eastAsia="tr-TR"/>
              </w:rPr>
              <w:pict>
                <v:shape id="Resim 3" o:spid="_x0000_i1027" type="#_x0000_t75" style="width:87.75pt;height:23.25pt;visibility:visible">
                  <v:imagedata r:id="rId9" o:title="" cropbottom="-1889f" cropleft="-679f"/>
                  <o:lock v:ext="edit" aspectratio="f"/>
                </v:shape>
              </w:pict>
            </w:r>
          </w:p>
        </w:tc>
        <w:tc>
          <w:tcPr>
            <w:tcW w:w="2106" w:type="dxa"/>
            <w:tcBorders>
              <w:top w:val="nil"/>
              <w:bottom w:val="nil"/>
            </w:tcBorders>
            <w:vAlign w:val="bottom"/>
          </w:tcPr>
          <w:p w:rsidR="007F711B" w:rsidRPr="00DF2F26" w:rsidRDefault="007F711B" w:rsidP="00DF2F2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F2F26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  <w:lang w:eastAsia="tr-TR"/>
              </w:rPr>
              <w:pict>
                <v:shape id="Resim 2" o:spid="_x0000_i1028" type="#_x0000_t75" style="width:93.75pt;height:21.75pt;visibility:visible">
                  <v:imagedata r:id="rId10" o:title="" cropbottom="-1864f"/>
                  <o:lock v:ext="edit" aspectratio="f"/>
                </v:shape>
              </w:pict>
            </w:r>
          </w:p>
        </w:tc>
        <w:tc>
          <w:tcPr>
            <w:tcW w:w="1725" w:type="dxa"/>
            <w:tcBorders>
              <w:top w:val="nil"/>
              <w:bottom w:val="nil"/>
              <w:right w:val="nil"/>
            </w:tcBorders>
            <w:vAlign w:val="bottom"/>
          </w:tcPr>
          <w:p w:rsidR="007F711B" w:rsidRPr="00DF2F26" w:rsidRDefault="007F711B" w:rsidP="00DF2F2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F2F26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  <w:lang w:eastAsia="tr-TR"/>
              </w:rPr>
              <w:pict>
                <v:shape id="Resim 6" o:spid="_x0000_i1029" type="#_x0000_t75" style="width:69.75pt;height:23.25pt;visibility:visible">
                  <v:imagedata r:id="rId11" o:title="" cropbottom="-1889f"/>
                  <o:lock v:ext="edit" aspectratio="f"/>
                </v:shape>
              </w:pict>
            </w:r>
          </w:p>
        </w:tc>
      </w:tr>
      <w:tr w:rsidR="007F711B" w:rsidRPr="00DF2F26">
        <w:trPr>
          <w:trHeight w:val="599"/>
        </w:trPr>
        <w:tc>
          <w:tcPr>
            <w:tcW w:w="1705" w:type="dxa"/>
            <w:tcBorders>
              <w:top w:val="nil"/>
              <w:bottom w:val="nil"/>
            </w:tcBorders>
            <w:vAlign w:val="bottom"/>
          </w:tcPr>
          <w:p w:rsidR="007F711B" w:rsidRPr="00DF2F26" w:rsidRDefault="007F711B" w:rsidP="00DF2F26">
            <w:pPr>
              <w:spacing w:after="0" w:line="240" w:lineRule="auto"/>
              <w:jc w:val="center"/>
            </w:pPr>
            <w:r w:rsidRPr="00DF2F2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.....................</w:t>
            </w:r>
          </w:p>
        </w:tc>
        <w:tc>
          <w:tcPr>
            <w:tcW w:w="2016" w:type="dxa"/>
            <w:tcBorders>
              <w:top w:val="nil"/>
              <w:bottom w:val="nil"/>
            </w:tcBorders>
            <w:vAlign w:val="bottom"/>
          </w:tcPr>
          <w:p w:rsidR="007F711B" w:rsidRPr="00DF2F26" w:rsidRDefault="007F711B" w:rsidP="00DF2F26">
            <w:pPr>
              <w:spacing w:after="0" w:line="240" w:lineRule="auto"/>
              <w:jc w:val="center"/>
            </w:pPr>
            <w:r w:rsidRPr="00DF2F2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.....................</w:t>
            </w:r>
          </w:p>
        </w:tc>
        <w:tc>
          <w:tcPr>
            <w:tcW w:w="2016" w:type="dxa"/>
            <w:tcBorders>
              <w:top w:val="nil"/>
              <w:bottom w:val="nil"/>
            </w:tcBorders>
            <w:vAlign w:val="bottom"/>
          </w:tcPr>
          <w:p w:rsidR="007F711B" w:rsidRPr="00DF2F26" w:rsidRDefault="007F711B" w:rsidP="00DF2F26">
            <w:pPr>
              <w:spacing w:after="0" w:line="240" w:lineRule="auto"/>
              <w:jc w:val="center"/>
            </w:pPr>
            <w:r w:rsidRPr="00DF2F2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.....................</w:t>
            </w:r>
          </w:p>
        </w:tc>
        <w:tc>
          <w:tcPr>
            <w:tcW w:w="2106" w:type="dxa"/>
            <w:tcBorders>
              <w:top w:val="nil"/>
              <w:bottom w:val="nil"/>
            </w:tcBorders>
            <w:vAlign w:val="bottom"/>
          </w:tcPr>
          <w:p w:rsidR="007F711B" w:rsidRPr="00DF2F26" w:rsidRDefault="007F711B" w:rsidP="00DF2F26">
            <w:pPr>
              <w:spacing w:after="0" w:line="240" w:lineRule="auto"/>
              <w:jc w:val="center"/>
            </w:pPr>
            <w:r w:rsidRPr="00DF2F2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.....................</w:t>
            </w:r>
          </w:p>
        </w:tc>
        <w:tc>
          <w:tcPr>
            <w:tcW w:w="1725" w:type="dxa"/>
            <w:tcBorders>
              <w:top w:val="nil"/>
              <w:bottom w:val="nil"/>
              <w:right w:val="nil"/>
            </w:tcBorders>
            <w:vAlign w:val="bottom"/>
          </w:tcPr>
          <w:p w:rsidR="007F711B" w:rsidRPr="00DF2F26" w:rsidRDefault="007F711B" w:rsidP="00DF2F2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F2F2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.....................</w:t>
            </w:r>
          </w:p>
        </w:tc>
      </w:tr>
    </w:tbl>
    <w:p w:rsidR="007F711B" w:rsidRPr="00AD42CB" w:rsidRDefault="007F711B" w:rsidP="00FD1D69">
      <w:pPr>
        <w:pStyle w:val="ListParagraph"/>
        <w:rPr>
          <w:rFonts w:ascii="Times New Roman" w:hAnsi="Times New Roman" w:cs="Times New Roman"/>
          <w:b/>
          <w:bCs/>
          <w:sz w:val="20"/>
          <w:szCs w:val="20"/>
        </w:rPr>
      </w:pPr>
    </w:p>
    <w:p w:rsidR="007F711B" w:rsidRDefault="007F711B" w:rsidP="00E72B9D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bCs/>
          <w:sz w:val="20"/>
          <w:szCs w:val="20"/>
        </w:rPr>
      </w:pPr>
      <w:r w:rsidRPr="007B6E55">
        <w:rPr>
          <w:rFonts w:ascii="Times New Roman" w:hAnsi="Times New Roman" w:cs="Times New Roman"/>
          <w:b/>
          <w:bCs/>
          <w:sz w:val="20"/>
          <w:szCs w:val="20"/>
        </w:rPr>
        <w:t xml:space="preserve">Aşağıdaki </w:t>
      </w:r>
      <w:r>
        <w:rPr>
          <w:rFonts w:ascii="Times New Roman" w:hAnsi="Times New Roman" w:cs="Times New Roman"/>
          <w:b/>
          <w:bCs/>
          <w:sz w:val="20"/>
          <w:szCs w:val="20"/>
        </w:rPr>
        <w:t>harfleri başta ortada sonda yazılışlarına dikkat ederek kelimeye dönüştürünüz.</w:t>
      </w:r>
      <w:r w:rsidRPr="007B6E55">
        <w:rPr>
          <w:rFonts w:ascii="Times New Roman" w:hAnsi="Times New Roman" w:cs="Times New Roman"/>
          <w:b/>
          <w:bCs/>
          <w:noProof/>
          <w:sz w:val="20"/>
          <w:szCs w:val="20"/>
          <w:lang w:eastAsia="tr-TR"/>
        </w:rPr>
        <w:t>(1</w:t>
      </w:r>
      <w:r>
        <w:rPr>
          <w:rFonts w:ascii="Times New Roman" w:hAnsi="Times New Roman" w:cs="Times New Roman"/>
          <w:b/>
          <w:bCs/>
          <w:noProof/>
          <w:sz w:val="20"/>
          <w:szCs w:val="20"/>
          <w:lang w:eastAsia="tr-TR"/>
        </w:rPr>
        <w:t>0</w:t>
      </w:r>
      <w:r w:rsidRPr="007B6E55">
        <w:rPr>
          <w:rFonts w:ascii="Times New Roman" w:hAnsi="Times New Roman" w:cs="Times New Roman"/>
          <w:b/>
          <w:bCs/>
          <w:noProof/>
          <w:sz w:val="20"/>
          <w:szCs w:val="20"/>
          <w:lang w:eastAsia="tr-TR"/>
        </w:rPr>
        <w:t xml:space="preserve"> puan)</w:t>
      </w:r>
    </w:p>
    <w:tbl>
      <w:tblPr>
        <w:tblpPr w:leftFromText="141" w:rightFromText="141" w:vertAnchor="text" w:horzAnchor="margin" w:tblpXSpec="center" w:tblpY="43"/>
        <w:tblW w:w="9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701"/>
        <w:gridCol w:w="1984"/>
        <w:gridCol w:w="1985"/>
        <w:gridCol w:w="2126"/>
        <w:gridCol w:w="1734"/>
      </w:tblGrid>
      <w:tr w:rsidR="007F711B" w:rsidRPr="00DF2F26">
        <w:trPr>
          <w:trHeight w:val="699"/>
        </w:trPr>
        <w:tc>
          <w:tcPr>
            <w:tcW w:w="1701" w:type="dxa"/>
            <w:tcBorders>
              <w:top w:val="nil"/>
              <w:bottom w:val="nil"/>
            </w:tcBorders>
          </w:tcPr>
          <w:p w:rsidR="007F711B" w:rsidRPr="00DF2F26" w:rsidRDefault="007F711B" w:rsidP="006C0D8C">
            <w:pPr>
              <w:jc w:val="right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  <w:r w:rsidRPr="00DF2F26">
              <w:rPr>
                <w:rFonts w:ascii="Times New Roman" w:hAnsi="Times New Roman" w:cs="Times New Roman"/>
                <w:b/>
                <w:bCs/>
                <w:noProof/>
                <w:sz w:val="36"/>
                <w:szCs w:val="36"/>
                <w:lang w:eastAsia="tr-TR"/>
              </w:rPr>
              <w:pict>
                <v:shape id="Resim 11" o:spid="_x0000_i1030" type="#_x0000_t75" style="width:76.5pt;height:28.5pt;visibility:visible">
                  <v:imagedata r:id="rId12" o:title="" croptop="-2318f" cropbottom="-5279f" cropleft="-4779f" cropright="-137f"/>
                  <o:lock v:ext="edit" aspectratio="f"/>
                </v:shape>
              </w:pic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7F711B" w:rsidRPr="00DF2F26" w:rsidRDefault="007F711B" w:rsidP="006C0D8C">
            <w:pPr>
              <w:jc w:val="right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  <w:r w:rsidRPr="00DF2F26">
              <w:rPr>
                <w:rFonts w:ascii="Times New Roman" w:hAnsi="Times New Roman" w:cs="Times New Roman"/>
                <w:b/>
                <w:bCs/>
                <w:noProof/>
                <w:sz w:val="36"/>
                <w:szCs w:val="36"/>
                <w:lang w:eastAsia="tr-TR"/>
              </w:rPr>
              <w:pict>
                <v:shape id="Resim 10" o:spid="_x0000_i1031" type="#_x0000_t75" style="width:83.25pt;height:30.75pt;visibility:visible">
                  <v:imagedata r:id="rId13" o:title="" croptop="-975f" cropbottom="-867f" cropleft="-723f" cropright="-522f"/>
                  <o:lock v:ext="edit" aspectratio="f"/>
                </v:shape>
              </w:pict>
            </w: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7F711B" w:rsidRPr="00DF2F26" w:rsidRDefault="007F711B" w:rsidP="006C0D8C">
            <w:pPr>
              <w:jc w:val="right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  <w:r w:rsidRPr="00DF2F26">
              <w:rPr>
                <w:rFonts w:ascii="Times New Roman" w:hAnsi="Times New Roman" w:cs="Times New Roman"/>
                <w:b/>
                <w:bCs/>
                <w:noProof/>
                <w:sz w:val="36"/>
                <w:szCs w:val="36"/>
                <w:lang w:eastAsia="tr-TR"/>
              </w:rPr>
              <w:pict>
                <v:shape id="Resim 9" o:spid="_x0000_i1032" type="#_x0000_t75" style="width:78.75pt;height:31.5pt;visibility:visible">
                  <v:imagedata r:id="rId14" o:title="" croptop="-3411f" cropbottom="-7065f" cropleft="-3391f" cropright="-1249f"/>
                  <o:lock v:ext="edit" aspectratio="f"/>
                </v:shape>
              </w:pic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7F711B" w:rsidRPr="00DF2F26" w:rsidRDefault="007F711B" w:rsidP="006C0D8C">
            <w:pPr>
              <w:jc w:val="right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  <w:r w:rsidRPr="00DF2F26">
              <w:rPr>
                <w:rFonts w:ascii="Times New Roman" w:hAnsi="Times New Roman" w:cs="Times New Roman"/>
                <w:b/>
                <w:bCs/>
                <w:noProof/>
                <w:sz w:val="36"/>
                <w:szCs w:val="36"/>
                <w:lang w:eastAsia="tr-TR"/>
              </w:rPr>
              <w:pict>
                <v:shape id="Resim 8" o:spid="_x0000_i1033" type="#_x0000_t75" style="width:79.5pt;height:28.5pt;visibility:visible">
                  <v:imagedata r:id="rId15" o:title="" cropbottom="-9193f"/>
                  <o:lock v:ext="edit" aspectratio="f"/>
                </v:shape>
              </w:pic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7F711B" w:rsidRPr="00DF2F26" w:rsidRDefault="007F711B" w:rsidP="006C0D8C">
            <w:pPr>
              <w:jc w:val="right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  <w:r w:rsidRPr="00DF2F26">
              <w:rPr>
                <w:rFonts w:ascii="Times New Roman" w:hAnsi="Times New Roman" w:cs="Times New Roman"/>
                <w:b/>
                <w:bCs/>
                <w:noProof/>
                <w:sz w:val="36"/>
                <w:szCs w:val="36"/>
                <w:lang w:eastAsia="tr-TR"/>
              </w:rPr>
              <w:pict>
                <v:shape id="Resim 7" o:spid="_x0000_i1034" type="#_x0000_t75" style="width:73.5pt;height:28.5pt;visibility:visible">
                  <v:imagedata r:id="rId16" o:title="" cropbottom="-1412f"/>
                  <o:lock v:ext="edit" aspectratio="f"/>
                </v:shape>
              </w:pict>
            </w:r>
          </w:p>
        </w:tc>
      </w:tr>
      <w:tr w:rsidR="007F711B" w:rsidRPr="00DF2F26">
        <w:trPr>
          <w:trHeight w:val="371"/>
        </w:trPr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7F711B" w:rsidRPr="00DF2F26" w:rsidRDefault="007F711B" w:rsidP="006C0D8C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F2F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..................................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7F711B" w:rsidRPr="00DF2F26" w:rsidRDefault="007F711B" w:rsidP="006C0D8C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F2F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..................................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7F711B" w:rsidRPr="00DF2F26" w:rsidRDefault="007F711B" w:rsidP="006C0D8C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F2F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..................................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7F711B" w:rsidRPr="00DF2F26" w:rsidRDefault="007F711B" w:rsidP="006C0D8C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F2F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..................................</w:t>
            </w:r>
          </w:p>
        </w:tc>
        <w:tc>
          <w:tcPr>
            <w:tcW w:w="1734" w:type="dxa"/>
            <w:tcBorders>
              <w:top w:val="nil"/>
              <w:bottom w:val="nil"/>
            </w:tcBorders>
            <w:vAlign w:val="bottom"/>
          </w:tcPr>
          <w:p w:rsidR="007F711B" w:rsidRPr="00DF2F26" w:rsidRDefault="007F711B" w:rsidP="006C0D8C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F2F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..................................</w:t>
            </w:r>
          </w:p>
        </w:tc>
      </w:tr>
    </w:tbl>
    <w:p w:rsidR="007F711B" w:rsidRDefault="007F711B" w:rsidP="00040B84">
      <w:pPr>
        <w:pStyle w:val="ListParagrap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noProof/>
          <w:lang w:eastAsia="tr-TR"/>
        </w:rPr>
        <w:pict>
          <v:rect id="_x0000_s1026" style="position:absolute;left:0;text-align:left;margin-left:169pt;margin-top:71.05pt;width:91.4pt;height:29.25pt;z-index:251656192;mso-position-horizontal-relative:text;mso-position-vertical-relative:text" stroked="f">
            <v:textbox style="mso-next-textbox:#_x0000_s1026">
              <w:txbxContent>
                <w:p w:rsidR="007F711B" w:rsidRDefault="007F711B" w:rsidP="00364E3E">
                  <w:r w:rsidRPr="00DF2F26">
                    <w:rPr>
                      <w:noProof/>
                      <w:sz w:val="32"/>
                      <w:szCs w:val="32"/>
                      <w:lang w:eastAsia="tr-TR"/>
                    </w:rPr>
                    <w:pict>
                      <v:shape id="Resim 18" o:spid="_x0000_i1037" type="#_x0000_t75" style="width:21.75pt;height:17.25pt;visibility:visible">
                        <v:imagedata r:id="rId17" o:title="" cropbottom="-780f" cropright="-297f"/>
                        <o:lock v:ext="edit" aspectratio="f"/>
                      </v:shape>
                    </w:pict>
                  </w:r>
                  <w:r>
                    <w:rPr>
                      <w:sz w:val="32"/>
                      <w:szCs w:val="32"/>
                    </w:rPr>
                    <w:t xml:space="preserve"> </w:t>
                  </w:r>
                  <w:r>
                    <w:rPr>
                      <w:sz w:val="24"/>
                      <w:szCs w:val="24"/>
                    </w:rPr>
                    <w:t>ve</w:t>
                  </w:r>
                  <w:r w:rsidRPr="00364E3E">
                    <w:rPr>
                      <w:noProof/>
                      <w:sz w:val="24"/>
                      <w:szCs w:val="24"/>
                      <w:lang w:eastAsia="tr-TR"/>
                    </w:rPr>
                    <w:t xml:space="preserve"> </w:t>
                  </w:r>
                  <w:r>
                    <w:rPr>
                      <w:noProof/>
                      <w:lang w:eastAsia="tr-TR"/>
                    </w:rPr>
                    <w:t xml:space="preserve">  </w:t>
                  </w:r>
                  <w:r w:rsidRPr="006E0A3D">
                    <w:rPr>
                      <w:noProof/>
                      <w:lang w:eastAsia="tr-TR"/>
                    </w:rPr>
                    <w:pict>
                      <v:shape id="Resim 17" o:spid="_x0000_i1038" type="#_x0000_t75" style="width:28.5pt;height:18.75pt;visibility:visible">
                        <v:imagedata r:id="rId18" o:title="" cropbottom="-2334f" cropright="-1917f"/>
                        <o:lock v:ext="edit" aspectratio="f"/>
                      </v:shape>
                    </w:pict>
                  </w:r>
                </w:p>
              </w:txbxContent>
            </v:textbox>
          </v:rect>
        </w:pict>
      </w:r>
    </w:p>
    <w:p w:rsidR="007F711B" w:rsidRPr="00040B84" w:rsidRDefault="007F711B" w:rsidP="00040B84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bCs/>
          <w:sz w:val="20"/>
          <w:szCs w:val="20"/>
        </w:rPr>
      </w:pPr>
      <w:r w:rsidRPr="00040B84">
        <w:rPr>
          <w:rFonts w:ascii="Times New Roman" w:hAnsi="Times New Roman" w:cs="Times New Roman"/>
          <w:b/>
          <w:bCs/>
          <w:sz w:val="20"/>
          <w:szCs w:val="20"/>
        </w:rPr>
        <w:t xml:space="preserve">Aşağıda boş bırakılan yerlere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               </w:t>
      </w:r>
      <w:r w:rsidRPr="00040B84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             </w:t>
      </w:r>
      <w:r w:rsidRPr="00040B84">
        <w:rPr>
          <w:rFonts w:ascii="Times New Roman" w:hAnsi="Times New Roman" w:cs="Times New Roman"/>
          <w:b/>
          <w:bCs/>
          <w:sz w:val="20"/>
          <w:szCs w:val="20"/>
        </w:rPr>
        <w:t xml:space="preserve"> işaret zamirlerinden uygun olanı getiriniz. </w:t>
      </w:r>
      <w:r w:rsidRPr="00040B84">
        <w:rPr>
          <w:rFonts w:ascii="Times New Roman" w:hAnsi="Times New Roman" w:cs="Times New Roman"/>
          <w:b/>
          <w:bCs/>
          <w:noProof/>
          <w:sz w:val="20"/>
          <w:szCs w:val="20"/>
          <w:lang w:eastAsia="tr-TR"/>
        </w:rPr>
        <w:t>(10 puan)</w:t>
      </w:r>
    </w:p>
    <w:tbl>
      <w:tblPr>
        <w:tblW w:w="9745" w:type="dxa"/>
        <w:jc w:val="right"/>
        <w:tblCellMar>
          <w:left w:w="70" w:type="dxa"/>
          <w:right w:w="70" w:type="dxa"/>
        </w:tblCellMar>
        <w:tblLook w:val="0000"/>
      </w:tblPr>
      <w:tblGrid>
        <w:gridCol w:w="2025"/>
        <w:gridCol w:w="2085"/>
        <w:gridCol w:w="1902"/>
        <w:gridCol w:w="2105"/>
        <w:gridCol w:w="1628"/>
      </w:tblGrid>
      <w:tr w:rsidR="007F711B" w:rsidRPr="00DF2F26">
        <w:trPr>
          <w:trHeight w:val="645"/>
          <w:jc w:val="right"/>
        </w:trPr>
        <w:tc>
          <w:tcPr>
            <w:tcW w:w="2025" w:type="dxa"/>
            <w:vAlign w:val="bottom"/>
          </w:tcPr>
          <w:p w:rsidR="007F711B" w:rsidRPr="00DF2F26" w:rsidRDefault="007F711B" w:rsidP="00364E3E">
            <w:pPr>
              <w:ind w:left="-63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DF2F26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...   </w:t>
            </w:r>
            <w:r w:rsidRPr="00DF2F26">
              <w:rPr>
                <w:rFonts w:ascii="Times New Roman" w:hAnsi="Times New Roman" w:cs="Times New Roman"/>
                <w:sz w:val="32"/>
                <w:szCs w:val="32"/>
              </w:rPr>
              <w:t xml:space="preserve">  </w:t>
            </w:r>
            <w:r w:rsidRPr="00DF2F26"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lang w:eastAsia="tr-TR"/>
              </w:rPr>
              <w:pict>
                <v:shape id="Resim 16" o:spid="_x0000_i1039" type="#_x0000_t75" style="width:45pt;height:24.75pt;visibility:visible">
                  <v:imagedata r:id="rId19" o:title="" croptop="-6969f" cropbottom="-593f"/>
                  <o:lock v:ext="edit" aspectratio="f"/>
                </v:shape>
              </w:pict>
            </w:r>
          </w:p>
        </w:tc>
        <w:tc>
          <w:tcPr>
            <w:tcW w:w="2085" w:type="dxa"/>
            <w:vAlign w:val="bottom"/>
          </w:tcPr>
          <w:p w:rsidR="007F711B" w:rsidRPr="00DF2F26" w:rsidRDefault="007F711B" w:rsidP="00364E3E">
            <w:pPr>
              <w:ind w:left="-63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DF2F26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...</w:t>
            </w:r>
            <w:r w:rsidRPr="00DF2F26">
              <w:rPr>
                <w:rFonts w:ascii="Times New Roman" w:hAnsi="Times New Roman" w:cs="Times New Roman"/>
                <w:sz w:val="32"/>
                <w:szCs w:val="32"/>
              </w:rPr>
              <w:t xml:space="preserve">   </w:t>
            </w:r>
            <w:r w:rsidRPr="00DF2F26"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lang w:eastAsia="tr-TR"/>
              </w:rPr>
              <w:pict>
                <v:shape id="Resim 15" o:spid="_x0000_i1040" type="#_x0000_t75" style="width:27.75pt;height:27pt;visibility:visible">
                  <v:imagedata r:id="rId20" o:title="" croptop="-3677f" cropbottom="-1445f" cropright="-120f"/>
                  <o:lock v:ext="edit" aspectratio="f"/>
                </v:shape>
              </w:pict>
            </w:r>
          </w:p>
        </w:tc>
        <w:tc>
          <w:tcPr>
            <w:tcW w:w="1902" w:type="dxa"/>
            <w:vAlign w:val="bottom"/>
          </w:tcPr>
          <w:p w:rsidR="007F711B" w:rsidRPr="00DF2F26" w:rsidRDefault="007F711B" w:rsidP="00364E3E">
            <w:pPr>
              <w:ind w:left="-63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DF2F26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...</w:t>
            </w:r>
            <w:r w:rsidRPr="00DF2F26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DF2F26"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lang w:eastAsia="tr-TR"/>
              </w:rPr>
              <w:pict>
                <v:shape id="Resim 14" o:spid="_x0000_i1041" type="#_x0000_t75" style="width:45pt;height:26.25pt;visibility:visible">
                  <v:imagedata r:id="rId21" o:title="" croptop="-2364f" cropbottom="-919f" cropright="-73f"/>
                  <o:lock v:ext="edit" aspectratio="f"/>
                </v:shape>
              </w:pict>
            </w:r>
          </w:p>
        </w:tc>
        <w:tc>
          <w:tcPr>
            <w:tcW w:w="2105" w:type="dxa"/>
            <w:vAlign w:val="bottom"/>
          </w:tcPr>
          <w:p w:rsidR="007F711B" w:rsidRPr="00DF2F26" w:rsidRDefault="007F711B" w:rsidP="00FE19CB">
            <w:pPr>
              <w:ind w:left="-63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DF2F26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...</w:t>
            </w:r>
            <w:r w:rsidRPr="00DF2F26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DF2F26"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lang w:eastAsia="tr-TR"/>
              </w:rPr>
              <w:pict>
                <v:shape id="Resim 13" o:spid="_x0000_i1042" type="#_x0000_t75" style="width:36pt;height:26.25pt;visibility:visible">
                  <v:imagedata r:id="rId22" o:title="" cropbottom="-759f"/>
                  <o:lock v:ext="edit" aspectratio="f"/>
                </v:shape>
              </w:pict>
            </w:r>
          </w:p>
        </w:tc>
        <w:tc>
          <w:tcPr>
            <w:tcW w:w="1628" w:type="dxa"/>
            <w:vAlign w:val="bottom"/>
          </w:tcPr>
          <w:p w:rsidR="007F711B" w:rsidRPr="00DF2F26" w:rsidRDefault="007F711B" w:rsidP="00FE19CB">
            <w:pPr>
              <w:ind w:left="-63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DF2F26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...</w:t>
            </w:r>
            <w:r w:rsidRPr="00DF2F26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DF2F26"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lang w:eastAsia="tr-TR"/>
              </w:rPr>
              <w:pict>
                <v:shape id="Resim 12" o:spid="_x0000_i1043" type="#_x0000_t75" style="width:41.25pt;height:24.75pt;visibility:visible">
                  <v:imagedata r:id="rId23" o:title="" cropbottom="-6248f" cropleft="-723f" cropright="-402f"/>
                  <o:lock v:ext="edit" aspectratio="f"/>
                </v:shape>
              </w:pict>
            </w:r>
          </w:p>
        </w:tc>
      </w:tr>
    </w:tbl>
    <w:p w:rsidR="007F711B" w:rsidRPr="00846D5D" w:rsidRDefault="007F711B" w:rsidP="00EE5699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bCs/>
          <w:sz w:val="20"/>
          <w:szCs w:val="20"/>
        </w:rPr>
      </w:pPr>
      <w:r w:rsidRPr="00846D5D">
        <w:rPr>
          <w:rFonts w:ascii="Times New Roman" w:hAnsi="Times New Roman" w:cs="Times New Roman"/>
          <w:b/>
          <w:bCs/>
          <w:sz w:val="20"/>
          <w:szCs w:val="20"/>
        </w:rPr>
        <w:t xml:space="preserve">Aşağıdaki </w:t>
      </w:r>
      <w:r>
        <w:rPr>
          <w:rFonts w:ascii="Times New Roman" w:hAnsi="Times New Roman" w:cs="Times New Roman"/>
          <w:b/>
          <w:bCs/>
          <w:sz w:val="20"/>
          <w:szCs w:val="20"/>
        </w:rPr>
        <w:t>Arapça cümlelerin Türkçelerini yazınız.</w:t>
      </w:r>
      <w:r w:rsidRPr="00F67B07">
        <w:rPr>
          <w:rFonts w:ascii="Times New Roman" w:hAnsi="Times New Roman" w:cs="Times New Roman"/>
          <w:b/>
          <w:bCs/>
          <w:noProof/>
          <w:sz w:val="20"/>
          <w:szCs w:val="20"/>
          <w:lang w:eastAsia="tr-TR"/>
        </w:rPr>
        <w:t xml:space="preserve"> </w:t>
      </w:r>
      <w:r w:rsidRPr="00846D5D">
        <w:rPr>
          <w:rFonts w:ascii="Times New Roman" w:hAnsi="Times New Roman" w:cs="Times New Roman"/>
          <w:b/>
          <w:bCs/>
          <w:noProof/>
          <w:sz w:val="20"/>
          <w:szCs w:val="20"/>
          <w:lang w:eastAsia="tr-TR"/>
        </w:rPr>
        <w:t>(10 puan)</w:t>
      </w:r>
    </w:p>
    <w:tbl>
      <w:tblPr>
        <w:tblW w:w="9554" w:type="dxa"/>
        <w:tblInd w:w="-106" w:type="dxa"/>
        <w:tblLook w:val="00A0"/>
      </w:tblPr>
      <w:tblGrid>
        <w:gridCol w:w="5767"/>
        <w:gridCol w:w="3787"/>
      </w:tblGrid>
      <w:tr w:rsidR="007F711B" w:rsidRPr="00DF2F26">
        <w:trPr>
          <w:trHeight w:val="796"/>
        </w:trPr>
        <w:tc>
          <w:tcPr>
            <w:tcW w:w="5767" w:type="dxa"/>
            <w:vAlign w:val="center"/>
          </w:tcPr>
          <w:p w:rsidR="007F711B" w:rsidRPr="00DF2F26" w:rsidRDefault="007F711B" w:rsidP="00DF2F26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F2F2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..................................................................................</w:t>
            </w:r>
          </w:p>
        </w:tc>
        <w:tc>
          <w:tcPr>
            <w:tcW w:w="3787" w:type="dxa"/>
            <w:vAlign w:val="center"/>
          </w:tcPr>
          <w:p w:rsidR="007F711B" w:rsidRPr="00DF2F26" w:rsidRDefault="007F711B" w:rsidP="00DF2F26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F2F26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  <w:lang w:eastAsia="tr-TR"/>
              </w:rPr>
              <w:pict>
                <v:shape id="Resim 19" o:spid="_x0000_i1044" type="#_x0000_t75" style="width:164.25pt;height:24pt;visibility:visible">
                  <v:imagedata r:id="rId24" o:title="" cropbottom="-1775f" cropleft="-941f" cropright="-741f"/>
                  <o:lock v:ext="edit" aspectratio="f"/>
                </v:shape>
              </w:pict>
            </w:r>
          </w:p>
        </w:tc>
      </w:tr>
      <w:tr w:rsidR="007F711B" w:rsidRPr="00DF2F26">
        <w:trPr>
          <w:trHeight w:val="850"/>
        </w:trPr>
        <w:tc>
          <w:tcPr>
            <w:tcW w:w="5767" w:type="dxa"/>
            <w:vAlign w:val="center"/>
          </w:tcPr>
          <w:p w:rsidR="007F711B" w:rsidRPr="00DF2F26" w:rsidRDefault="007F711B" w:rsidP="00DF2F26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F2F2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..................................................................................</w:t>
            </w:r>
          </w:p>
        </w:tc>
        <w:tc>
          <w:tcPr>
            <w:tcW w:w="3787" w:type="dxa"/>
            <w:vAlign w:val="center"/>
          </w:tcPr>
          <w:p w:rsidR="007F711B" w:rsidRPr="00DF2F26" w:rsidRDefault="007F711B" w:rsidP="00DF2F26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F2F26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  <w:lang w:eastAsia="tr-TR"/>
              </w:rPr>
              <w:pict>
                <v:shape id="Resim 20" o:spid="_x0000_i1045" type="#_x0000_t75" style="width:166.5pt;height:23.25pt;visibility:visible">
                  <v:imagedata r:id="rId25" o:title="" cropbottom="-1889f"/>
                  <o:lock v:ext="edit" aspectratio="f"/>
                </v:shape>
              </w:pict>
            </w:r>
          </w:p>
        </w:tc>
      </w:tr>
    </w:tbl>
    <w:p w:rsidR="007F711B" w:rsidRDefault="007F711B" w:rsidP="00A511C3">
      <w:pPr>
        <w:pStyle w:val="ListParagraph"/>
        <w:rPr>
          <w:rFonts w:ascii="Times New Roman" w:hAnsi="Times New Roman" w:cs="Times New Roman"/>
          <w:b/>
          <w:bCs/>
          <w:sz w:val="20"/>
          <w:szCs w:val="20"/>
        </w:rPr>
      </w:pPr>
    </w:p>
    <w:p w:rsidR="007F711B" w:rsidRPr="00846D5D" w:rsidRDefault="007F711B" w:rsidP="00703E21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bCs/>
          <w:noProof/>
          <w:sz w:val="20"/>
          <w:szCs w:val="20"/>
          <w:lang w:eastAsia="tr-TR"/>
        </w:rPr>
      </w:pPr>
      <w:r w:rsidRPr="00846D5D">
        <w:rPr>
          <w:rFonts w:ascii="Times New Roman" w:hAnsi="Times New Roman" w:cs="Times New Roman"/>
          <w:b/>
          <w:bCs/>
          <w:noProof/>
          <w:sz w:val="20"/>
          <w:szCs w:val="20"/>
          <w:lang w:eastAsia="tr-TR"/>
        </w:rPr>
        <w:t>Aşağıda</w:t>
      </w:r>
      <w:r>
        <w:rPr>
          <w:rFonts w:ascii="Times New Roman" w:hAnsi="Times New Roman" w:cs="Times New Roman"/>
          <w:b/>
          <w:bCs/>
          <w:noProof/>
          <w:sz w:val="20"/>
          <w:szCs w:val="20"/>
          <w:lang w:eastAsia="tr-TR"/>
        </w:rPr>
        <w:t xml:space="preserve"> verilen diyalogdaki boşlukları yanda verilen kelimelerden uygun olanları ile doldurunuz.</w:t>
      </w:r>
      <w:r w:rsidRPr="00846D5D">
        <w:rPr>
          <w:rFonts w:ascii="Times New Roman" w:hAnsi="Times New Roman" w:cs="Times New Roman"/>
          <w:b/>
          <w:bCs/>
          <w:noProof/>
          <w:sz w:val="20"/>
          <w:szCs w:val="20"/>
          <w:lang w:eastAsia="tr-TR"/>
        </w:rPr>
        <w:t xml:space="preserve"> (10 puan)</w:t>
      </w:r>
    </w:p>
    <w:p w:rsidR="007F711B" w:rsidRDefault="007F711B" w:rsidP="00703E21">
      <w:pPr>
        <w:pStyle w:val="ListParagraph"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noProof/>
          <w:lang w:eastAsia="tr-TR"/>
        </w:rPr>
        <w:pict>
          <v:rect id="_x0000_s1027" style="position:absolute;left:0;text-align:left;margin-left:131.4pt;margin-top:10.45pt;width:58.5pt;height:193.5pt;z-index:251657216">
            <v:textbox style="mso-next-textbox:#_x0000_s1027">
              <w:txbxContent>
                <w:p w:rsidR="007F711B" w:rsidRDefault="007F711B">
                  <w:r w:rsidRPr="006E0A3D">
                    <w:rPr>
                      <w:noProof/>
                      <w:lang w:eastAsia="tr-TR"/>
                    </w:rPr>
                    <w:pict>
                      <v:shape id="Resim 23" o:spid="_x0000_i1051" type="#_x0000_t75" style="width:30pt;height:21pt;visibility:visible">
                        <v:imagedata r:id="rId26" o:title="" croptop="-5789f" cropbottom="-15092f" cropleft="-4210f"/>
                        <o:lock v:ext="edit" aspectratio="f"/>
                      </v:shape>
                    </w:pict>
                  </w:r>
                </w:p>
                <w:p w:rsidR="007F711B" w:rsidRDefault="007F711B">
                  <w:pPr>
                    <w:rPr>
                      <w:noProof/>
                      <w:lang w:eastAsia="tr-TR"/>
                    </w:rPr>
                  </w:pPr>
                  <w:r w:rsidRPr="006E0A3D">
                    <w:rPr>
                      <w:noProof/>
                      <w:lang w:eastAsia="tr-TR"/>
                    </w:rPr>
                    <w:pict>
                      <v:shape id="Resim 24" o:spid="_x0000_i1052" type="#_x0000_t75" style="width:30.75pt;height:25.5pt;visibility:visible">
                        <v:imagedata r:id="rId27" o:title="" cropbottom="-788f"/>
                        <o:lock v:ext="edit" aspectratio="f"/>
                      </v:shape>
                    </w:pict>
                  </w:r>
                </w:p>
                <w:p w:rsidR="007F711B" w:rsidRDefault="007F711B">
                  <w:pPr>
                    <w:rPr>
                      <w:noProof/>
                      <w:lang w:eastAsia="tr-TR"/>
                    </w:rPr>
                  </w:pPr>
                  <w:r w:rsidRPr="006E0A3D">
                    <w:rPr>
                      <w:noProof/>
                      <w:lang w:eastAsia="tr-TR"/>
                    </w:rPr>
                    <w:pict>
                      <v:shape id="Resim 25" o:spid="_x0000_i1053" type="#_x0000_t75" style="width:39pt;height:27pt;visibility:visible">
                        <v:imagedata r:id="rId28" o:title="" cropbottom="-1078f" cropright="-6461f"/>
                        <o:lock v:ext="edit" aspectratio="f"/>
                      </v:shape>
                    </w:pict>
                  </w:r>
                </w:p>
                <w:p w:rsidR="007F711B" w:rsidRDefault="007F711B">
                  <w:pPr>
                    <w:rPr>
                      <w:noProof/>
                      <w:lang w:eastAsia="tr-TR"/>
                    </w:rPr>
                  </w:pPr>
                  <w:r w:rsidRPr="006E0A3D">
                    <w:rPr>
                      <w:noProof/>
                      <w:lang w:eastAsia="tr-TR"/>
                    </w:rPr>
                    <w:pict>
                      <v:shape id="Resim 26" o:spid="_x0000_i1054" type="#_x0000_t75" style="width:21.75pt;height:22.5pt;visibility:visible">
                        <v:imagedata r:id="rId29" o:title="" cropbottom="-6505f" cropleft="-6315f" cropright="-2048f"/>
                        <o:lock v:ext="edit" aspectratio="f"/>
                      </v:shape>
                    </w:pict>
                  </w:r>
                </w:p>
                <w:p w:rsidR="007F711B" w:rsidRDefault="007F711B">
                  <w:r w:rsidRPr="006E0A3D">
                    <w:rPr>
                      <w:noProof/>
                      <w:lang w:eastAsia="tr-TR"/>
                    </w:rPr>
                    <w:pict>
                      <v:shape id="Resim 22" o:spid="_x0000_i1055" type="#_x0000_t75" style="width:30.75pt;height:27.75pt;visibility:visible">
                        <v:imagedata r:id="rId30" o:title="" croptop="-5260f" cropbottom="-9951f" cropright="-961f"/>
                        <o:lock v:ext="edit" aspectratio="f"/>
                      </v:shape>
                    </w:pict>
                  </w:r>
                </w:p>
                <w:p w:rsidR="007F711B" w:rsidRDefault="007F711B"/>
              </w:txbxContent>
            </v:textbox>
          </v:rect>
        </w:pict>
      </w:r>
      <w:r>
        <w:rPr>
          <w:noProof/>
          <w:lang w:eastAsia="tr-TR"/>
        </w:rPr>
        <w:pict>
          <v:rect id="_x0000_s1028" style="position:absolute;left:0;text-align:left;margin-left:277.65pt;margin-top:169.45pt;width:33.75pt;height:34.5pt;z-index:251659264" strokecolor="white">
            <v:textbox>
              <w:txbxContent>
                <w:p w:rsidR="007F711B" w:rsidRDefault="007F711B">
                  <w:r w:rsidRPr="006E0A3D">
                    <w:rPr>
                      <w:noProof/>
                      <w:lang w:eastAsia="tr-TR"/>
                    </w:rPr>
                    <w:pict>
                      <v:shape id="Resim 1" o:spid="_x0000_i1057" type="#_x0000_t75" style="width:19.5pt;height:24.75pt;visibility:visible">
                        <v:imagedata r:id="rId31" o:title="" cropbottom="-1365f"/>
                        <o:lock v:ext="edit" aspectratio="f"/>
                      </v:shape>
                    </w:pict>
                  </w:r>
                </w:p>
              </w:txbxContent>
            </v:textbox>
          </v:rect>
        </w:pict>
      </w:r>
      <w:r w:rsidRPr="00DF2F26">
        <w:rPr>
          <w:rFonts w:ascii="Times New Roman" w:hAnsi="Times New Roman" w:cs="Times New Roman"/>
          <w:b/>
          <w:bCs/>
          <w:noProof/>
          <w:sz w:val="20"/>
          <w:szCs w:val="20"/>
          <w:lang w:eastAsia="tr-TR"/>
        </w:rPr>
        <w:pict>
          <v:shape id="Resim 21" o:spid="_x0000_i1058" type="#_x0000_t75" style="width:275.25pt;height:228.75pt;visibility:visible">
            <v:imagedata r:id="rId32" o:title="" cropbottom="-57f" cropleft="-686f" cropright="-36f"/>
            <o:lock v:ext="edit" aspectratio="f"/>
          </v:shape>
        </w:pict>
      </w:r>
    </w:p>
    <w:p w:rsidR="007F711B" w:rsidRDefault="007F711B" w:rsidP="00A511C3">
      <w:pPr>
        <w:pStyle w:val="ListParagraph"/>
        <w:rPr>
          <w:rFonts w:ascii="Times New Roman" w:hAnsi="Times New Roman" w:cs="Times New Roman"/>
          <w:b/>
          <w:bCs/>
          <w:sz w:val="20"/>
          <w:szCs w:val="20"/>
        </w:rPr>
      </w:pPr>
    </w:p>
    <w:p w:rsidR="007F711B" w:rsidRDefault="007F711B" w:rsidP="00A511C3">
      <w:pPr>
        <w:pStyle w:val="ListParagraph"/>
        <w:rPr>
          <w:rFonts w:ascii="Times New Roman" w:hAnsi="Times New Roman" w:cs="Times New Roman"/>
          <w:b/>
          <w:bCs/>
          <w:sz w:val="20"/>
          <w:szCs w:val="20"/>
        </w:rPr>
      </w:pPr>
    </w:p>
    <w:p w:rsidR="007F711B" w:rsidRDefault="007F711B" w:rsidP="00A511C3">
      <w:pPr>
        <w:pStyle w:val="ListParagraph"/>
        <w:rPr>
          <w:rFonts w:ascii="Times New Roman" w:hAnsi="Times New Roman" w:cs="Times New Roman"/>
          <w:b/>
          <w:bCs/>
          <w:sz w:val="20"/>
          <w:szCs w:val="20"/>
        </w:rPr>
      </w:pPr>
    </w:p>
    <w:p w:rsidR="007F711B" w:rsidRDefault="007F711B" w:rsidP="00A511C3">
      <w:pPr>
        <w:pStyle w:val="ListParagraph"/>
        <w:rPr>
          <w:rFonts w:ascii="Times New Roman" w:hAnsi="Times New Roman" w:cs="Times New Roman"/>
          <w:b/>
          <w:bCs/>
          <w:sz w:val="20"/>
          <w:szCs w:val="20"/>
        </w:rPr>
      </w:pPr>
    </w:p>
    <w:p w:rsidR="007F711B" w:rsidRDefault="007F711B" w:rsidP="00A511C3">
      <w:pPr>
        <w:pStyle w:val="ListParagraph"/>
        <w:rPr>
          <w:rFonts w:ascii="Times New Roman" w:hAnsi="Times New Roman" w:cs="Times New Roman"/>
          <w:b/>
          <w:bCs/>
          <w:sz w:val="20"/>
          <w:szCs w:val="20"/>
        </w:rPr>
      </w:pPr>
    </w:p>
    <w:p w:rsidR="007F711B" w:rsidRDefault="007F711B" w:rsidP="00846D5D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Aşağıdaki sorulara örnekteki gibi cevap veriniz. </w:t>
      </w:r>
      <w:r w:rsidRPr="00846D5D">
        <w:rPr>
          <w:rFonts w:ascii="Times New Roman" w:hAnsi="Times New Roman" w:cs="Times New Roman"/>
          <w:b/>
          <w:bCs/>
          <w:noProof/>
          <w:sz w:val="20"/>
          <w:szCs w:val="20"/>
          <w:lang w:eastAsia="tr-TR"/>
        </w:rPr>
        <w:t>(10 puan)</w:t>
      </w:r>
    </w:p>
    <w:p w:rsidR="007F711B" w:rsidRDefault="007F711B" w:rsidP="00703E21">
      <w:pPr>
        <w:pStyle w:val="ListParagraph"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noProof/>
          <w:lang w:eastAsia="tr-TR"/>
        </w:rPr>
        <w:pict>
          <v:rect id="_x0000_s1029" style="position:absolute;left:0;text-align:left;margin-left:39.15pt;margin-top:10.1pt;width:68.25pt;height:27.75pt;z-index:251658240" stroked="f">
            <v:textbox>
              <w:txbxContent>
                <w:p w:rsidR="007F711B" w:rsidRPr="00703E21" w:rsidRDefault="007F711B">
                  <w:pPr>
                    <w:rPr>
                      <w:sz w:val="28"/>
                      <w:szCs w:val="28"/>
                      <w:u w:val="single"/>
                    </w:rPr>
                  </w:pPr>
                  <w:r w:rsidRPr="00703E21">
                    <w:rPr>
                      <w:sz w:val="28"/>
                      <w:szCs w:val="28"/>
                      <w:u w:val="single"/>
                    </w:rPr>
                    <w:t>ÖRNEK</w:t>
                  </w:r>
                </w:p>
              </w:txbxContent>
            </v:textbox>
          </v:rect>
        </w:pict>
      </w:r>
      <w:r w:rsidRPr="00DF2F26">
        <w:rPr>
          <w:rFonts w:ascii="Times New Roman" w:hAnsi="Times New Roman" w:cs="Times New Roman"/>
          <w:b/>
          <w:bCs/>
          <w:noProof/>
          <w:sz w:val="20"/>
          <w:szCs w:val="20"/>
          <w:lang w:eastAsia="tr-TR"/>
        </w:rPr>
        <w:pict>
          <v:shape id="Resim 28" o:spid="_x0000_i1059" type="#_x0000_t75" style="width:356.25pt;height:60pt;visibility:visible">
            <v:imagedata r:id="rId33" o:title="" cropbottom="-538f"/>
            <o:lock v:ext="edit" aspectratio="f"/>
          </v:shape>
        </w:pict>
      </w:r>
    </w:p>
    <w:p w:rsidR="007F711B" w:rsidRPr="00846D5D" w:rsidRDefault="007F711B" w:rsidP="00703E21">
      <w:pPr>
        <w:pStyle w:val="ListParagraph"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DF2F26">
        <w:rPr>
          <w:rFonts w:ascii="Times New Roman" w:hAnsi="Times New Roman" w:cs="Times New Roman"/>
          <w:b/>
          <w:bCs/>
          <w:noProof/>
          <w:sz w:val="20"/>
          <w:szCs w:val="20"/>
          <w:lang w:eastAsia="tr-TR"/>
        </w:rPr>
        <w:pict>
          <v:shape id="Resim 29" o:spid="_x0000_i1060" type="#_x0000_t75" style="width:354pt;height:36pt;visibility:visible">
            <v:imagedata r:id="rId34" o:title="" cropbottom="-831f"/>
            <o:lock v:ext="edit" aspectratio="f"/>
          </v:shape>
        </w:pict>
      </w:r>
    </w:p>
    <w:p w:rsidR="007F711B" w:rsidRPr="00703E21" w:rsidRDefault="007F711B" w:rsidP="00703E21">
      <w:pPr>
        <w:pStyle w:val="ListParagraph"/>
        <w:tabs>
          <w:tab w:val="left" w:pos="2340"/>
        </w:tabs>
        <w:rPr>
          <w:rFonts w:ascii="Arial Narrow" w:hAnsi="Arial Narrow" w:cs="Arial Narrow"/>
          <w:b/>
          <w:bCs/>
          <w:sz w:val="20"/>
          <w:szCs w:val="20"/>
        </w:rPr>
      </w:pPr>
    </w:p>
    <w:p w:rsidR="007F711B" w:rsidRPr="00846D5D" w:rsidRDefault="007F711B" w:rsidP="00D30A48">
      <w:pPr>
        <w:pStyle w:val="ListParagraph"/>
        <w:numPr>
          <w:ilvl w:val="0"/>
          <w:numId w:val="6"/>
        </w:numPr>
        <w:tabs>
          <w:tab w:val="left" w:pos="2340"/>
        </w:tabs>
        <w:rPr>
          <w:rFonts w:ascii="Arial Narrow" w:hAnsi="Arial Narrow" w:cs="Arial Narrow"/>
          <w:b/>
          <w:bCs/>
          <w:sz w:val="20"/>
          <w:szCs w:val="20"/>
        </w:rPr>
      </w:pPr>
      <w:r w:rsidRPr="00846D5D">
        <w:rPr>
          <w:b/>
          <w:bCs/>
          <w:sz w:val="20"/>
          <w:szCs w:val="20"/>
        </w:rPr>
        <w:t xml:space="preserve">Aşağıdaki </w:t>
      </w:r>
      <w:r>
        <w:rPr>
          <w:b/>
          <w:bCs/>
          <w:sz w:val="20"/>
          <w:szCs w:val="20"/>
        </w:rPr>
        <w:t>kelimelerin Türkçelerini altlarına yazınız.</w:t>
      </w:r>
      <w:r w:rsidRPr="00846D5D">
        <w:rPr>
          <w:rFonts w:ascii="Times New Roman" w:hAnsi="Times New Roman" w:cs="Times New Roman"/>
          <w:b/>
          <w:bCs/>
          <w:noProof/>
          <w:sz w:val="20"/>
          <w:szCs w:val="20"/>
          <w:lang w:eastAsia="tr-TR"/>
        </w:rPr>
        <w:t xml:space="preserve"> (10 puan)</w:t>
      </w:r>
      <w:r w:rsidRPr="00703E21">
        <w:rPr>
          <w:rFonts w:ascii="Times New Roman" w:hAnsi="Times New Roman" w:cs="Times New Roman"/>
          <w:b/>
          <w:bCs/>
          <w:noProof/>
          <w:sz w:val="20"/>
          <w:szCs w:val="20"/>
          <w:lang w:eastAsia="tr-TR"/>
        </w:rPr>
        <w:t xml:space="preserve"> </w:t>
      </w:r>
    </w:p>
    <w:tbl>
      <w:tblPr>
        <w:tblW w:w="9353" w:type="dxa"/>
        <w:tblInd w:w="-106" w:type="dxa"/>
        <w:tblLook w:val="00A0"/>
      </w:tblPr>
      <w:tblGrid>
        <w:gridCol w:w="1781"/>
        <w:gridCol w:w="1837"/>
        <w:gridCol w:w="1922"/>
        <w:gridCol w:w="1892"/>
        <w:gridCol w:w="1921"/>
      </w:tblGrid>
      <w:tr w:rsidR="007F711B" w:rsidRPr="00DF2F26">
        <w:trPr>
          <w:trHeight w:val="608"/>
        </w:trPr>
        <w:tc>
          <w:tcPr>
            <w:tcW w:w="1781" w:type="dxa"/>
            <w:vAlign w:val="center"/>
          </w:tcPr>
          <w:p w:rsidR="007F711B" w:rsidRPr="00DF2F26" w:rsidRDefault="007F711B" w:rsidP="00DF2F2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DF2F26">
              <w:rPr>
                <w:noProof/>
                <w:sz w:val="32"/>
                <w:szCs w:val="32"/>
                <w:lang w:eastAsia="tr-TR"/>
              </w:rPr>
              <w:pict>
                <v:shape id="Resim 34" o:spid="_x0000_i1061" type="#_x0000_t75" style="width:48pt;height:29.25pt;visibility:visible">
                  <v:imagedata r:id="rId35" o:title="" croptop="-1024f" cropbottom="-1138f" cropleft="-1971f"/>
                  <o:lock v:ext="edit" aspectratio="f"/>
                </v:shape>
              </w:pict>
            </w:r>
          </w:p>
        </w:tc>
        <w:tc>
          <w:tcPr>
            <w:tcW w:w="1837" w:type="dxa"/>
            <w:vAlign w:val="center"/>
          </w:tcPr>
          <w:p w:rsidR="007F711B" w:rsidRPr="00DF2F26" w:rsidRDefault="007F711B" w:rsidP="00DF2F2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DF2F26">
              <w:rPr>
                <w:noProof/>
                <w:sz w:val="32"/>
                <w:szCs w:val="32"/>
                <w:lang w:eastAsia="tr-TR"/>
              </w:rPr>
              <w:pict>
                <v:shape id="Resim 33" o:spid="_x0000_i1062" type="#_x0000_t75" style="width:34.5pt;height:26.25pt;visibility:visible">
                  <v:imagedata r:id="rId36" o:title="" croptop="-5486f" cropbottom="-6524f" cropleft="-3771f" cropright="-713f"/>
                  <o:lock v:ext="edit" aspectratio="f"/>
                </v:shape>
              </w:pict>
            </w:r>
          </w:p>
        </w:tc>
        <w:tc>
          <w:tcPr>
            <w:tcW w:w="1922" w:type="dxa"/>
            <w:vAlign w:val="center"/>
          </w:tcPr>
          <w:p w:rsidR="007F711B" w:rsidRPr="00DF2F26" w:rsidRDefault="007F711B" w:rsidP="00DF2F2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DF2F26">
              <w:rPr>
                <w:noProof/>
                <w:sz w:val="32"/>
                <w:szCs w:val="32"/>
                <w:lang w:eastAsia="tr-TR"/>
              </w:rPr>
              <w:pict>
                <v:shape id="Resim 32" o:spid="_x0000_i1063" type="#_x0000_t75" style="width:35.25pt;height:22.5pt;visibility:visible">
                  <v:imagedata r:id="rId37" o:title="" croptop="-1365f" cropbottom="-1062f" cropleft="-1707f" cropright="-664f"/>
                  <o:lock v:ext="edit" aspectratio="f"/>
                </v:shape>
              </w:pict>
            </w:r>
          </w:p>
        </w:tc>
        <w:tc>
          <w:tcPr>
            <w:tcW w:w="1892" w:type="dxa"/>
            <w:vAlign w:val="center"/>
          </w:tcPr>
          <w:p w:rsidR="007F711B" w:rsidRPr="00DF2F26" w:rsidRDefault="007F711B" w:rsidP="00DF2F2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DF2F26">
              <w:rPr>
                <w:noProof/>
                <w:sz w:val="32"/>
                <w:szCs w:val="32"/>
                <w:lang w:eastAsia="tr-TR"/>
              </w:rPr>
              <w:pict>
                <v:shape id="Resim 31" o:spid="_x0000_i1064" type="#_x0000_t75" style="width:41.25pt;height:24pt;visibility:visible">
                  <v:imagedata r:id="rId38" o:title="" croptop="-1308f" cropbottom="-1889f" cropleft="-2359f" cropright="-1516f"/>
                  <o:lock v:ext="edit" aspectratio="f"/>
                </v:shape>
              </w:pict>
            </w:r>
          </w:p>
        </w:tc>
        <w:tc>
          <w:tcPr>
            <w:tcW w:w="1921" w:type="dxa"/>
            <w:vAlign w:val="center"/>
          </w:tcPr>
          <w:p w:rsidR="007F711B" w:rsidRPr="00DF2F26" w:rsidRDefault="007F711B" w:rsidP="00DF2F26">
            <w:pPr>
              <w:spacing w:after="0" w:line="240" w:lineRule="auto"/>
              <w:jc w:val="center"/>
              <w:rPr>
                <w:i/>
                <w:iCs/>
                <w:sz w:val="32"/>
                <w:szCs w:val="32"/>
              </w:rPr>
            </w:pPr>
            <w:r w:rsidRPr="00DF2F26">
              <w:rPr>
                <w:i/>
                <w:iCs/>
                <w:noProof/>
                <w:sz w:val="32"/>
                <w:szCs w:val="32"/>
                <w:lang w:eastAsia="tr-TR"/>
              </w:rPr>
              <w:pict>
                <v:shape id="Resim 30" o:spid="_x0000_i1065" type="#_x0000_t75" style="width:42pt;height:26.25pt;visibility:visible">
                  <v:imagedata r:id="rId39" o:title="" cropbottom="-8530f" cropleft="-8214f"/>
                  <o:lock v:ext="edit" aspectratio="f"/>
                </v:shape>
              </w:pict>
            </w:r>
          </w:p>
        </w:tc>
      </w:tr>
      <w:tr w:rsidR="007F711B" w:rsidRPr="00DF2F26">
        <w:trPr>
          <w:trHeight w:val="659"/>
        </w:trPr>
        <w:tc>
          <w:tcPr>
            <w:tcW w:w="1781" w:type="dxa"/>
          </w:tcPr>
          <w:p w:rsidR="007F711B" w:rsidRPr="00DF2F26" w:rsidRDefault="007F711B" w:rsidP="00DF2F26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DF2F26">
              <w:rPr>
                <w:sz w:val="36"/>
                <w:szCs w:val="36"/>
              </w:rPr>
              <w:t>…</w:t>
            </w:r>
          </w:p>
        </w:tc>
        <w:tc>
          <w:tcPr>
            <w:tcW w:w="1837" w:type="dxa"/>
          </w:tcPr>
          <w:p w:rsidR="007F711B" w:rsidRPr="00DF2F26" w:rsidRDefault="007F711B" w:rsidP="00DF2F26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DF2F26">
              <w:rPr>
                <w:sz w:val="36"/>
                <w:szCs w:val="36"/>
              </w:rPr>
              <w:t>…</w:t>
            </w:r>
          </w:p>
        </w:tc>
        <w:tc>
          <w:tcPr>
            <w:tcW w:w="1922" w:type="dxa"/>
          </w:tcPr>
          <w:p w:rsidR="007F711B" w:rsidRPr="00DF2F26" w:rsidRDefault="007F711B" w:rsidP="00DF2F26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DF2F26">
              <w:rPr>
                <w:sz w:val="36"/>
                <w:szCs w:val="36"/>
              </w:rPr>
              <w:t>…</w:t>
            </w:r>
          </w:p>
        </w:tc>
        <w:tc>
          <w:tcPr>
            <w:tcW w:w="1892" w:type="dxa"/>
          </w:tcPr>
          <w:p w:rsidR="007F711B" w:rsidRPr="00DF2F26" w:rsidRDefault="007F711B" w:rsidP="00DF2F26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DF2F26">
              <w:rPr>
                <w:sz w:val="36"/>
                <w:szCs w:val="36"/>
              </w:rPr>
              <w:t>…</w:t>
            </w:r>
          </w:p>
        </w:tc>
        <w:tc>
          <w:tcPr>
            <w:tcW w:w="1921" w:type="dxa"/>
            <w:vAlign w:val="center"/>
          </w:tcPr>
          <w:p w:rsidR="007F711B" w:rsidRPr="00DF2F26" w:rsidRDefault="007F711B" w:rsidP="00DF2F26">
            <w:pPr>
              <w:spacing w:after="0" w:line="240" w:lineRule="auto"/>
              <w:jc w:val="center"/>
              <w:rPr>
                <w:i/>
                <w:iCs/>
                <w:sz w:val="36"/>
                <w:szCs w:val="36"/>
              </w:rPr>
            </w:pPr>
            <w:r w:rsidRPr="00DF2F26">
              <w:rPr>
                <w:i/>
                <w:iCs/>
                <w:sz w:val="36"/>
                <w:szCs w:val="36"/>
              </w:rPr>
              <w:t>…</w:t>
            </w:r>
          </w:p>
        </w:tc>
      </w:tr>
    </w:tbl>
    <w:p w:rsidR="007F711B" w:rsidRPr="00846D5D" w:rsidRDefault="007F711B" w:rsidP="00846D5D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bCs/>
          <w:sz w:val="20"/>
          <w:szCs w:val="20"/>
        </w:rPr>
      </w:pPr>
      <w:r w:rsidRPr="00846D5D">
        <w:rPr>
          <w:rFonts w:ascii="Times New Roman" w:hAnsi="Times New Roman" w:cs="Times New Roman"/>
          <w:b/>
          <w:bCs/>
          <w:sz w:val="20"/>
          <w:szCs w:val="20"/>
        </w:rPr>
        <w:t xml:space="preserve">Aşağıdaki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nekra </w:t>
      </w:r>
      <w:r w:rsidRPr="00846D5D">
        <w:rPr>
          <w:rFonts w:ascii="Times New Roman" w:hAnsi="Times New Roman" w:cs="Times New Roman"/>
          <w:b/>
          <w:bCs/>
          <w:sz w:val="20"/>
          <w:szCs w:val="20"/>
        </w:rPr>
        <w:t xml:space="preserve">isimleri marife hale dönüştürüp </w:t>
      </w:r>
      <w:r w:rsidRPr="00846D5D">
        <w:rPr>
          <w:rFonts w:ascii="Times New Roman" w:hAnsi="Times New Roman" w:cs="Times New Roman"/>
          <w:b/>
          <w:bCs/>
          <w:sz w:val="20"/>
          <w:szCs w:val="20"/>
          <w:u w:val="single"/>
        </w:rPr>
        <w:t>harekeleyiniz.</w:t>
      </w:r>
      <w:r w:rsidRPr="00846D5D">
        <w:rPr>
          <w:rFonts w:ascii="Times New Roman" w:hAnsi="Times New Roman" w:cs="Times New Roman"/>
          <w:b/>
          <w:bCs/>
          <w:noProof/>
          <w:sz w:val="20"/>
          <w:szCs w:val="20"/>
          <w:lang w:eastAsia="tr-TR"/>
        </w:rPr>
        <w:t xml:space="preserve"> (10 puan)</w:t>
      </w:r>
    </w:p>
    <w:tbl>
      <w:tblPr>
        <w:tblW w:w="9433" w:type="dxa"/>
        <w:jc w:val="center"/>
        <w:tblLook w:val="00A0"/>
      </w:tblPr>
      <w:tblGrid>
        <w:gridCol w:w="1886"/>
        <w:gridCol w:w="1887"/>
        <w:gridCol w:w="1886"/>
        <w:gridCol w:w="1887"/>
        <w:gridCol w:w="1887"/>
      </w:tblGrid>
      <w:tr w:rsidR="007F711B" w:rsidRPr="00DF2F26">
        <w:trPr>
          <w:trHeight w:val="572"/>
          <w:jc w:val="center"/>
        </w:trPr>
        <w:tc>
          <w:tcPr>
            <w:tcW w:w="1886" w:type="dxa"/>
            <w:vAlign w:val="bottom"/>
          </w:tcPr>
          <w:p w:rsidR="007F711B" w:rsidRPr="00DF2F26" w:rsidRDefault="007F711B" w:rsidP="00DF2F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F2F26">
              <w:rPr>
                <w:rFonts w:ascii="Times New Roman" w:hAnsi="Times New Roman" w:cs="Times New Roman"/>
                <w:noProof/>
                <w:sz w:val="36"/>
                <w:szCs w:val="36"/>
                <w:lang w:eastAsia="tr-TR"/>
              </w:rPr>
              <w:pict>
                <v:shape id="Resim 40" o:spid="_x0000_i1066" type="#_x0000_t75" style="width:36pt;height:24pt;visibility:visible">
                  <v:imagedata r:id="rId40" o:title="" croptop="-4779f" cropbottom="-11776f" cropleft="-6727f" cropright="-917f"/>
                  <o:lock v:ext="edit" aspectratio="f"/>
                </v:shape>
              </w:pict>
            </w:r>
          </w:p>
        </w:tc>
        <w:tc>
          <w:tcPr>
            <w:tcW w:w="1887" w:type="dxa"/>
            <w:vAlign w:val="bottom"/>
          </w:tcPr>
          <w:p w:rsidR="007F711B" w:rsidRPr="00DF2F26" w:rsidRDefault="007F711B" w:rsidP="00DF2F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F2F26">
              <w:rPr>
                <w:rFonts w:ascii="Times New Roman" w:hAnsi="Times New Roman" w:cs="Times New Roman"/>
                <w:noProof/>
                <w:sz w:val="36"/>
                <w:szCs w:val="36"/>
                <w:lang w:eastAsia="tr-TR"/>
              </w:rPr>
              <w:pict>
                <v:shape id="Resim 37" o:spid="_x0000_i1067" type="#_x0000_t75" style="width:35.25pt;height:21.75pt;visibility:visible">
                  <v:imagedata r:id="rId41" o:title="" cropbottom="-2174f" cropleft="-10291f" cropright="-325f"/>
                  <o:lock v:ext="edit" aspectratio="f"/>
                </v:shape>
              </w:pict>
            </w:r>
          </w:p>
        </w:tc>
        <w:tc>
          <w:tcPr>
            <w:tcW w:w="1886" w:type="dxa"/>
            <w:vAlign w:val="bottom"/>
          </w:tcPr>
          <w:p w:rsidR="007F711B" w:rsidRPr="00DF2F26" w:rsidRDefault="007F711B" w:rsidP="00DF2F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F2F26">
              <w:rPr>
                <w:rFonts w:ascii="Times New Roman" w:hAnsi="Times New Roman" w:cs="Times New Roman"/>
                <w:noProof/>
                <w:sz w:val="36"/>
                <w:szCs w:val="36"/>
                <w:lang w:eastAsia="tr-TR"/>
              </w:rPr>
              <w:pict>
                <v:shape id="Resim 38" o:spid="_x0000_i1068" type="#_x0000_t75" style="width:35.25pt;height:28.5pt;visibility:visible">
                  <v:imagedata r:id="rId42" o:title="" cropbottom="-695f" cropleft="-6822f" cropright="-310f"/>
                  <o:lock v:ext="edit" aspectratio="f"/>
                </v:shape>
              </w:pict>
            </w:r>
          </w:p>
        </w:tc>
        <w:tc>
          <w:tcPr>
            <w:tcW w:w="1887" w:type="dxa"/>
            <w:vAlign w:val="bottom"/>
          </w:tcPr>
          <w:p w:rsidR="007F711B" w:rsidRPr="00DF2F26" w:rsidRDefault="007F711B" w:rsidP="00DF2F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F2F26">
              <w:rPr>
                <w:rFonts w:ascii="Times New Roman" w:hAnsi="Times New Roman" w:cs="Times New Roman"/>
                <w:noProof/>
                <w:sz w:val="36"/>
                <w:szCs w:val="36"/>
                <w:lang w:eastAsia="tr-TR"/>
              </w:rPr>
              <w:pict>
                <v:shape id="Resim 41" o:spid="_x0000_i1069" type="#_x0000_t75" style="width:38.25pt;height:29.25pt;visibility:visible">
                  <v:imagedata r:id="rId43" o:title="" cropbottom="-559f" cropleft="-6092f" cropright="-92f"/>
                  <o:lock v:ext="edit" aspectratio="f"/>
                </v:shape>
              </w:pict>
            </w:r>
          </w:p>
        </w:tc>
        <w:tc>
          <w:tcPr>
            <w:tcW w:w="1887" w:type="dxa"/>
            <w:vAlign w:val="bottom"/>
          </w:tcPr>
          <w:p w:rsidR="007F711B" w:rsidRPr="00DF2F26" w:rsidRDefault="007F711B" w:rsidP="00DF2F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F2F26">
              <w:rPr>
                <w:rFonts w:ascii="Times New Roman" w:hAnsi="Times New Roman" w:cs="Times New Roman"/>
                <w:noProof/>
                <w:sz w:val="36"/>
                <w:szCs w:val="36"/>
                <w:lang w:eastAsia="tr-TR"/>
              </w:rPr>
              <w:pict>
                <v:shape id="Resim 42" o:spid="_x0000_i1070" type="#_x0000_t75" style="width:35.25pt;height:24.75pt;visibility:visible">
                  <v:imagedata r:id="rId44" o:title="" croptop="-2559f" cropbottom="-2843f" cropleft="-3555f"/>
                  <o:lock v:ext="edit" aspectratio="f"/>
                </v:shape>
              </w:pict>
            </w:r>
          </w:p>
        </w:tc>
      </w:tr>
      <w:tr w:rsidR="007F711B" w:rsidRPr="00DF2F26">
        <w:trPr>
          <w:trHeight w:val="596"/>
          <w:jc w:val="center"/>
        </w:trPr>
        <w:tc>
          <w:tcPr>
            <w:tcW w:w="1886" w:type="dxa"/>
            <w:vAlign w:val="bottom"/>
          </w:tcPr>
          <w:p w:rsidR="007F711B" w:rsidRPr="00DF2F26" w:rsidRDefault="007F711B" w:rsidP="00DF2F26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DF2F26">
              <w:rPr>
                <w:rFonts w:ascii="Times New Roman" w:hAnsi="Times New Roman" w:cs="Times New Roman"/>
                <w:sz w:val="36"/>
                <w:szCs w:val="36"/>
              </w:rPr>
              <w:t>...</w:t>
            </w:r>
          </w:p>
        </w:tc>
        <w:tc>
          <w:tcPr>
            <w:tcW w:w="1887" w:type="dxa"/>
            <w:vAlign w:val="bottom"/>
          </w:tcPr>
          <w:p w:rsidR="007F711B" w:rsidRPr="00DF2F26" w:rsidRDefault="007F711B" w:rsidP="00DF2F26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DF2F26">
              <w:rPr>
                <w:rFonts w:ascii="Times New Roman" w:hAnsi="Times New Roman" w:cs="Times New Roman"/>
                <w:sz w:val="36"/>
                <w:szCs w:val="36"/>
              </w:rPr>
              <w:t>...</w:t>
            </w:r>
          </w:p>
        </w:tc>
        <w:tc>
          <w:tcPr>
            <w:tcW w:w="1886" w:type="dxa"/>
            <w:vAlign w:val="bottom"/>
          </w:tcPr>
          <w:p w:rsidR="007F711B" w:rsidRPr="00DF2F26" w:rsidRDefault="007F711B" w:rsidP="00DF2F26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DF2F26">
              <w:rPr>
                <w:rFonts w:ascii="Times New Roman" w:hAnsi="Times New Roman" w:cs="Times New Roman"/>
                <w:sz w:val="36"/>
                <w:szCs w:val="36"/>
              </w:rPr>
              <w:t>...</w:t>
            </w:r>
          </w:p>
        </w:tc>
        <w:tc>
          <w:tcPr>
            <w:tcW w:w="1887" w:type="dxa"/>
            <w:vAlign w:val="bottom"/>
          </w:tcPr>
          <w:p w:rsidR="007F711B" w:rsidRPr="00DF2F26" w:rsidRDefault="007F711B" w:rsidP="00DF2F26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DF2F26">
              <w:rPr>
                <w:rFonts w:ascii="Times New Roman" w:hAnsi="Times New Roman" w:cs="Times New Roman"/>
                <w:sz w:val="36"/>
                <w:szCs w:val="36"/>
              </w:rPr>
              <w:t>...</w:t>
            </w:r>
          </w:p>
        </w:tc>
        <w:tc>
          <w:tcPr>
            <w:tcW w:w="1887" w:type="dxa"/>
            <w:vAlign w:val="bottom"/>
          </w:tcPr>
          <w:p w:rsidR="007F711B" w:rsidRPr="00DF2F26" w:rsidRDefault="007F711B" w:rsidP="00DF2F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F2F26">
              <w:rPr>
                <w:rFonts w:ascii="Times New Roman" w:hAnsi="Times New Roman" w:cs="Times New Roman"/>
                <w:sz w:val="36"/>
                <w:szCs w:val="36"/>
              </w:rPr>
              <w:t>...</w:t>
            </w:r>
          </w:p>
        </w:tc>
      </w:tr>
    </w:tbl>
    <w:p w:rsidR="007F711B" w:rsidRDefault="007F711B" w:rsidP="002F2B45">
      <w:pPr>
        <w:pStyle w:val="ListParagraph"/>
        <w:rPr>
          <w:rFonts w:ascii="Times New Roman" w:hAnsi="Times New Roman" w:cs="Times New Roman"/>
          <w:b/>
          <w:bCs/>
          <w:noProof/>
          <w:sz w:val="20"/>
          <w:szCs w:val="20"/>
          <w:lang w:eastAsia="tr-TR"/>
        </w:rPr>
      </w:pPr>
    </w:p>
    <w:p w:rsidR="007F711B" w:rsidRPr="00846D5D" w:rsidRDefault="007F711B" w:rsidP="00F67B07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bCs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b/>
          <w:bCs/>
          <w:noProof/>
          <w:sz w:val="20"/>
          <w:szCs w:val="20"/>
          <w:lang w:eastAsia="tr-TR"/>
        </w:rPr>
        <w:t xml:space="preserve">Aşağıda verilen diyaloğu </w:t>
      </w:r>
      <w:r w:rsidRPr="00846D5D">
        <w:rPr>
          <w:rFonts w:ascii="Times New Roman" w:hAnsi="Times New Roman" w:cs="Times New Roman"/>
          <w:b/>
          <w:bCs/>
          <w:noProof/>
          <w:sz w:val="20"/>
          <w:szCs w:val="20"/>
          <w:lang w:eastAsia="tr-TR"/>
        </w:rPr>
        <w:t>eşleştiriniz. (10 puan)</w:t>
      </w:r>
    </w:p>
    <w:p w:rsidR="007F711B" w:rsidRDefault="007F711B" w:rsidP="00F67B07">
      <w:pPr>
        <w:jc w:val="right"/>
        <w:rPr>
          <w:rFonts w:ascii="Times New Roman" w:hAnsi="Times New Roman" w:cs="Times New Roman"/>
          <w:noProof/>
          <w:sz w:val="20"/>
          <w:szCs w:val="20"/>
          <w:lang w:eastAsia="tr-TR"/>
        </w:rPr>
      </w:pPr>
      <w:r w:rsidRPr="00DF2F26"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shape id="Resim 36" o:spid="_x0000_i1071" type="#_x0000_t75" style="width:156.75pt;height:201.75pt;visibility:visible">
            <v:imagedata r:id="rId45" o:title="" croptop="-609f" cropbottom="-99f" cropleft="-579f"/>
            <o:lock v:ext="edit" aspectratio="f"/>
          </v:shape>
        </w:pict>
      </w:r>
      <w:r w:rsidRPr="00DF2F26"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shape id="Resim 35" o:spid="_x0000_i1072" type="#_x0000_t75" style="width:160.5pt;height:198.75pt;visibility:visible">
            <v:imagedata r:id="rId46" o:title="" croptop="-146f" cropbottom="-211f" cropleft="-1995f"/>
            <o:lock v:ext="edit" aspectratio="f"/>
          </v:shape>
        </w:pict>
      </w:r>
    </w:p>
    <w:p w:rsidR="007F711B" w:rsidRDefault="007F711B" w:rsidP="004C003B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7F711B" w:rsidRPr="002F2B45" w:rsidRDefault="007F711B" w:rsidP="002F2B45">
      <w:pPr>
        <w:pStyle w:val="ListParagraph"/>
        <w:numPr>
          <w:ilvl w:val="0"/>
          <w:numId w:val="6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2F2B45">
        <w:rPr>
          <w:rFonts w:ascii="Times New Roman" w:hAnsi="Times New Roman" w:cs="Times New Roman"/>
          <w:b/>
          <w:bCs/>
          <w:sz w:val="20"/>
          <w:szCs w:val="20"/>
        </w:rPr>
        <w:t>Aşağıdaki Türkçe cümlelerin Arapçasını yazınız</w:t>
      </w:r>
      <w:r w:rsidRPr="00F67B07">
        <w:rPr>
          <w:rFonts w:ascii="Times New Roman" w:hAnsi="Times New Roman" w:cs="Times New Roman"/>
          <w:sz w:val="20"/>
          <w:szCs w:val="20"/>
        </w:rPr>
        <w:t>.</w:t>
      </w:r>
    </w:p>
    <w:tbl>
      <w:tblPr>
        <w:tblW w:w="0" w:type="auto"/>
        <w:tblInd w:w="-106" w:type="dxa"/>
        <w:tblLook w:val="00A0"/>
      </w:tblPr>
      <w:tblGrid>
        <w:gridCol w:w="416"/>
        <w:gridCol w:w="2953"/>
        <w:gridCol w:w="4111"/>
      </w:tblGrid>
      <w:tr w:rsidR="007F711B" w:rsidRPr="00DF2F26">
        <w:trPr>
          <w:trHeight w:val="435"/>
        </w:trPr>
        <w:tc>
          <w:tcPr>
            <w:tcW w:w="416" w:type="dxa"/>
            <w:vAlign w:val="bottom"/>
          </w:tcPr>
          <w:p w:rsidR="007F711B" w:rsidRPr="00DF2F26" w:rsidRDefault="007F711B" w:rsidP="00DF2F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2F26">
              <w:rPr>
                <w:rFonts w:ascii="Times New Roman" w:hAnsi="Times New Roman" w:cs="Times New Roman"/>
                <w:sz w:val="24"/>
                <w:szCs w:val="24"/>
              </w:rPr>
              <w:t>1-</w:t>
            </w:r>
          </w:p>
        </w:tc>
        <w:tc>
          <w:tcPr>
            <w:tcW w:w="2953" w:type="dxa"/>
            <w:vAlign w:val="bottom"/>
          </w:tcPr>
          <w:p w:rsidR="007F711B" w:rsidRPr="00DF2F26" w:rsidRDefault="007F711B" w:rsidP="00DF2F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2F26">
              <w:rPr>
                <w:rFonts w:ascii="Times New Roman" w:hAnsi="Times New Roman" w:cs="Times New Roman"/>
                <w:sz w:val="24"/>
                <w:szCs w:val="24"/>
              </w:rPr>
              <w:t>Bu Ahmet .O öğretmendir.</w:t>
            </w:r>
          </w:p>
        </w:tc>
        <w:tc>
          <w:tcPr>
            <w:tcW w:w="4111" w:type="dxa"/>
            <w:vAlign w:val="bottom"/>
          </w:tcPr>
          <w:p w:rsidR="007F711B" w:rsidRPr="00DF2F26" w:rsidRDefault="007F711B" w:rsidP="00DF2F2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F2F2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.............................................................</w:t>
            </w:r>
          </w:p>
        </w:tc>
      </w:tr>
      <w:tr w:rsidR="007F711B" w:rsidRPr="00DF2F26">
        <w:trPr>
          <w:trHeight w:val="435"/>
        </w:trPr>
        <w:tc>
          <w:tcPr>
            <w:tcW w:w="416" w:type="dxa"/>
            <w:vAlign w:val="bottom"/>
          </w:tcPr>
          <w:p w:rsidR="007F711B" w:rsidRPr="00DF2F26" w:rsidRDefault="007F711B" w:rsidP="00DF2F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2F26">
              <w:rPr>
                <w:rFonts w:ascii="Times New Roman" w:hAnsi="Times New Roman" w:cs="Times New Roman"/>
                <w:sz w:val="24"/>
                <w:szCs w:val="24"/>
              </w:rPr>
              <w:t>2-</w:t>
            </w:r>
          </w:p>
        </w:tc>
        <w:tc>
          <w:tcPr>
            <w:tcW w:w="2953" w:type="dxa"/>
            <w:vAlign w:val="bottom"/>
          </w:tcPr>
          <w:p w:rsidR="007F711B" w:rsidRPr="00DF2F26" w:rsidRDefault="007F711B" w:rsidP="00DF2F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2F26">
              <w:rPr>
                <w:rFonts w:ascii="Times New Roman" w:hAnsi="Times New Roman" w:cs="Times New Roman"/>
                <w:sz w:val="24"/>
                <w:szCs w:val="24"/>
              </w:rPr>
              <w:t>Bu Zeynep.O öğrencidir.</w:t>
            </w:r>
          </w:p>
        </w:tc>
        <w:tc>
          <w:tcPr>
            <w:tcW w:w="4111" w:type="dxa"/>
            <w:vAlign w:val="bottom"/>
          </w:tcPr>
          <w:p w:rsidR="007F711B" w:rsidRPr="00DF2F26" w:rsidRDefault="007F711B" w:rsidP="00DF2F2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F2F2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.............................................................</w:t>
            </w:r>
          </w:p>
        </w:tc>
      </w:tr>
    </w:tbl>
    <w:p w:rsidR="007F711B" w:rsidRDefault="007F711B" w:rsidP="004C003B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7F711B" w:rsidRDefault="007F711B" w:rsidP="004C003B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7F711B" w:rsidRDefault="007F711B" w:rsidP="004C003B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7F711B" w:rsidRDefault="007F711B" w:rsidP="00BB78FC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RAFET KIRMIZIGÜL   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LEYLA POLAT     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GÖZDE ETİK ACAR     </w:t>
      </w:r>
    </w:p>
    <w:p w:rsidR="007F711B" w:rsidRDefault="007F711B" w:rsidP="004C003B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7F711B" w:rsidRDefault="007F711B" w:rsidP="004C003B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7F711B" w:rsidRPr="00D12D95" w:rsidRDefault="007F711B" w:rsidP="00FB2400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CEMİLE TEKCAN                                         ABDURRAHMAN CANER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HİKMET USAL</w:t>
      </w:r>
    </w:p>
    <w:p w:rsidR="007F711B" w:rsidRPr="00D12D95" w:rsidRDefault="007F711B" w:rsidP="001C7322">
      <w:pPr>
        <w:spacing w:after="0" w:line="240" w:lineRule="auto"/>
        <w:ind w:left="7080" w:firstLine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OKUL MÜDÜRÜ</w:t>
      </w:r>
    </w:p>
    <w:sectPr w:rsidR="007F711B" w:rsidRPr="00D12D95" w:rsidSect="001627FA">
      <w:headerReference w:type="default" r:id="rId47"/>
      <w:pgSz w:w="11906" w:h="16838"/>
      <w:pgMar w:top="213" w:right="1417" w:bottom="709" w:left="567" w:header="142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11B" w:rsidRDefault="007F711B" w:rsidP="001643F6">
      <w:pPr>
        <w:spacing w:after="0" w:line="240" w:lineRule="auto"/>
      </w:pPr>
      <w:r>
        <w:separator/>
      </w:r>
    </w:p>
  </w:endnote>
  <w:endnote w:type="continuationSeparator" w:id="1">
    <w:p w:rsidR="007F711B" w:rsidRDefault="007F711B" w:rsidP="00164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50602020203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11B" w:rsidRDefault="007F711B" w:rsidP="001643F6">
      <w:pPr>
        <w:spacing w:after="0" w:line="240" w:lineRule="auto"/>
      </w:pPr>
      <w:r>
        <w:separator/>
      </w:r>
    </w:p>
  </w:footnote>
  <w:footnote w:type="continuationSeparator" w:id="1">
    <w:p w:rsidR="007F711B" w:rsidRDefault="007F711B" w:rsidP="001643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711B" w:rsidRDefault="007F711B" w:rsidP="001643F6">
    <w:pPr>
      <w:pStyle w:val="Header"/>
      <w:jc w:val="center"/>
    </w:pPr>
  </w:p>
  <w:p w:rsidR="007F711B" w:rsidRDefault="007F711B" w:rsidP="001643F6">
    <w:pPr>
      <w:pStyle w:val="Header"/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6E525B"/>
    <w:multiLevelType w:val="hybridMultilevel"/>
    <w:tmpl w:val="0D001E86"/>
    <w:lvl w:ilvl="0" w:tplc="5F06F7F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737AAB"/>
    <w:multiLevelType w:val="hybridMultilevel"/>
    <w:tmpl w:val="F8989C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BD554B"/>
    <w:multiLevelType w:val="hybridMultilevel"/>
    <w:tmpl w:val="99E44834"/>
    <w:lvl w:ilvl="0" w:tplc="3648ED0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710258"/>
    <w:multiLevelType w:val="hybridMultilevel"/>
    <w:tmpl w:val="C0483A7C"/>
    <w:lvl w:ilvl="0" w:tplc="70722E5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47181CCB"/>
    <w:multiLevelType w:val="hybridMultilevel"/>
    <w:tmpl w:val="09345D6A"/>
    <w:lvl w:ilvl="0" w:tplc="3648ED0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48164F"/>
    <w:multiLevelType w:val="hybridMultilevel"/>
    <w:tmpl w:val="6A189D50"/>
    <w:lvl w:ilvl="0" w:tplc="830856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7436052B"/>
    <w:multiLevelType w:val="hybridMultilevel"/>
    <w:tmpl w:val="DE2E0A9E"/>
    <w:lvl w:ilvl="0" w:tplc="2CE4A86A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5"/>
  </w:num>
  <w:num w:numId="5">
    <w:abstractNumId w:val="3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6F49"/>
    <w:rsid w:val="00002EF1"/>
    <w:rsid w:val="00005A06"/>
    <w:rsid w:val="00006580"/>
    <w:rsid w:val="0000794E"/>
    <w:rsid w:val="0001167F"/>
    <w:rsid w:val="00012584"/>
    <w:rsid w:val="000133BC"/>
    <w:rsid w:val="00040B84"/>
    <w:rsid w:val="00076215"/>
    <w:rsid w:val="00083992"/>
    <w:rsid w:val="000A3B1B"/>
    <w:rsid w:val="000B304C"/>
    <w:rsid w:val="000C1E5F"/>
    <w:rsid w:val="000E0AEA"/>
    <w:rsid w:val="000E25D6"/>
    <w:rsid w:val="00102CA6"/>
    <w:rsid w:val="00117769"/>
    <w:rsid w:val="00132003"/>
    <w:rsid w:val="00146494"/>
    <w:rsid w:val="00147DCC"/>
    <w:rsid w:val="00150F4F"/>
    <w:rsid w:val="00154E2E"/>
    <w:rsid w:val="00160AEF"/>
    <w:rsid w:val="001627FA"/>
    <w:rsid w:val="00163D2B"/>
    <w:rsid w:val="001643F6"/>
    <w:rsid w:val="0017102B"/>
    <w:rsid w:val="001726BA"/>
    <w:rsid w:val="001738B9"/>
    <w:rsid w:val="00183C44"/>
    <w:rsid w:val="001920BA"/>
    <w:rsid w:val="001B5424"/>
    <w:rsid w:val="001C7322"/>
    <w:rsid w:val="001D58AB"/>
    <w:rsid w:val="001E268F"/>
    <w:rsid w:val="001F3405"/>
    <w:rsid w:val="002238D7"/>
    <w:rsid w:val="00227A9E"/>
    <w:rsid w:val="002368AF"/>
    <w:rsid w:val="0026279B"/>
    <w:rsid w:val="00280462"/>
    <w:rsid w:val="00285A91"/>
    <w:rsid w:val="0029324E"/>
    <w:rsid w:val="002A077D"/>
    <w:rsid w:val="002C0A18"/>
    <w:rsid w:val="002C31EE"/>
    <w:rsid w:val="002C331C"/>
    <w:rsid w:val="002D6651"/>
    <w:rsid w:val="002F2B45"/>
    <w:rsid w:val="00301E83"/>
    <w:rsid w:val="00315D46"/>
    <w:rsid w:val="003532F4"/>
    <w:rsid w:val="00364E3E"/>
    <w:rsid w:val="003679C9"/>
    <w:rsid w:val="00385567"/>
    <w:rsid w:val="003A5535"/>
    <w:rsid w:val="003B10B3"/>
    <w:rsid w:val="003B5F53"/>
    <w:rsid w:val="00401F3F"/>
    <w:rsid w:val="00415A0A"/>
    <w:rsid w:val="004423C0"/>
    <w:rsid w:val="004510D0"/>
    <w:rsid w:val="00453767"/>
    <w:rsid w:val="00461900"/>
    <w:rsid w:val="004835B7"/>
    <w:rsid w:val="00493B5C"/>
    <w:rsid w:val="00496455"/>
    <w:rsid w:val="004C003B"/>
    <w:rsid w:val="004D1CBE"/>
    <w:rsid w:val="004D55D3"/>
    <w:rsid w:val="004E26CC"/>
    <w:rsid w:val="004E74D7"/>
    <w:rsid w:val="004F3228"/>
    <w:rsid w:val="00500F8B"/>
    <w:rsid w:val="0053492A"/>
    <w:rsid w:val="00570417"/>
    <w:rsid w:val="00583F5B"/>
    <w:rsid w:val="0058658B"/>
    <w:rsid w:val="005C511F"/>
    <w:rsid w:val="005D3B47"/>
    <w:rsid w:val="00623B6D"/>
    <w:rsid w:val="006268CA"/>
    <w:rsid w:val="0064119D"/>
    <w:rsid w:val="00646DDD"/>
    <w:rsid w:val="0065261C"/>
    <w:rsid w:val="00656854"/>
    <w:rsid w:val="006A096D"/>
    <w:rsid w:val="006B641E"/>
    <w:rsid w:val="006C0D8C"/>
    <w:rsid w:val="006C2025"/>
    <w:rsid w:val="006C4252"/>
    <w:rsid w:val="006E0A3D"/>
    <w:rsid w:val="006F65C3"/>
    <w:rsid w:val="00703E21"/>
    <w:rsid w:val="00705E43"/>
    <w:rsid w:val="007350D2"/>
    <w:rsid w:val="00763F3B"/>
    <w:rsid w:val="00766113"/>
    <w:rsid w:val="0077512A"/>
    <w:rsid w:val="00776E00"/>
    <w:rsid w:val="007B3F12"/>
    <w:rsid w:val="007B4E19"/>
    <w:rsid w:val="007B6E55"/>
    <w:rsid w:val="007D7247"/>
    <w:rsid w:val="007F0DF5"/>
    <w:rsid w:val="007F711B"/>
    <w:rsid w:val="007F7A25"/>
    <w:rsid w:val="0081665C"/>
    <w:rsid w:val="00836B80"/>
    <w:rsid w:val="00846D5D"/>
    <w:rsid w:val="00860FD0"/>
    <w:rsid w:val="008909CB"/>
    <w:rsid w:val="008D2D6D"/>
    <w:rsid w:val="00920C71"/>
    <w:rsid w:val="00924DD3"/>
    <w:rsid w:val="00925A67"/>
    <w:rsid w:val="009412FD"/>
    <w:rsid w:val="00941821"/>
    <w:rsid w:val="00953CF4"/>
    <w:rsid w:val="00963146"/>
    <w:rsid w:val="00967450"/>
    <w:rsid w:val="00973DF8"/>
    <w:rsid w:val="00984F51"/>
    <w:rsid w:val="00991E01"/>
    <w:rsid w:val="009B1642"/>
    <w:rsid w:val="009C0EC0"/>
    <w:rsid w:val="009C73FE"/>
    <w:rsid w:val="009E4C0A"/>
    <w:rsid w:val="00A12CC8"/>
    <w:rsid w:val="00A136D6"/>
    <w:rsid w:val="00A22AFE"/>
    <w:rsid w:val="00A41CB3"/>
    <w:rsid w:val="00A511C3"/>
    <w:rsid w:val="00A605DF"/>
    <w:rsid w:val="00A64880"/>
    <w:rsid w:val="00A86ED5"/>
    <w:rsid w:val="00A95327"/>
    <w:rsid w:val="00AA6049"/>
    <w:rsid w:val="00AB2A41"/>
    <w:rsid w:val="00AD179A"/>
    <w:rsid w:val="00AD42CB"/>
    <w:rsid w:val="00AF1D8E"/>
    <w:rsid w:val="00AF2322"/>
    <w:rsid w:val="00AF2EF2"/>
    <w:rsid w:val="00B30075"/>
    <w:rsid w:val="00B45918"/>
    <w:rsid w:val="00B470F9"/>
    <w:rsid w:val="00B505E1"/>
    <w:rsid w:val="00B52A54"/>
    <w:rsid w:val="00B765D8"/>
    <w:rsid w:val="00B80F1D"/>
    <w:rsid w:val="00BB78FC"/>
    <w:rsid w:val="00BC751A"/>
    <w:rsid w:val="00BF4DDC"/>
    <w:rsid w:val="00BF5D39"/>
    <w:rsid w:val="00C14144"/>
    <w:rsid w:val="00C27B03"/>
    <w:rsid w:val="00C40A13"/>
    <w:rsid w:val="00C82F44"/>
    <w:rsid w:val="00C84A24"/>
    <w:rsid w:val="00C90D38"/>
    <w:rsid w:val="00C93D63"/>
    <w:rsid w:val="00C942C4"/>
    <w:rsid w:val="00C96D2A"/>
    <w:rsid w:val="00CB0F0F"/>
    <w:rsid w:val="00CC053F"/>
    <w:rsid w:val="00CC408E"/>
    <w:rsid w:val="00CC5EB1"/>
    <w:rsid w:val="00CE0B0F"/>
    <w:rsid w:val="00CE27E8"/>
    <w:rsid w:val="00D12D95"/>
    <w:rsid w:val="00D16C93"/>
    <w:rsid w:val="00D207AB"/>
    <w:rsid w:val="00D243C8"/>
    <w:rsid w:val="00D304C8"/>
    <w:rsid w:val="00D30A48"/>
    <w:rsid w:val="00D34392"/>
    <w:rsid w:val="00D535B8"/>
    <w:rsid w:val="00D64F90"/>
    <w:rsid w:val="00D91FDF"/>
    <w:rsid w:val="00DA5909"/>
    <w:rsid w:val="00DB20DD"/>
    <w:rsid w:val="00DC54A5"/>
    <w:rsid w:val="00DD7053"/>
    <w:rsid w:val="00DF2F26"/>
    <w:rsid w:val="00DF3B88"/>
    <w:rsid w:val="00DF4DB4"/>
    <w:rsid w:val="00E04501"/>
    <w:rsid w:val="00E134EE"/>
    <w:rsid w:val="00E32F6B"/>
    <w:rsid w:val="00E46259"/>
    <w:rsid w:val="00E501E6"/>
    <w:rsid w:val="00E61A94"/>
    <w:rsid w:val="00E70EC2"/>
    <w:rsid w:val="00E72B9D"/>
    <w:rsid w:val="00EB2D23"/>
    <w:rsid w:val="00ED16CE"/>
    <w:rsid w:val="00EE2CFF"/>
    <w:rsid w:val="00EE5699"/>
    <w:rsid w:val="00EF0A1B"/>
    <w:rsid w:val="00F41623"/>
    <w:rsid w:val="00F46F49"/>
    <w:rsid w:val="00F67B07"/>
    <w:rsid w:val="00F742A3"/>
    <w:rsid w:val="00F821FE"/>
    <w:rsid w:val="00FB2400"/>
    <w:rsid w:val="00FD065A"/>
    <w:rsid w:val="00FD1D69"/>
    <w:rsid w:val="00FE0D7E"/>
    <w:rsid w:val="00FE19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462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1643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643F6"/>
  </w:style>
  <w:style w:type="paragraph" w:styleId="Footer">
    <w:name w:val="footer"/>
    <w:basedOn w:val="Normal"/>
    <w:link w:val="FooterChar"/>
    <w:uiPriority w:val="99"/>
    <w:semiHidden/>
    <w:rsid w:val="001643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643F6"/>
  </w:style>
  <w:style w:type="table" w:styleId="TableGrid">
    <w:name w:val="Table Grid"/>
    <w:basedOn w:val="TableNormal"/>
    <w:uiPriority w:val="99"/>
    <w:rsid w:val="002C0A18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EF0A1B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705E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05E4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image" Target="media/image33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42" Type="http://schemas.openxmlformats.org/officeDocument/2006/relationships/image" Target="media/image36.png"/><Relationship Id="rId47" Type="http://schemas.openxmlformats.org/officeDocument/2006/relationships/header" Target="header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image" Target="media/image32.png"/><Relationship Id="rId46" Type="http://schemas.openxmlformats.org/officeDocument/2006/relationships/image" Target="media/image40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41" Type="http://schemas.openxmlformats.org/officeDocument/2006/relationships/image" Target="media/image35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image" Target="media/image31.png"/><Relationship Id="rId40" Type="http://schemas.openxmlformats.org/officeDocument/2006/relationships/image" Target="media/image34.png"/><Relationship Id="rId45" Type="http://schemas.openxmlformats.org/officeDocument/2006/relationships/image" Target="media/image39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49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4" Type="http://schemas.openxmlformats.org/officeDocument/2006/relationships/image" Target="media/image38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Relationship Id="rId43" Type="http://schemas.openxmlformats.org/officeDocument/2006/relationships/image" Target="media/image37.png"/><Relationship Id="rId48" Type="http://schemas.openxmlformats.org/officeDocument/2006/relationships/fontTable" Target="fontTable.xml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91</TotalTime>
  <Pages>3</Pages>
  <Words>268</Words>
  <Characters>1531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sorubak.com; elalmer</dc:creator>
  <cp:keywords>sorubak.com</cp:keywords>
  <dc:description/>
  <cp:lastModifiedBy>edanur</cp:lastModifiedBy>
  <cp:revision>31</cp:revision>
  <cp:lastPrinted>2014-11-17T05:56:00Z</cp:lastPrinted>
  <dcterms:created xsi:type="dcterms:W3CDTF">2015-11-07T14:51:00Z</dcterms:created>
  <dcterms:modified xsi:type="dcterms:W3CDTF">2016-11-13T19:05:00Z</dcterms:modified>
</cp:coreProperties>
</file>