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3F" w:rsidRPr="00B34BFE" w:rsidRDefault="0042203F" w:rsidP="00FE75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2016-2017 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</w:t>
      </w:r>
    </w:p>
    <w:p w:rsidR="0042203F" w:rsidRPr="00B34BFE" w:rsidRDefault="0042203F" w:rsidP="00FE75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>SINIFLAR MATEMATİK DERSİ 1.DÖNEM 1.YAZILI SORULARI</w:t>
      </w:r>
    </w:p>
    <w:p w:rsidR="0042203F" w:rsidRPr="00B34BFE" w:rsidRDefault="0042203F" w:rsidP="00FE75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B34BFE" w:rsidRDefault="0042203F" w:rsidP="00FE75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Ad Soyad:                                                                                        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  <w:t>PUAN:</w:t>
      </w:r>
    </w:p>
    <w:p w:rsidR="0042203F" w:rsidRPr="00B34BFE" w:rsidRDefault="0042203F" w:rsidP="00FE75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Sınıf:                                    </w:t>
      </w:r>
    </w:p>
    <w:p w:rsidR="0042203F" w:rsidRPr="00B34BFE" w:rsidRDefault="0042203F" w:rsidP="00317AE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>No: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A GRUBU</w:t>
      </w:r>
    </w:p>
    <w:p w:rsidR="0042203F" w:rsidRDefault="0042203F" w:rsidP="00317A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SORULAR</w:t>
      </w: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Aşağıdaki ifadelerin yanındaki boşluğa, ifade doğru ise D yanlış ise Y yazınız.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FE756D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>Eleman sayıları eşit, elem</w:t>
      </w:r>
      <w:r>
        <w:rPr>
          <w:rFonts w:ascii="Times New Roman" w:hAnsi="Times New Roman" w:cs="Times New Roman"/>
          <w:sz w:val="24"/>
          <w:szCs w:val="24"/>
        </w:rPr>
        <w:t xml:space="preserve">anları farklı olan kümelere denk </w:t>
      </w:r>
      <w:r w:rsidRPr="00FE756D">
        <w:rPr>
          <w:rFonts w:ascii="Times New Roman" w:hAnsi="Times New Roman" w:cs="Times New Roman"/>
          <w:sz w:val="24"/>
          <w:szCs w:val="24"/>
        </w:rPr>
        <w:t>kümeler denir.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B15863" w:rsidRDefault="0042203F" w:rsidP="00FE756D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Haftanın Z harfiyle başlayan günleri bir küme belirtir.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Sınıftaki bazı öğrenciler ifadesi bir küme belirtmez.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3F" w:rsidRPr="00B15863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ab/>
        <w:t>1 ile 50000000 arasındaki tam sayılar kümesi sonsuz bir kümedir.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Boş küme her kümenin alt kümesi değildir.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FE756D">
        <w:rPr>
          <w:rFonts w:ascii="Times New Roman" w:hAnsi="Times New Roman" w:cs="Times New Roman"/>
          <w:sz w:val="24"/>
          <w:szCs w:val="24"/>
        </w:rPr>
        <w:t xml:space="preserve"> (a - 2, 5) = (4, b + 3 )   ise   a+b  değerini bulunuz?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 w:rsidRPr="00474352">
        <w:rPr>
          <w:rFonts w:ascii="Times New Roman" w:hAnsi="Times New Roman" w:cs="Times New Roman"/>
          <w:sz w:val="24"/>
          <w:szCs w:val="24"/>
        </w:rPr>
        <w:t>A</w:t>
      </w:r>
      <w:r w:rsidRPr="00FE756D">
        <w:rPr>
          <w:rFonts w:ascii="Times New Roman" w:hAnsi="Times New Roman" w:cs="Times New Roman"/>
          <w:sz w:val="24"/>
          <w:szCs w:val="24"/>
        </w:rPr>
        <w:t>={p,r}  ve  B={5,7,8</w:t>
      </w:r>
      <w:r>
        <w:rPr>
          <w:rFonts w:ascii="Times New Roman" w:hAnsi="Times New Roman" w:cs="Times New Roman"/>
          <w:sz w:val="24"/>
          <w:szCs w:val="24"/>
        </w:rPr>
        <w:t xml:space="preserve">} kümeleri veriliyor. </w:t>
      </w:r>
      <w:r w:rsidRPr="00FE756D">
        <w:rPr>
          <w:rFonts w:ascii="Times New Roman" w:hAnsi="Times New Roman" w:cs="Times New Roman"/>
          <w:sz w:val="24"/>
          <w:szCs w:val="24"/>
        </w:rPr>
        <w:t>AxB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hAnsi="Times New Roman" w:cs="Times New Roman"/>
          <w:sz w:val="24"/>
          <w:szCs w:val="24"/>
        </w:rPr>
        <w:t>kümesini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liste yöntemiyle yazınız.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B40EB5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5x-7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3x+15 ise x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Pr="00955DA4" w:rsidRDefault="0042203F" w:rsidP="00B40EB5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Pr="00955DA4">
        <w:rPr>
          <w:rFonts w:ascii="Times New Roman" w:hAnsi="Times New Roman" w:cs="Times New Roman"/>
          <w:sz w:val="24"/>
          <w:szCs w:val="24"/>
        </w:rPr>
        <w:t>x ve y reel sayılardır.</w:t>
      </w:r>
    </w:p>
    <w:p w:rsidR="0042203F" w:rsidRDefault="0042203F" w:rsidP="00B40EB5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3&lt;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&lt;11  </w:t>
      </w:r>
    </w:p>
    <w:p w:rsidR="0042203F" w:rsidRPr="00955DA4" w:rsidRDefault="0042203F" w:rsidP="00B40EB5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 xml:space="preserve"> 4&lt;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&lt;7     </w:t>
      </w:r>
    </w:p>
    <w:p w:rsidR="0042203F" w:rsidRDefault="0042203F" w:rsidP="00720EA9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olduğuna göre 2x-3y ifadesinin alabileceği en büyük tamsayı değeri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4≤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3x+2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≤17 </w:t>
      </w: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     eşitsizliği veriliyor. Buna göre x’ in alabileceği en küçük değer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K={a,b,c,d,e,f,g,h,m,n} kümesi veriliyor.</w:t>
      </w:r>
    </w:p>
    <w:p w:rsidR="0042203F" w:rsidRDefault="0042203F" w:rsidP="007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K kümesinin, eleman olarak a ve m nin bulunup b ve f nin bulunmadığı kaç tane altkümesi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hAnsi="Times New Roman" w:cs="Times New Roman"/>
          <w:sz w:val="24"/>
          <w:szCs w:val="24"/>
        </w:rPr>
        <w:t xml:space="preserve">vardır?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8)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A kümesinin altküme sayısı 8, </w:t>
      </w:r>
      <w:r>
        <w:rPr>
          <w:rFonts w:ascii="Times New Roman" w:hAnsi="Times New Roman" w:cs="Times New Roman"/>
          <w:sz w:val="24"/>
          <w:szCs w:val="24"/>
        </w:rPr>
        <w:t xml:space="preserve">B kümesinin </w:t>
      </w:r>
      <w:r w:rsidRPr="00FE756D">
        <w:rPr>
          <w:rFonts w:ascii="Times New Roman" w:hAnsi="Times New Roman" w:cs="Times New Roman"/>
          <w:sz w:val="24"/>
          <w:szCs w:val="24"/>
        </w:rPr>
        <w:t xml:space="preserve">altküme sayısı 32 ve A∩B kümesinin altküme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FE756D">
        <w:rPr>
          <w:rFonts w:ascii="Times New Roman" w:hAnsi="Times New Roman" w:cs="Times New Roman"/>
          <w:sz w:val="24"/>
          <w:szCs w:val="24"/>
        </w:rPr>
        <w:t>sayısı 16 dır. Buna göre, A</w:t>
      </w:r>
      <w:r w:rsidRPr="00FE756D">
        <w:rPr>
          <w:rFonts w:ascii="Cambria Math" w:hAnsi="Cambria Math" w:cs="Cambria Math"/>
          <w:sz w:val="24"/>
          <w:szCs w:val="24"/>
        </w:rPr>
        <w:t>∪</w:t>
      </w:r>
      <w:r w:rsidRPr="00FE756D">
        <w:rPr>
          <w:rFonts w:ascii="Times New Roman" w:hAnsi="Times New Roman" w:cs="Times New Roman"/>
          <w:sz w:val="24"/>
          <w:szCs w:val="24"/>
        </w:rPr>
        <w:t>B kümesinin eleman sayısı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6936CA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A=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]  ve B=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1,9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aralıkları veriliyor. Buna göre,</w:t>
      </w:r>
    </w:p>
    <w:p w:rsidR="0042203F" w:rsidRPr="00FE756D" w:rsidRDefault="0042203F" w:rsidP="006936CA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E756D">
        <w:rPr>
          <w:rFonts w:ascii="Times New Roman" w:hAnsi="Times New Roman" w:cs="Times New Roman"/>
          <w:sz w:val="24"/>
          <w:szCs w:val="24"/>
        </w:rPr>
        <w:t xml:space="preserve"> A</w:t>
      </w:r>
      <w:r w:rsidRPr="00FE756D">
        <w:rPr>
          <w:rFonts w:ascii="Cambria Math" w:hAnsi="Cambria Math" w:cs="Cambria Math"/>
          <w:sz w:val="24"/>
          <w:szCs w:val="24"/>
        </w:rPr>
        <w:t>∪</w:t>
      </w:r>
      <w:r w:rsidRPr="00FE756D">
        <w:rPr>
          <w:rFonts w:ascii="Times New Roman" w:hAnsi="Times New Roman" w:cs="Times New Roman"/>
          <w:sz w:val="24"/>
          <w:szCs w:val="24"/>
        </w:rPr>
        <w:t>B=?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Default="0042203F" w:rsidP="006936CA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</w:r>
    </w:p>
    <w:p w:rsidR="0042203F" w:rsidRPr="00FE756D" w:rsidRDefault="0042203F" w:rsidP="002D6A65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E756D">
        <w:rPr>
          <w:rFonts w:ascii="Times New Roman" w:hAnsi="Times New Roman" w:cs="Times New Roman"/>
          <w:sz w:val="24"/>
          <w:szCs w:val="24"/>
        </w:rPr>
        <w:t xml:space="preserve"> A∩B=?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Default="0042203F" w:rsidP="00B15863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Futbol, voleybol ve basketbol oynayanlardan oluşan bir sporcu kafilesinde, üç oyunu da </w:t>
      </w:r>
      <w:r>
        <w:rPr>
          <w:rFonts w:ascii="Times New Roman" w:hAnsi="Times New Roman" w:cs="Times New Roman"/>
          <w:sz w:val="24"/>
          <w:szCs w:val="24"/>
        </w:rPr>
        <w:tab/>
        <w:t xml:space="preserve"> oynayanlar 4, futbol ve voleybol oynayanlar 9, voleybol ve basketbol oynayanlar 5, futbol ve </w:t>
      </w:r>
      <w:r>
        <w:rPr>
          <w:rFonts w:ascii="Times New Roman" w:hAnsi="Times New Roman" w:cs="Times New Roman"/>
          <w:sz w:val="24"/>
          <w:szCs w:val="24"/>
        </w:rPr>
        <w:tab/>
        <w:t xml:space="preserve"> basketbol oynayanlar 7, futbol oynayanlar 20, voleybol oynayanlar 15, basketbol oynayanlar </w:t>
      </w:r>
      <w:r>
        <w:rPr>
          <w:rFonts w:ascii="Times New Roman" w:hAnsi="Times New Roman" w:cs="Times New Roman"/>
          <w:sz w:val="24"/>
          <w:szCs w:val="24"/>
        </w:rPr>
        <w:tab/>
        <w:t xml:space="preserve"> 10 kişidir.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2203F" w:rsidRDefault="0042203F" w:rsidP="00474352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Buna göre, kafilede kaç sporcu vardır?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2D6A65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00571">
        <w:rPr>
          <w:rFonts w:ascii="Times New Roman" w:hAnsi="Times New Roman" w:cs="Times New Roman"/>
          <w:b/>
          <w:bCs/>
          <w:sz w:val="24"/>
          <w:szCs w:val="24"/>
        </w:rPr>
        <w:t>11)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sz w:val="24"/>
          <w:szCs w:val="24"/>
        </w:rPr>
        <w:t>Aşağıdaki ifadelerin sonuçlarını bulunuz?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Pr="00F00571" w:rsidRDefault="0042203F" w:rsidP="002D6A65">
      <w:pPr>
        <w:ind w:left="-284" w:firstLine="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1.25pt">
            <v:imagedata r:id="rId4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26" type="#_x0000_t75" style="width:42.75pt;height:11.25pt">
            <v:imagedata r:id="rId4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162AB9">
        <w:rPr>
          <w:rFonts w:ascii="Times New Roman" w:hAnsi="Times New Roman" w:cs="Times New Roman"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162AB9">
        <w:pict>
          <v:shape id="_x0000_i1027" type="#_x0000_t75" style="width:42pt;height:12pt">
            <v:imagedata r:id="rId5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sz w:val="24"/>
          <w:szCs w:val="24"/>
        </w:rPr>
        <w:fldChar w:fldCharType="separate"/>
      </w:r>
      <w:r w:rsidRPr="00162AB9">
        <w:pict>
          <v:shape id="_x0000_i1028" type="#_x0000_t75" style="width:42pt;height:12pt">
            <v:imagedata r:id="rId5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fldChar w:fldCharType="end"/>
      </w: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 id="_x0000_i1029" type="#_x0000_t75" style="width:69pt;height:12pt">
            <v:imagedata r:id="rId6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30" type="#_x0000_t75" style="width:69pt;height:12pt">
            <v:imagedata r:id="rId6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Default="0042203F" w:rsidP="00FB7E0B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 id="_x0000_i1031" type="#_x0000_t75" style="width:128.25pt;height:14.25pt">
            <v:imagedata r:id="rId7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32" type="#_x0000_t75" style="width:128.25pt;height:14.25pt">
            <v:imagedata r:id="rId7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Pr="00FE756D" w:rsidRDefault="0042203F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62AB9">
        <w:rPr>
          <w:rFonts w:ascii="Times New Roman" w:hAnsi="Times New Roman" w:cs="Times New Roman"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162AB9">
        <w:pict>
          <v:shape id="_x0000_i1033" type="#_x0000_t75" style="width:129pt;height:14.25pt">
            <v:imagedata r:id="rId8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sz w:val="24"/>
          <w:szCs w:val="24"/>
        </w:rPr>
        <w:fldChar w:fldCharType="separate"/>
      </w:r>
      <w:r w:rsidRPr="00162AB9">
        <w:pict>
          <v:shape id="_x0000_i1034" type="#_x0000_t75" style="width:129pt;height:14.25pt">
            <v:imagedata r:id="rId8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fldChar w:fldCharType="end"/>
      </w:r>
    </w:p>
    <w:p w:rsidR="0042203F" w:rsidRPr="00B34BFE" w:rsidRDefault="0042203F" w:rsidP="00955DA4">
      <w:pPr>
        <w:ind w:left="7080"/>
        <w:rPr>
          <w:rFonts w:ascii="Times New Roman" w:hAnsi="Times New Roman" w:cs="Times New Roman"/>
          <w:sz w:val="24"/>
          <w:szCs w:val="24"/>
        </w:rPr>
      </w:pPr>
      <w:r w:rsidRPr="00B34BFE">
        <w:rPr>
          <w:rFonts w:ascii="Times New Roman" w:hAnsi="Times New Roman" w:cs="Times New Roman"/>
          <w:sz w:val="24"/>
          <w:szCs w:val="24"/>
        </w:rPr>
        <w:t>BAŞARILAR..</w:t>
      </w:r>
    </w:p>
    <w:p w:rsidR="0042203F" w:rsidRDefault="0042203F" w:rsidP="00474352">
      <w:pPr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34BFE">
        <w:rPr>
          <w:rFonts w:ascii="Times New Roman" w:hAnsi="Times New Roman" w:cs="Times New Roman"/>
          <w:sz w:val="24"/>
          <w:szCs w:val="24"/>
        </w:rPr>
        <w:t>MATEMATİK ZÜMRESİ</w:t>
      </w:r>
    </w:p>
    <w:p w:rsidR="0042203F" w:rsidRPr="00B34BFE" w:rsidRDefault="0042203F" w:rsidP="002C2B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</w:t>
      </w:r>
    </w:p>
    <w:p w:rsidR="0042203F" w:rsidRPr="00B34BFE" w:rsidRDefault="0042203F" w:rsidP="002C2B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>SINIFLAR MATEMATİK DERSİ 1.DÖNEM 1.YAZILI SORULARI</w:t>
      </w:r>
    </w:p>
    <w:p w:rsidR="0042203F" w:rsidRPr="00B34BFE" w:rsidRDefault="0042203F" w:rsidP="002C2BF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B34BFE" w:rsidRDefault="0042203F" w:rsidP="002C2BF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Ad Soyad:                                                                                        </w:t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bCs/>
          <w:sz w:val="24"/>
          <w:szCs w:val="24"/>
        </w:rPr>
        <w:tab/>
        <w:t>PUAN:</w:t>
      </w:r>
    </w:p>
    <w:p w:rsidR="0042203F" w:rsidRPr="00B34BFE" w:rsidRDefault="0042203F" w:rsidP="002C2BF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 xml:space="preserve">Sınıf:                                    </w:t>
      </w:r>
    </w:p>
    <w:p w:rsidR="0042203F" w:rsidRPr="00B34BFE" w:rsidRDefault="0042203F" w:rsidP="002C2BF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BFE">
        <w:rPr>
          <w:rFonts w:ascii="Times New Roman" w:hAnsi="Times New Roman" w:cs="Times New Roman"/>
          <w:b/>
          <w:bCs/>
          <w:sz w:val="24"/>
          <w:szCs w:val="24"/>
        </w:rPr>
        <w:t>No: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B GRUBU</w:t>
      </w:r>
    </w:p>
    <w:p w:rsidR="0042203F" w:rsidRDefault="0042203F" w:rsidP="002C2B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SORULAR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Aşağıdaki ifadelerin yanındaki boşluğa, ifade doğru ise D yanlış ise Y yazınız.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2C2BFC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>Eleman sayıları eşit, elem</w:t>
      </w:r>
      <w:r>
        <w:rPr>
          <w:rFonts w:ascii="Times New Roman" w:hAnsi="Times New Roman" w:cs="Times New Roman"/>
          <w:sz w:val="24"/>
          <w:szCs w:val="24"/>
        </w:rPr>
        <w:t xml:space="preserve">anları farklı olan kümelere eşit </w:t>
      </w:r>
      <w:r w:rsidRPr="00FE756D">
        <w:rPr>
          <w:rFonts w:ascii="Times New Roman" w:hAnsi="Times New Roman" w:cs="Times New Roman"/>
          <w:sz w:val="24"/>
          <w:szCs w:val="24"/>
        </w:rPr>
        <w:t>kümeler denir.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B15863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Haftanın Z harfiyle ba</w:t>
      </w:r>
      <w:r>
        <w:rPr>
          <w:rFonts w:ascii="Times New Roman" w:hAnsi="Times New Roman" w:cs="Times New Roman"/>
          <w:sz w:val="24"/>
          <w:szCs w:val="24"/>
        </w:rPr>
        <w:t>şlayan günleri bir küme belirtmez</w:t>
      </w:r>
      <w:r w:rsidRPr="00FE75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Sınıftaki bazı öğrenciler ifadesi bir küme belirtmez.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3F" w:rsidRPr="00B15863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ab/>
        <w:t>1 ile 50000000 arasındaki tam sayılar kümesi sonsuz bir kümedir.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Boş küme her kümenin alt kümesi değildir.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(___)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FE756D">
        <w:rPr>
          <w:rFonts w:ascii="Times New Roman" w:hAnsi="Times New Roman" w:cs="Times New Roman"/>
          <w:sz w:val="24"/>
          <w:szCs w:val="24"/>
        </w:rPr>
        <w:t xml:space="preserve"> (a - 2, 5) = (4, b + 3 )   ise   a+b  değerini bulunuz?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 w:rsidRPr="00474352">
        <w:rPr>
          <w:rFonts w:ascii="Times New Roman" w:hAnsi="Times New Roman" w:cs="Times New Roman"/>
          <w:sz w:val="24"/>
          <w:szCs w:val="24"/>
        </w:rPr>
        <w:t>A</w:t>
      </w:r>
      <w:r w:rsidRPr="00FE756D">
        <w:rPr>
          <w:rFonts w:ascii="Times New Roman" w:hAnsi="Times New Roman" w:cs="Times New Roman"/>
          <w:sz w:val="24"/>
          <w:szCs w:val="24"/>
        </w:rPr>
        <w:t>={p,r}  ve  B={5,7,</w:t>
      </w:r>
      <w:r>
        <w:rPr>
          <w:rFonts w:ascii="Times New Roman" w:hAnsi="Times New Roman" w:cs="Times New Roman"/>
          <w:sz w:val="24"/>
          <w:szCs w:val="24"/>
        </w:rPr>
        <w:t xml:space="preserve">9} kümeleri veriliyor. </w:t>
      </w:r>
      <w:r w:rsidRPr="00FE756D">
        <w:rPr>
          <w:rFonts w:ascii="Times New Roman" w:hAnsi="Times New Roman" w:cs="Times New Roman"/>
          <w:sz w:val="24"/>
          <w:szCs w:val="24"/>
        </w:rPr>
        <w:t>AxB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hAnsi="Times New Roman" w:cs="Times New Roman"/>
          <w:sz w:val="24"/>
          <w:szCs w:val="24"/>
        </w:rPr>
        <w:t>kümesini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liste yöntemiyle yazınız.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5x</w:t>
      </w:r>
      <w:r>
        <w:rPr>
          <w:rFonts w:ascii="Cambria Math" w:hAnsi="Cambria Math" w:cs="Cambria Math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75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</w:t>
      </w:r>
      <w:r>
        <w:rPr>
          <w:rFonts w:ascii="Cambria Math" w:hAnsi="Cambria Math" w:cs="Cambria Math"/>
          <w:sz w:val="24"/>
          <w:szCs w:val="24"/>
        </w:rPr>
        <w:t>+</w:t>
      </w:r>
      <w:r w:rsidRPr="00FE756D">
        <w:rPr>
          <w:rFonts w:ascii="Times New Roman" w:hAnsi="Times New Roman" w:cs="Times New Roman"/>
          <w:sz w:val="24"/>
          <w:szCs w:val="24"/>
        </w:rPr>
        <w:t>15 ise x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955DA4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Pr="00955DA4">
        <w:rPr>
          <w:rFonts w:ascii="Times New Roman" w:hAnsi="Times New Roman" w:cs="Times New Roman"/>
          <w:sz w:val="24"/>
          <w:szCs w:val="24"/>
        </w:rPr>
        <w:t>x ve y reel sayılardır.</w:t>
      </w:r>
    </w:p>
    <w:p w:rsidR="0042203F" w:rsidRDefault="0042203F" w:rsidP="002C2BFC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3&lt;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955D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203F" w:rsidRPr="00955DA4" w:rsidRDefault="0042203F" w:rsidP="002C2BFC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 xml:space="preserve"> 4&lt;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7     </w:t>
      </w:r>
    </w:p>
    <w:p w:rsidR="0042203F" w:rsidRPr="00955DA4" w:rsidRDefault="0042203F" w:rsidP="002C2BFC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olduğuna göre</w:t>
      </w:r>
      <w:r>
        <w:rPr>
          <w:rFonts w:ascii="Times New Roman" w:hAnsi="Times New Roman" w:cs="Times New Roman"/>
          <w:sz w:val="24"/>
          <w:szCs w:val="24"/>
        </w:rPr>
        <w:t xml:space="preserve"> 3x-2</w:t>
      </w:r>
      <w:r w:rsidRPr="00955DA4">
        <w:rPr>
          <w:rFonts w:ascii="Times New Roman" w:hAnsi="Times New Roman" w:cs="Times New Roman"/>
          <w:sz w:val="24"/>
          <w:szCs w:val="24"/>
        </w:rPr>
        <w:t>y ifadesinin alabileceği en büyük tamsayı değeri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4≤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3x+2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≤17 </w:t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     eşitsizliği veriliyor. Buna göre x’ in alabileceği en küçük değer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K={a,b,c,d,e,f,g,h,m,n} kümesi veriliyor.</w:t>
      </w:r>
    </w:p>
    <w:p w:rsidR="0042203F" w:rsidRDefault="0042203F" w:rsidP="002C2B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 xml:space="preserve">K kümesinin, eleman olarak a ve m nin bulunup b </w:t>
      </w:r>
      <w:r>
        <w:rPr>
          <w:rFonts w:ascii="Times New Roman" w:hAnsi="Times New Roman" w:cs="Times New Roman"/>
          <w:sz w:val="24"/>
          <w:szCs w:val="24"/>
        </w:rPr>
        <w:t>‘</w:t>
      </w:r>
      <w:r w:rsidRPr="00FE756D">
        <w:rPr>
          <w:rFonts w:ascii="Times New Roman" w:hAnsi="Times New Roman" w:cs="Times New Roman"/>
          <w:sz w:val="24"/>
          <w:szCs w:val="24"/>
        </w:rPr>
        <w:t xml:space="preserve">nin bulunmadığı kaç tane altkümesi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hAnsi="Times New Roman" w:cs="Times New Roman"/>
          <w:sz w:val="24"/>
          <w:szCs w:val="24"/>
        </w:rPr>
        <w:t xml:space="preserve">vardır?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8)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A kümesinin altküme sayıs</w:t>
      </w:r>
      <w:r>
        <w:rPr>
          <w:rFonts w:ascii="Times New Roman" w:hAnsi="Times New Roman" w:cs="Times New Roman"/>
          <w:sz w:val="24"/>
          <w:szCs w:val="24"/>
        </w:rPr>
        <w:t>ı 32</w:t>
      </w:r>
      <w:r w:rsidRPr="00FE75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 kümesinin altküme sayısı 64</w:t>
      </w:r>
      <w:r w:rsidRPr="00FE756D">
        <w:rPr>
          <w:rFonts w:ascii="Times New Roman" w:hAnsi="Times New Roman" w:cs="Times New Roman"/>
          <w:sz w:val="24"/>
          <w:szCs w:val="24"/>
        </w:rPr>
        <w:t xml:space="preserve"> ve A∩B kümesinin altküme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FE756D">
        <w:rPr>
          <w:rFonts w:ascii="Times New Roman" w:hAnsi="Times New Roman" w:cs="Times New Roman"/>
          <w:sz w:val="24"/>
          <w:szCs w:val="24"/>
        </w:rPr>
        <w:t>sayısı 16 dır. Buna göre, A</w:t>
      </w:r>
      <w:r w:rsidRPr="00FE756D">
        <w:rPr>
          <w:rFonts w:ascii="Cambria Math" w:hAnsi="Cambria Math" w:cs="Cambria Math"/>
          <w:sz w:val="24"/>
          <w:szCs w:val="24"/>
        </w:rPr>
        <w:t>∪</w:t>
      </w:r>
      <w:r w:rsidRPr="00FE756D">
        <w:rPr>
          <w:rFonts w:ascii="Times New Roman" w:hAnsi="Times New Roman" w:cs="Times New Roman"/>
          <w:sz w:val="24"/>
          <w:szCs w:val="24"/>
        </w:rPr>
        <w:t>B kümesinin eleman sayısı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A=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]  ve B=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E756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aralıkları veriliyor. Buna göre,</w:t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</w:r>
      <w:r w:rsidRPr="00B15863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E756D">
        <w:rPr>
          <w:rFonts w:ascii="Times New Roman" w:hAnsi="Times New Roman" w:cs="Times New Roman"/>
          <w:sz w:val="24"/>
          <w:szCs w:val="24"/>
        </w:rPr>
        <w:t xml:space="preserve"> A</w:t>
      </w:r>
      <w:r w:rsidRPr="00FE756D">
        <w:rPr>
          <w:rFonts w:ascii="Cambria Math" w:hAnsi="Cambria Math" w:cs="Cambria Math"/>
          <w:sz w:val="24"/>
          <w:szCs w:val="24"/>
        </w:rPr>
        <w:t>∪</w:t>
      </w:r>
      <w:r w:rsidRPr="00FE756D">
        <w:rPr>
          <w:rFonts w:ascii="Times New Roman" w:hAnsi="Times New Roman" w:cs="Times New Roman"/>
          <w:sz w:val="24"/>
          <w:szCs w:val="24"/>
        </w:rPr>
        <w:t>B=?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</w:r>
    </w:p>
    <w:p w:rsidR="0042203F" w:rsidRPr="00FE756D" w:rsidRDefault="0042203F" w:rsidP="002C2BFC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E756D">
        <w:rPr>
          <w:rFonts w:ascii="Times New Roman" w:hAnsi="Times New Roman" w:cs="Times New Roman"/>
          <w:sz w:val="24"/>
          <w:szCs w:val="24"/>
        </w:rPr>
        <w:t xml:space="preserve"> A∩B=?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B15863"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Futbol, voleybol ve basketbol oynayanlardan oluşan bir sporcu kafilesinde, üç oyunu da </w:t>
      </w:r>
      <w:r>
        <w:rPr>
          <w:rFonts w:ascii="Times New Roman" w:hAnsi="Times New Roman" w:cs="Times New Roman"/>
          <w:sz w:val="24"/>
          <w:szCs w:val="24"/>
        </w:rPr>
        <w:tab/>
        <w:t xml:space="preserve"> oynayanlar 5, futbol ve voleybol oynayanlar 9, voleybol ve basketbol oynayanlar 6, futbol ve </w:t>
      </w:r>
      <w:r>
        <w:rPr>
          <w:rFonts w:ascii="Times New Roman" w:hAnsi="Times New Roman" w:cs="Times New Roman"/>
          <w:sz w:val="24"/>
          <w:szCs w:val="24"/>
        </w:rPr>
        <w:tab/>
        <w:t xml:space="preserve"> basketbol oynayanlar 7, futbol oynayanlar 20, voleybol oynayanlar 15, basketbol oynayanlar </w:t>
      </w:r>
      <w:r>
        <w:rPr>
          <w:rFonts w:ascii="Times New Roman" w:hAnsi="Times New Roman" w:cs="Times New Roman"/>
          <w:sz w:val="24"/>
          <w:szCs w:val="24"/>
        </w:rPr>
        <w:tab/>
        <w:t xml:space="preserve"> 10 kişidir.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2203F" w:rsidRDefault="0042203F" w:rsidP="002C2BFC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Buna göre, kafilede kaç sporcu vardır?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42203F" w:rsidRPr="002D6A65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00571">
        <w:rPr>
          <w:rFonts w:ascii="Times New Roman" w:hAnsi="Times New Roman" w:cs="Times New Roman"/>
          <w:b/>
          <w:bCs/>
          <w:sz w:val="24"/>
          <w:szCs w:val="24"/>
        </w:rPr>
        <w:t>11)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sz w:val="24"/>
          <w:szCs w:val="24"/>
        </w:rPr>
        <w:t>Aşağıdaki ifadelerin sonuçlarını bulunuz?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42203F" w:rsidRPr="00F00571" w:rsidRDefault="0042203F" w:rsidP="002C2BFC">
      <w:pPr>
        <w:ind w:left="-284" w:firstLine="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 id="_x0000_i1035" type="#_x0000_t75" style="width:42.75pt;height:11.25pt">
            <v:imagedata r:id="rId9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36" type="#_x0000_t75" style="width:42.75pt;height:11.25pt">
            <v:imagedata r:id="rId9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162AB9">
        <w:rPr>
          <w:rFonts w:ascii="Times New Roman" w:hAnsi="Times New Roman" w:cs="Times New Roman"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162AB9">
        <w:pict>
          <v:shape id="_x0000_i1037" type="#_x0000_t75" style="width:42pt;height:12pt">
            <v:imagedata r:id="rId10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sz w:val="24"/>
          <w:szCs w:val="24"/>
        </w:rPr>
        <w:fldChar w:fldCharType="separate"/>
      </w:r>
      <w:r w:rsidRPr="00162AB9">
        <w:pict>
          <v:shape id="_x0000_i1038" type="#_x0000_t75" style="width:42pt;height:12pt">
            <v:imagedata r:id="rId10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fldChar w:fldCharType="end"/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 id="_x0000_i1039" type="#_x0000_t75" style="width:69pt;height:12pt">
            <v:imagedata r:id="rId6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40" type="#_x0000_t75" style="width:69pt;height:12pt">
            <v:imagedata r:id="rId6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Default="0042203F" w:rsidP="002C2BFC">
      <w:pPr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62AB9">
        <w:pict>
          <v:shape id="_x0000_i1041" type="#_x0000_t75" style="width:128.25pt;height:14.25pt">
            <v:imagedata r:id="rId11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62AB9">
        <w:pict>
          <v:shape id="_x0000_i1042" type="#_x0000_t75" style="width:128.25pt;height:14.25pt">
            <v:imagedata r:id="rId11" o:title="" chromakey="white"/>
          </v:shape>
        </w:pict>
      </w:r>
      <w:r w:rsidRPr="00162AB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2203F" w:rsidRPr="00FE756D" w:rsidRDefault="0042203F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62AB9">
        <w:rPr>
          <w:rFonts w:ascii="Times New Roman" w:hAnsi="Times New Roman" w:cs="Times New Roman"/>
          <w:sz w:val="24"/>
          <w:szCs w:val="24"/>
        </w:rPr>
        <w:fldChar w:fldCharType="begin"/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162AB9">
        <w:pict>
          <v:shape id="_x0000_i1043" type="#_x0000_t75" style="width:129pt;height:14.25pt">
            <v:imagedata r:id="rId12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62AB9">
        <w:rPr>
          <w:rFonts w:ascii="Times New Roman" w:hAnsi="Times New Roman" w:cs="Times New Roman"/>
          <w:sz w:val="24"/>
          <w:szCs w:val="24"/>
        </w:rPr>
        <w:fldChar w:fldCharType="separate"/>
      </w:r>
      <w:r w:rsidRPr="00162AB9">
        <w:pict>
          <v:shape id="_x0000_i1044" type="#_x0000_t75" style="width:129pt;height:14.25pt">
            <v:imagedata r:id="rId12" o:title="" chromakey="white"/>
          </v:shape>
        </w:pict>
      </w:r>
      <w:r w:rsidRPr="00162AB9">
        <w:rPr>
          <w:rFonts w:ascii="Times New Roman" w:hAnsi="Times New Roman" w:cs="Times New Roman"/>
          <w:sz w:val="24"/>
          <w:szCs w:val="24"/>
        </w:rPr>
        <w:fldChar w:fldCharType="end"/>
      </w:r>
    </w:p>
    <w:p w:rsidR="0042203F" w:rsidRPr="00B34BFE" w:rsidRDefault="0042203F" w:rsidP="002C2BFC">
      <w:pPr>
        <w:ind w:left="7080"/>
        <w:rPr>
          <w:rFonts w:ascii="Times New Roman" w:hAnsi="Times New Roman" w:cs="Times New Roman"/>
          <w:sz w:val="24"/>
          <w:szCs w:val="24"/>
        </w:rPr>
      </w:pPr>
      <w:r w:rsidRPr="00B34BFE">
        <w:rPr>
          <w:rFonts w:ascii="Times New Roman" w:hAnsi="Times New Roman" w:cs="Times New Roman"/>
          <w:sz w:val="24"/>
          <w:szCs w:val="24"/>
        </w:rPr>
        <w:t>BAŞARILAR..</w:t>
      </w:r>
    </w:p>
    <w:p w:rsidR="0042203F" w:rsidRPr="00474352" w:rsidRDefault="0042203F" w:rsidP="002C2BFC">
      <w:pPr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34BFE">
        <w:rPr>
          <w:rFonts w:ascii="Times New Roman" w:hAnsi="Times New Roman" w:cs="Times New Roman"/>
          <w:sz w:val="24"/>
          <w:szCs w:val="24"/>
        </w:rPr>
        <w:t>MATEMATİK ZÜMRESİ</w:t>
      </w:r>
    </w:p>
    <w:sectPr w:rsidR="0042203F" w:rsidRPr="00474352" w:rsidSect="00FE756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E0B"/>
    <w:rsid w:val="00162AB9"/>
    <w:rsid w:val="001661B8"/>
    <w:rsid w:val="001D3D92"/>
    <w:rsid w:val="002C2BFC"/>
    <w:rsid w:val="002D6A65"/>
    <w:rsid w:val="00317AE1"/>
    <w:rsid w:val="0042203F"/>
    <w:rsid w:val="00474352"/>
    <w:rsid w:val="00554F43"/>
    <w:rsid w:val="006377B5"/>
    <w:rsid w:val="006936CA"/>
    <w:rsid w:val="00720EA9"/>
    <w:rsid w:val="007F0CC0"/>
    <w:rsid w:val="008A2187"/>
    <w:rsid w:val="00955DA4"/>
    <w:rsid w:val="009C17AB"/>
    <w:rsid w:val="00B15863"/>
    <w:rsid w:val="00B34BFE"/>
    <w:rsid w:val="00B40EB5"/>
    <w:rsid w:val="00BC7F7A"/>
    <w:rsid w:val="00E72123"/>
    <w:rsid w:val="00E97508"/>
    <w:rsid w:val="00F00571"/>
    <w:rsid w:val="00FB7E0B"/>
    <w:rsid w:val="00FE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7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A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21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E756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005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638</Words>
  <Characters>3638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 EĞİTİM ÖĞRETİM YILI </dc:title>
  <dc:subject/>
  <dc:creator>acer</dc:creator>
  <cp:keywords>sorubak.com</cp:keywords>
  <dc:description/>
  <cp:lastModifiedBy>edanur</cp:lastModifiedBy>
  <cp:revision>3</cp:revision>
  <dcterms:created xsi:type="dcterms:W3CDTF">2016-10-31T20:11:00Z</dcterms:created>
  <dcterms:modified xsi:type="dcterms:W3CDTF">2016-10-31T20:13:00Z</dcterms:modified>
</cp:coreProperties>
</file>