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56" w:rsidRDefault="009B4A56" w:rsidP="00115D3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2015-2016  EĞİTİM ÖĞRETİM YILI HÜSEYİN AKİF TERZİOĞLU ANADOLU LİSESİ</w:t>
      </w:r>
    </w:p>
    <w:p w:rsidR="009B4A56" w:rsidRDefault="009B4A56" w:rsidP="00115D3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9. SINIF    KİMYA   DERSİ 2.DÖNEM 2.YAZILI SORULARI</w:t>
      </w:r>
    </w:p>
    <w:p w:rsidR="009B4A56" w:rsidRDefault="009B4A56" w:rsidP="00115D3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ADI SOYADI:                                   ŞUBE:                                                     NO: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650"/>
        <w:gridCol w:w="716"/>
        <w:gridCol w:w="650"/>
        <w:gridCol w:w="715"/>
        <w:gridCol w:w="715"/>
        <w:gridCol w:w="715"/>
        <w:gridCol w:w="715"/>
        <w:gridCol w:w="715"/>
        <w:gridCol w:w="730"/>
        <w:gridCol w:w="463"/>
        <w:gridCol w:w="463"/>
        <w:gridCol w:w="463"/>
        <w:gridCol w:w="1321"/>
      </w:tblGrid>
      <w:tr w:rsidR="009B4A56" w:rsidRPr="00337159">
        <w:trPr>
          <w:trHeight w:val="192"/>
        </w:trPr>
        <w:tc>
          <w:tcPr>
            <w:tcW w:w="9747" w:type="dxa"/>
            <w:gridSpan w:val="14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DEĞERLENDİRME DETAYI (ALINAN PUANLAR)</w:t>
            </w:r>
          </w:p>
        </w:tc>
      </w:tr>
      <w:tr w:rsidR="009B4A56" w:rsidRPr="00337159">
        <w:trPr>
          <w:trHeight w:val="397"/>
        </w:trPr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1 (10p)</w:t>
            </w:r>
          </w:p>
        </w:tc>
        <w:tc>
          <w:tcPr>
            <w:tcW w:w="0" w:type="auto"/>
          </w:tcPr>
          <w:p w:rsidR="009B4A56" w:rsidRPr="00337159" w:rsidRDefault="009B4A56" w:rsidP="001547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2 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3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4 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5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6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7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8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9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10 (10p)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11 ()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12 ()</w:t>
            </w: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13 ()</w:t>
            </w:r>
          </w:p>
        </w:tc>
        <w:tc>
          <w:tcPr>
            <w:tcW w:w="1321" w:type="dxa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159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</w:tr>
      <w:tr w:rsidR="009B4A56" w:rsidRPr="00337159">
        <w:trPr>
          <w:trHeight w:val="336"/>
        </w:trPr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9B4A56" w:rsidRPr="00337159" w:rsidRDefault="009B4A56" w:rsidP="00525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4A56" w:rsidRDefault="009B4A56" w:rsidP="00115D3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SORULAR</w:t>
      </w:r>
    </w:p>
    <w:p w:rsidR="009B4A56" w:rsidRDefault="009B4A56" w:rsidP="00115D39">
      <w:pPr>
        <w:spacing w:after="0"/>
        <w:rPr>
          <w:sz w:val="20"/>
          <w:szCs w:val="20"/>
          <w:lang w:eastAsia="tr-TR"/>
        </w:rPr>
      </w:pPr>
      <w:r>
        <w:rPr>
          <w:b/>
          <w:bCs/>
          <w:sz w:val="20"/>
          <w:szCs w:val="20"/>
          <w:lang w:eastAsia="tr-TR"/>
        </w:rPr>
        <w:t>1.</w:t>
      </w:r>
      <w:r>
        <w:rPr>
          <w:sz w:val="20"/>
          <w:szCs w:val="20"/>
          <w:lang w:eastAsia="tr-TR"/>
        </w:rPr>
        <w:t xml:space="preserve"> Aşağıdaki boşluklara uygun kelimeleri yazınız? (10 Puan )</w:t>
      </w:r>
    </w:p>
    <w:p w:rsidR="009B4A56" w:rsidRDefault="009B4A56" w:rsidP="00115D39">
      <w:pPr>
        <w:spacing w:after="0"/>
        <w:rPr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427.9pt;height:20.15pt;z-index:251658240;visibility:visible" filled="f">
            <v:shadow on="t" color="black" opacity="24903f" origin=",.5" offset="0,.55556mm"/>
            <v:textbox>
              <w:txbxContent>
                <w:p w:rsidR="009B4A56" w:rsidRDefault="009B4A56" w:rsidP="0015470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               Ekzotermik  ,   homojen ,  güçlü  ,  heterojen  ,  ayrımsal damıtma  </w:t>
                  </w:r>
                </w:p>
              </w:txbxContent>
            </v:textbox>
          </v:shape>
        </w:pict>
      </w:r>
    </w:p>
    <w:p w:rsidR="009B4A56" w:rsidRDefault="009B4A56" w:rsidP="00154706">
      <w:pPr>
        <w:spacing w:before="120" w:after="120"/>
        <w:rPr>
          <w:sz w:val="20"/>
          <w:szCs w:val="20"/>
          <w:lang w:eastAsia="tr-TR"/>
        </w:rPr>
      </w:pPr>
      <w:r>
        <w:rPr>
          <w:b/>
          <w:bCs/>
          <w:sz w:val="20"/>
          <w:szCs w:val="20"/>
          <w:lang w:eastAsia="tr-TR"/>
        </w:rPr>
        <w:br/>
      </w:r>
      <w:r>
        <w:rPr>
          <w:sz w:val="20"/>
          <w:szCs w:val="20"/>
          <w:lang w:eastAsia="tr-TR"/>
        </w:rPr>
        <w:t>a. Bir kimyasal tepkimedeki bağ enerjisi 40 kj/mol’den fazla olan tepkimelere …………………………………………..etkileşimler denir.</w:t>
      </w:r>
    </w:p>
    <w:p w:rsidR="009B4A56" w:rsidRDefault="009B4A56" w:rsidP="00154706">
      <w:pPr>
        <w:spacing w:before="120" w:after="120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b. Bir kimyasal tepkimede tüm maddelerin fiziksel halinin aynı olduğu tepkimelere ……………………………………….tepkimeler denir.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c. Isı vererek gerçekleşen tepkimelere ……………….………………………………………tepkimeler denir.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d. Bir kimyasal tepkimede maddelerin fiziksel hallerinin farklı olduğu tepkimelere ……………………………………………tepkimeler denir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f.Havadan oksijen ve azot eldesi için …………………………………………………………….yöntemi kullanılır.</w:t>
      </w:r>
    </w:p>
    <w:p w:rsidR="009B4A56" w:rsidRDefault="009B4A56" w:rsidP="00115D39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  <w:r>
        <w:rPr>
          <w:b/>
          <w:bCs/>
          <w:sz w:val="20"/>
          <w:szCs w:val="20"/>
          <w:lang w:eastAsia="tr-TR"/>
        </w:rPr>
        <w:t xml:space="preserve">2. </w:t>
      </w:r>
      <w:r>
        <w:rPr>
          <w:sz w:val="20"/>
          <w:szCs w:val="20"/>
          <w:lang w:eastAsia="tr-TR"/>
        </w:rPr>
        <w:t>Aşağıdaki cümlelerin yanına doğru ise (D), yanlış ise (Y) işareti koyunuz.     ( 10 Puan )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 xml:space="preserve">a.  Açıkhava basıncını ölçen aletlere barometre denir.                                                                              (…………..) 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 xml:space="preserve">b. Yanma olayının gerçekleşebilmesi için yanıcı madde ,hava ve tutuşma sıcaklığı gereklidir.          (………………)                                                                               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c.   1 atm = 76 cmHg    dır.                                                                                                                           (……….…..)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 xml:space="preserve">d. Gazlar yüksek sıcaklık ve düşük basınçta sıvılaştırılır.                                                                       (……..…….)                                                                                                                                                                                   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e.Asitler turnusol kağıdının rengini maviye çevirirler.                                                                           (……….…..)</w:t>
      </w:r>
    </w:p>
    <w:p w:rsidR="009B4A56" w:rsidRDefault="009B4A56" w:rsidP="00115D39">
      <w:pPr>
        <w:spacing w:before="120" w:after="12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noProof/>
          <w:sz w:val="20"/>
          <w:szCs w:val="20"/>
          <w:lang w:eastAsia="tr-TR"/>
        </w:rPr>
      </w:pPr>
      <w:r>
        <w:rPr>
          <w:b/>
          <w:bCs/>
          <w:noProof/>
          <w:sz w:val="20"/>
          <w:szCs w:val="20"/>
          <w:lang w:eastAsia="tr-TR"/>
        </w:rPr>
        <w:t>3.</w:t>
      </w:r>
      <w:r>
        <w:rPr>
          <w:noProof/>
          <w:sz w:val="20"/>
          <w:szCs w:val="20"/>
          <w:lang w:eastAsia="tr-TR"/>
        </w:rPr>
        <w:t xml:space="preserve"> </w:t>
      </w:r>
      <w:r>
        <w:rPr>
          <w:sz w:val="20"/>
          <w:szCs w:val="20"/>
        </w:rPr>
        <w:t xml:space="preserve">Aşağıdaki tabloda verilen  olayların fiziksel yada kimyasal değişim olduğunu (X) şeklinde işaretleyiniz. </w:t>
      </w:r>
      <w:r>
        <w:rPr>
          <w:sz w:val="20"/>
          <w:szCs w:val="20"/>
          <w:lang w:eastAsia="tr-TR"/>
        </w:rPr>
        <w:t xml:space="preserve">(10puan) </w:t>
      </w:r>
    </w:p>
    <w:tbl>
      <w:tblPr>
        <w:tblW w:w="971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3"/>
        <w:gridCol w:w="3475"/>
        <w:gridCol w:w="3159"/>
      </w:tblGrid>
      <w:tr w:rsidR="009B4A56" w:rsidRPr="00337159">
        <w:trPr>
          <w:trHeight w:val="361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Meydana gelen olay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Fiziksel Değişim</w:t>
            </w: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Kimyasal Değişim</w:t>
            </w:r>
          </w:p>
        </w:tc>
      </w:tr>
      <w:tr w:rsidR="009B4A56" w:rsidRPr="00337159">
        <w:trPr>
          <w:trHeight w:val="303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337159">
              <w:rPr>
                <w:sz w:val="20"/>
                <w:szCs w:val="20"/>
                <w:lang w:eastAsia="tr-TR"/>
              </w:rPr>
              <w:t>Suyun elektrolizi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9B4A56" w:rsidRPr="00337159">
        <w:trPr>
          <w:trHeight w:val="284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337159">
              <w:rPr>
                <w:sz w:val="20"/>
                <w:szCs w:val="20"/>
                <w:lang w:eastAsia="tr-TR"/>
              </w:rPr>
              <w:t>Metallerin oksitlenmesi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9B4A56" w:rsidRPr="00337159">
        <w:trPr>
          <w:trHeight w:val="303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337159">
              <w:rPr>
                <w:sz w:val="20"/>
                <w:szCs w:val="20"/>
                <w:lang w:eastAsia="tr-TR"/>
              </w:rPr>
              <w:t>Camın kırılması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337159">
              <w:rPr>
                <w:sz w:val="20"/>
                <w:szCs w:val="20"/>
                <w:lang w:eastAsia="tr-TR"/>
              </w:rPr>
              <w:t>Gökkuşağının oluşumu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083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337159">
              <w:rPr>
                <w:sz w:val="20"/>
                <w:szCs w:val="20"/>
                <w:lang w:eastAsia="tr-TR"/>
              </w:rPr>
              <w:t>Suyun elementlerine ayrışması</w:t>
            </w:r>
          </w:p>
        </w:tc>
        <w:tc>
          <w:tcPr>
            <w:tcW w:w="3475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  <w:tc>
          <w:tcPr>
            <w:tcW w:w="315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</w:p>
        </w:tc>
      </w:tr>
    </w:tbl>
    <w:p w:rsidR="009B4A56" w:rsidRDefault="009B4A56" w:rsidP="00115D39">
      <w:pPr>
        <w:rPr>
          <w:b/>
          <w:bCs/>
          <w:sz w:val="20"/>
          <w:szCs w:val="20"/>
        </w:rPr>
      </w:pPr>
    </w:p>
    <w:p w:rsidR="009B4A56" w:rsidRDefault="009B4A56" w:rsidP="00115D39">
      <w:pPr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>
        <w:rPr>
          <w:noProof/>
          <w:sz w:val="20"/>
          <w:szCs w:val="20"/>
          <w:lang w:eastAsia="tr-TR"/>
        </w:rPr>
        <w:t xml:space="preserve">Aşağıdaki madde çiftleri arasında oluşacak etkileşim türlerini karşısına belirtiniz. </w:t>
      </w:r>
      <w:r>
        <w:rPr>
          <w:sz w:val="20"/>
          <w:szCs w:val="20"/>
          <w:lang w:eastAsia="tr-TR"/>
        </w:rPr>
        <w:t>(10 Puan )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6378"/>
      </w:tblGrid>
      <w:tr w:rsidR="009B4A56" w:rsidRPr="00337159">
        <w:trPr>
          <w:trHeight w:val="361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 xml:space="preserve">Molekül                                                        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Etkileşim türü</w:t>
            </w:r>
          </w:p>
        </w:tc>
      </w:tr>
      <w:tr w:rsidR="009B4A56" w:rsidRPr="00337159">
        <w:trPr>
          <w:trHeight w:val="303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>ÖRNEĞİN        H</w:t>
            </w:r>
            <w:r w:rsidRPr="00337159">
              <w:rPr>
                <w:b/>
                <w:bCs/>
                <w:vertAlign w:val="subscript"/>
                <w:lang w:eastAsia="tr-TR"/>
              </w:rPr>
              <w:t>2</w:t>
            </w:r>
            <w:r w:rsidRPr="00337159">
              <w:rPr>
                <w:b/>
                <w:bCs/>
                <w:lang w:eastAsia="tr-TR"/>
              </w:rPr>
              <w:t xml:space="preserve">O  -  HF  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 xml:space="preserve">Dipol – dipol      ,  hidrojen bağı </w:t>
            </w:r>
          </w:p>
        </w:tc>
      </w:tr>
      <w:tr w:rsidR="009B4A56" w:rsidRPr="00337159">
        <w:trPr>
          <w:trHeight w:val="284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 CCI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4 </w:t>
            </w:r>
            <w:r w:rsidRPr="00337159">
              <w:rPr>
                <w:sz w:val="24"/>
                <w:szCs w:val="24"/>
                <w:lang w:eastAsia="tr-TR"/>
              </w:rPr>
              <w:t xml:space="preserve"> -  Br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2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303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 KBr -  </w:t>
            </w:r>
            <w:r w:rsidRPr="00337159">
              <w:rPr>
                <w:lang w:eastAsia="tr-TR"/>
              </w:rPr>
              <w:t>H</w:t>
            </w:r>
            <w:r w:rsidRPr="00337159">
              <w:rPr>
                <w:vertAlign w:val="subscript"/>
                <w:lang w:eastAsia="tr-TR"/>
              </w:rPr>
              <w:t>2</w:t>
            </w:r>
            <w:r w:rsidRPr="00337159">
              <w:rPr>
                <w:lang w:eastAsia="tr-TR"/>
              </w:rPr>
              <w:t>O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CS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2    </w:t>
            </w:r>
            <w:r w:rsidRPr="00337159">
              <w:rPr>
                <w:sz w:val="24"/>
                <w:szCs w:val="24"/>
                <w:lang w:eastAsia="tr-TR"/>
              </w:rPr>
              <w:t xml:space="preserve">-  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 </w:t>
            </w:r>
            <w:r w:rsidRPr="00337159">
              <w:rPr>
                <w:sz w:val="24"/>
                <w:szCs w:val="24"/>
                <w:lang w:eastAsia="tr-TR"/>
              </w:rPr>
              <w:t>I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2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</w:t>
            </w:r>
            <w:r w:rsidRPr="00337159">
              <w:rPr>
                <w:lang w:eastAsia="tr-TR"/>
              </w:rPr>
              <w:t>H</w:t>
            </w:r>
            <w:r w:rsidRPr="00337159">
              <w:rPr>
                <w:vertAlign w:val="subscript"/>
                <w:lang w:eastAsia="tr-TR"/>
              </w:rPr>
              <w:t>2</w:t>
            </w:r>
            <w:r w:rsidRPr="00337159">
              <w:rPr>
                <w:lang w:eastAsia="tr-TR"/>
              </w:rPr>
              <w:t xml:space="preserve">O   -  NaCI  </w:t>
            </w:r>
            <w:r w:rsidRPr="00337159">
              <w:rPr>
                <w:sz w:val="24"/>
                <w:szCs w:val="24"/>
                <w:lang w:eastAsia="tr-TR"/>
              </w:rPr>
              <w:t xml:space="preserve">       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584FD4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NH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3   </w:t>
            </w:r>
            <w:r w:rsidRPr="00337159">
              <w:rPr>
                <w:sz w:val="24"/>
                <w:szCs w:val="24"/>
                <w:lang w:eastAsia="tr-TR"/>
              </w:rPr>
              <w:t xml:space="preserve">- 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  </w:t>
            </w:r>
            <w:r w:rsidRPr="00337159">
              <w:rPr>
                <w:lang w:eastAsia="tr-TR"/>
              </w:rPr>
              <w:t>H</w:t>
            </w:r>
            <w:r w:rsidRPr="00337159">
              <w:rPr>
                <w:vertAlign w:val="subscript"/>
                <w:lang w:eastAsia="tr-TR"/>
              </w:rPr>
              <w:t>2</w:t>
            </w:r>
            <w:r w:rsidRPr="00337159">
              <w:rPr>
                <w:lang w:eastAsia="tr-TR"/>
              </w:rPr>
              <w:t>O</w:t>
            </w:r>
          </w:p>
        </w:tc>
        <w:tc>
          <w:tcPr>
            <w:tcW w:w="6378" w:type="dxa"/>
          </w:tcPr>
          <w:p w:rsidR="009B4A56" w:rsidRPr="00337159" w:rsidRDefault="009B4A56" w:rsidP="00525B1E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</w:tbl>
    <w:p w:rsidR="009B4A56" w:rsidRDefault="009B4A56" w:rsidP="00115D3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9B4A56" w:rsidRDefault="009B4A56" w:rsidP="00115D39">
      <w:pPr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>
        <w:rPr>
          <w:sz w:val="20"/>
          <w:szCs w:val="20"/>
        </w:rPr>
        <w:t>. Aşağıdaki tepkimeyi uygun katsayılarla denkleştiriniz.        (10 Puan)</w:t>
      </w:r>
    </w:p>
    <w:p w:rsidR="009B4A56" w:rsidRPr="00CC6285" w:rsidRDefault="009B4A56" w:rsidP="00115D39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8.95pt;margin-top:8.9pt;width:33pt;height:0;z-index:251659264" o:connectortype="straight">
            <v:stroke endarrow="block"/>
          </v:shape>
        </w:pict>
      </w:r>
      <w:r>
        <w:rPr>
          <w:sz w:val="20"/>
          <w:szCs w:val="20"/>
        </w:rPr>
        <w:t xml:space="preserve">      </w:t>
      </w:r>
      <w:r w:rsidRPr="00584FD4">
        <w:rPr>
          <w:sz w:val="24"/>
          <w:szCs w:val="24"/>
        </w:rPr>
        <w:t xml:space="preserve">BaO  </w:t>
      </w:r>
      <w:r w:rsidRPr="00584FD4">
        <w:rPr>
          <w:sz w:val="24"/>
          <w:szCs w:val="24"/>
          <w:vertAlign w:val="subscript"/>
        </w:rPr>
        <w:t xml:space="preserve">      </w:t>
      </w:r>
      <w:r w:rsidRPr="00584FD4">
        <w:rPr>
          <w:sz w:val="24"/>
          <w:szCs w:val="24"/>
        </w:rPr>
        <w:t>+          H</w:t>
      </w:r>
      <w:r w:rsidRPr="00584FD4">
        <w:rPr>
          <w:sz w:val="24"/>
          <w:szCs w:val="24"/>
          <w:vertAlign w:val="subscript"/>
        </w:rPr>
        <w:t>3</w:t>
      </w:r>
      <w:r w:rsidRPr="00584FD4">
        <w:rPr>
          <w:sz w:val="24"/>
          <w:szCs w:val="24"/>
        </w:rPr>
        <w:t>PO</w:t>
      </w:r>
      <w:r w:rsidRPr="00584FD4">
        <w:rPr>
          <w:sz w:val="24"/>
          <w:szCs w:val="24"/>
          <w:vertAlign w:val="subscript"/>
        </w:rPr>
        <w:t>4</w:t>
      </w:r>
      <w:r w:rsidRPr="00584FD4">
        <w:rPr>
          <w:sz w:val="24"/>
          <w:szCs w:val="24"/>
        </w:rPr>
        <w:t xml:space="preserve">                                  Ba</w:t>
      </w:r>
      <w:r w:rsidRPr="00584FD4">
        <w:rPr>
          <w:sz w:val="24"/>
          <w:szCs w:val="24"/>
          <w:vertAlign w:val="subscript"/>
        </w:rPr>
        <w:t>3</w:t>
      </w:r>
      <w:r w:rsidRPr="00584FD4">
        <w:rPr>
          <w:sz w:val="24"/>
          <w:szCs w:val="24"/>
        </w:rPr>
        <w:t>( PO</w:t>
      </w:r>
      <w:r w:rsidRPr="00584FD4">
        <w:rPr>
          <w:sz w:val="24"/>
          <w:szCs w:val="24"/>
          <w:vertAlign w:val="subscript"/>
        </w:rPr>
        <w:t>4</w:t>
      </w:r>
      <w:r w:rsidRPr="00584FD4">
        <w:rPr>
          <w:sz w:val="24"/>
          <w:szCs w:val="24"/>
        </w:rPr>
        <w:t>)</w:t>
      </w:r>
      <w:r w:rsidRPr="00584FD4">
        <w:rPr>
          <w:sz w:val="24"/>
          <w:szCs w:val="24"/>
          <w:vertAlign w:val="subscript"/>
        </w:rPr>
        <w:t>2</w:t>
      </w:r>
      <w:r w:rsidRPr="00584FD4">
        <w:rPr>
          <w:sz w:val="24"/>
          <w:szCs w:val="24"/>
        </w:rPr>
        <w:t xml:space="preserve">            +        H</w:t>
      </w:r>
      <w:r w:rsidRPr="00584FD4">
        <w:rPr>
          <w:sz w:val="24"/>
          <w:szCs w:val="24"/>
          <w:vertAlign w:val="subscript"/>
        </w:rPr>
        <w:t xml:space="preserve">2 </w:t>
      </w:r>
      <w:r w:rsidRPr="00584FD4">
        <w:rPr>
          <w:sz w:val="24"/>
          <w:szCs w:val="24"/>
        </w:rPr>
        <w:t>O</w:t>
      </w:r>
    </w:p>
    <w:p w:rsidR="009B4A56" w:rsidRDefault="009B4A56" w:rsidP="00115D39">
      <w:pPr>
        <w:rPr>
          <w:sz w:val="20"/>
          <w:szCs w:val="20"/>
        </w:rPr>
      </w:pPr>
    </w:p>
    <w:p w:rsidR="009B4A56" w:rsidRDefault="009B4A56" w:rsidP="00584FD4">
      <w:pPr>
        <w:rPr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 xml:space="preserve">6. </w:t>
      </w:r>
      <w:r>
        <w:rPr>
          <w:noProof/>
          <w:sz w:val="20"/>
          <w:szCs w:val="20"/>
          <w:lang w:eastAsia="tr-TR"/>
        </w:rPr>
        <w:t xml:space="preserve">Aşağıdaki tablodaki asit ve bazların ismi verilenlerin formüllerini , formülü verilenlerin isimlerini  yazınız.     </w:t>
      </w:r>
      <w:r>
        <w:rPr>
          <w:sz w:val="20"/>
          <w:szCs w:val="20"/>
          <w:lang w:eastAsia="tr-TR"/>
        </w:rPr>
        <w:t>(10 Puan )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6378"/>
      </w:tblGrid>
      <w:tr w:rsidR="009B4A56" w:rsidRPr="00337159">
        <w:trPr>
          <w:trHeight w:val="361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 xml:space="preserve">                FORMÜLÜ                                            </w:t>
            </w:r>
          </w:p>
        </w:tc>
        <w:tc>
          <w:tcPr>
            <w:tcW w:w="6378" w:type="dxa"/>
          </w:tcPr>
          <w:p w:rsidR="009B4A56" w:rsidRPr="00337159" w:rsidRDefault="009B4A56" w:rsidP="00AE4C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ADI</w:t>
            </w:r>
          </w:p>
        </w:tc>
      </w:tr>
      <w:tr w:rsidR="009B4A56" w:rsidRPr="00337159">
        <w:trPr>
          <w:trHeight w:val="30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b/>
                <w:bCs/>
                <w:vertAlign w:val="subscript"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>ÖRNEĞİN        Ba(OH)</w:t>
            </w:r>
            <w:r w:rsidRPr="00337159">
              <w:rPr>
                <w:b/>
                <w:bCs/>
                <w:vertAlign w:val="subscript"/>
                <w:lang w:eastAsia="tr-TR"/>
              </w:rPr>
              <w:t>2</w:t>
            </w:r>
          </w:p>
        </w:tc>
        <w:tc>
          <w:tcPr>
            <w:tcW w:w="6378" w:type="dxa"/>
          </w:tcPr>
          <w:p w:rsidR="009B4A56" w:rsidRPr="00337159" w:rsidRDefault="009B4A56" w:rsidP="007F4CE7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 xml:space="preserve">      Baryum hidroksit </w:t>
            </w:r>
          </w:p>
        </w:tc>
      </w:tr>
      <w:tr w:rsidR="009B4A56" w:rsidRPr="00337159">
        <w:trPr>
          <w:trHeight w:val="284"/>
        </w:trPr>
        <w:tc>
          <w:tcPr>
            <w:tcW w:w="3369" w:type="dxa"/>
          </w:tcPr>
          <w:p w:rsidR="009B4A56" w:rsidRPr="00337159" w:rsidRDefault="009B4A56" w:rsidP="00AE4C89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 H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2</w:t>
            </w:r>
            <w:r w:rsidRPr="00337159">
              <w:rPr>
                <w:sz w:val="24"/>
                <w:szCs w:val="24"/>
                <w:lang w:eastAsia="tr-TR"/>
              </w:rPr>
              <w:t>SO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4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30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>Nitrik asit</w:t>
            </w: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HCI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 CH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3</w:t>
            </w:r>
            <w:r w:rsidRPr="00337159">
              <w:rPr>
                <w:sz w:val="24"/>
                <w:szCs w:val="24"/>
                <w:lang w:eastAsia="tr-TR"/>
              </w:rPr>
              <w:t xml:space="preserve">COOH 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>Fosforik asit</w:t>
            </w: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NaOH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>Potasyum hidroksit</w:t>
            </w: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Mg(OH)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2 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>Kalsiyum hidroksit</w:t>
            </w:r>
          </w:p>
        </w:tc>
      </w:tr>
      <w:tr w:rsidR="009B4A56" w:rsidRPr="00337159">
        <w:trPr>
          <w:trHeight w:val="183"/>
        </w:trPr>
        <w:tc>
          <w:tcPr>
            <w:tcW w:w="3369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 xml:space="preserve">        </w:t>
            </w:r>
          </w:p>
        </w:tc>
        <w:tc>
          <w:tcPr>
            <w:tcW w:w="6378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337159">
              <w:rPr>
                <w:sz w:val="24"/>
                <w:szCs w:val="24"/>
                <w:lang w:eastAsia="tr-TR"/>
              </w:rPr>
              <w:t>Amonyak</w:t>
            </w:r>
          </w:p>
        </w:tc>
      </w:tr>
    </w:tbl>
    <w:p w:rsidR="009B4A56" w:rsidRDefault="009B4A56" w:rsidP="00115D39">
      <w:pPr>
        <w:spacing w:after="0" w:line="240" w:lineRule="auto"/>
        <w:rPr>
          <w:b/>
          <w:bCs/>
          <w:sz w:val="20"/>
          <w:szCs w:val="20"/>
          <w:lang w:eastAsia="tr-TR"/>
        </w:rPr>
      </w:pPr>
      <w:r>
        <w:rPr>
          <w:b/>
          <w:bCs/>
          <w:sz w:val="20"/>
          <w:szCs w:val="20"/>
          <w:lang w:eastAsia="tr-TR"/>
        </w:rPr>
        <w:t xml:space="preserve">                            </w:t>
      </w:r>
    </w:p>
    <w:p w:rsidR="009B4A56" w:rsidRPr="00CC6285" w:rsidRDefault="009B4A56" w:rsidP="00115D39">
      <w:pPr>
        <w:spacing w:after="0" w:line="240" w:lineRule="auto"/>
        <w:rPr>
          <w:lang w:eastAsia="tr-TR"/>
        </w:rPr>
      </w:pPr>
      <w:r>
        <w:rPr>
          <w:b/>
          <w:bCs/>
          <w:sz w:val="20"/>
          <w:szCs w:val="20"/>
          <w:lang w:eastAsia="tr-TR"/>
        </w:rPr>
        <w:t>7</w:t>
      </w:r>
      <w:r w:rsidRPr="00CC6285">
        <w:rPr>
          <w:b/>
          <w:bCs/>
          <w:lang w:eastAsia="tr-TR"/>
        </w:rPr>
        <w:t>.</w:t>
      </w:r>
      <w:r w:rsidRPr="00CC6285">
        <w:rPr>
          <w:lang w:eastAsia="tr-TR"/>
        </w:rPr>
        <w:t xml:space="preserve">    CH</w:t>
      </w:r>
      <w:r w:rsidRPr="00CC6285">
        <w:rPr>
          <w:vertAlign w:val="subscript"/>
          <w:lang w:eastAsia="tr-TR"/>
        </w:rPr>
        <w:t>4</w:t>
      </w:r>
      <w:r w:rsidRPr="00CC6285">
        <w:rPr>
          <w:lang w:eastAsia="tr-TR"/>
        </w:rPr>
        <w:t xml:space="preserve">  molekülünün yanma tepkimesini yazınız ve denkleştiriniz.   (10 Puan)</w:t>
      </w:r>
    </w:p>
    <w:p w:rsidR="009B4A56" w:rsidRPr="00CC6285" w:rsidRDefault="009B4A56" w:rsidP="00115D39">
      <w:pPr>
        <w:spacing w:after="0" w:line="240" w:lineRule="auto"/>
        <w:rPr>
          <w:lang w:eastAsia="tr-TR"/>
        </w:rPr>
      </w:pPr>
    </w:p>
    <w:p w:rsidR="009B4A56" w:rsidRPr="00CC6285" w:rsidRDefault="009B4A56" w:rsidP="00115D39">
      <w:pPr>
        <w:spacing w:after="0" w:line="240" w:lineRule="auto"/>
        <w:rPr>
          <w:lang w:eastAsia="tr-TR"/>
        </w:rPr>
      </w:pPr>
    </w:p>
    <w:p w:rsidR="009B4A56" w:rsidRDefault="009B4A56" w:rsidP="00115D39">
      <w:pPr>
        <w:spacing w:after="0" w:line="240" w:lineRule="auto"/>
        <w:rPr>
          <w:lang w:eastAsia="tr-TR"/>
        </w:rPr>
      </w:pPr>
    </w:p>
    <w:p w:rsidR="009B4A56" w:rsidRPr="00CC6285" w:rsidRDefault="009B4A56" w:rsidP="00115D39">
      <w:pPr>
        <w:spacing w:after="0" w:line="240" w:lineRule="auto"/>
        <w:rPr>
          <w:lang w:eastAsia="tr-TR"/>
        </w:rPr>
      </w:pPr>
    </w:p>
    <w:p w:rsidR="009B4A56" w:rsidRPr="00CC6285" w:rsidRDefault="009B4A56" w:rsidP="00115D39">
      <w:pPr>
        <w:rPr>
          <w:noProof/>
          <w:lang w:eastAsia="tr-TR"/>
        </w:rPr>
      </w:pPr>
    </w:p>
    <w:p w:rsidR="009B4A56" w:rsidRPr="00CC6285" w:rsidRDefault="009B4A56" w:rsidP="00115D39">
      <w:pPr>
        <w:spacing w:after="0" w:line="240" w:lineRule="auto"/>
        <w:rPr>
          <w:lang w:eastAsia="tr-TR"/>
        </w:rPr>
      </w:pPr>
      <w:r w:rsidRPr="00CC6285">
        <w:rPr>
          <w:b/>
          <w:bCs/>
          <w:noProof/>
          <w:lang w:eastAsia="tr-TR"/>
        </w:rPr>
        <w:t>8.</w:t>
      </w:r>
      <w:r w:rsidRPr="00CC6285">
        <w:rPr>
          <w:noProof/>
          <w:lang w:eastAsia="tr-TR"/>
        </w:rPr>
        <w:t xml:space="preserve">   Tepkime türlerinden 5 tanesini yazınız .</w:t>
      </w:r>
      <w:r w:rsidRPr="00CC6285">
        <w:rPr>
          <w:lang w:eastAsia="tr-TR"/>
        </w:rPr>
        <w:t xml:space="preserve">                                                 (10 puan)</w:t>
      </w:r>
    </w:p>
    <w:p w:rsidR="009B4A56" w:rsidRPr="00CC6285" w:rsidRDefault="009B4A56" w:rsidP="00115D39">
      <w:pPr>
        <w:spacing w:after="0" w:line="240" w:lineRule="auto"/>
        <w:rPr>
          <w:lang w:eastAsia="tr-TR"/>
        </w:rPr>
      </w:pPr>
    </w:p>
    <w:p w:rsidR="009B4A56" w:rsidRPr="00CC6285" w:rsidRDefault="009B4A56" w:rsidP="00115D39">
      <w:pPr>
        <w:spacing w:after="0" w:line="240" w:lineRule="auto"/>
        <w:rPr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  <w:r w:rsidRPr="007F4CE7">
        <w:rPr>
          <w:b/>
          <w:bCs/>
          <w:sz w:val="20"/>
          <w:szCs w:val="20"/>
          <w:lang w:eastAsia="tr-TR"/>
        </w:rPr>
        <w:t>9.</w:t>
      </w:r>
      <w:r>
        <w:rPr>
          <w:sz w:val="20"/>
          <w:szCs w:val="20"/>
          <w:lang w:eastAsia="tr-TR"/>
        </w:rPr>
        <w:t xml:space="preserve"> Aşağıdaki tabloda  verilen çökme-çökelme tepkimelerinin net iyon denklemlerini yazınız.  (10 Puan)</w:t>
      </w: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tbl>
      <w:tblPr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96"/>
        <w:gridCol w:w="3827"/>
      </w:tblGrid>
      <w:tr w:rsidR="009B4A56" w:rsidRPr="00337159">
        <w:trPr>
          <w:trHeight w:val="361"/>
        </w:trPr>
        <w:tc>
          <w:tcPr>
            <w:tcW w:w="6096" w:type="dxa"/>
          </w:tcPr>
          <w:p w:rsidR="009B4A56" w:rsidRPr="00337159" w:rsidRDefault="009B4A56" w:rsidP="007F5D24">
            <w:pPr>
              <w:spacing w:after="0" w:line="240" w:lineRule="auto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 xml:space="preserve">                Çökelme tepkimesi                                       </w:t>
            </w:r>
          </w:p>
        </w:tc>
        <w:tc>
          <w:tcPr>
            <w:tcW w:w="3827" w:type="dxa"/>
          </w:tcPr>
          <w:p w:rsidR="009B4A56" w:rsidRPr="00337159" w:rsidRDefault="009B4A56" w:rsidP="005B025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337159">
              <w:rPr>
                <w:b/>
                <w:bCs/>
                <w:sz w:val="20"/>
                <w:szCs w:val="20"/>
                <w:lang w:eastAsia="tr-TR"/>
              </w:rPr>
              <w:t>Net iyon denklemi</w:t>
            </w:r>
          </w:p>
        </w:tc>
      </w:tr>
      <w:tr w:rsidR="009B4A56" w:rsidRPr="00337159">
        <w:trPr>
          <w:trHeight w:val="303"/>
        </w:trPr>
        <w:tc>
          <w:tcPr>
            <w:tcW w:w="6096" w:type="dxa"/>
          </w:tcPr>
          <w:p w:rsidR="009B4A56" w:rsidRPr="00337159" w:rsidRDefault="009B4A56" w:rsidP="007F5D24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 xml:space="preserve">ÖRNEĞİN        </w:t>
            </w:r>
          </w:p>
          <w:p w:rsidR="009B4A56" w:rsidRPr="00337159" w:rsidRDefault="009B4A56" w:rsidP="007F5D24">
            <w:pPr>
              <w:spacing w:after="0" w:line="240" w:lineRule="auto"/>
              <w:rPr>
                <w:b/>
                <w:bCs/>
                <w:vertAlign w:val="subscript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133.35pt;margin-top:6.35pt;width:33pt;height:.75pt;z-index:251660288" o:connectortype="straight">
                  <v:stroke endarrow="block"/>
                </v:shape>
              </w:pict>
            </w:r>
            <w:r w:rsidRPr="00337159">
              <w:rPr>
                <w:b/>
                <w:bCs/>
                <w:lang w:eastAsia="tr-TR"/>
              </w:rPr>
              <w:t xml:space="preserve">2KI </w:t>
            </w:r>
            <w:r w:rsidRPr="00337159">
              <w:rPr>
                <w:b/>
                <w:bCs/>
                <w:vertAlign w:val="subscript"/>
                <w:lang w:eastAsia="tr-TR"/>
              </w:rPr>
              <w:t>(suda)</w:t>
            </w:r>
            <w:r w:rsidRPr="00337159">
              <w:rPr>
                <w:b/>
                <w:bCs/>
                <w:lang w:eastAsia="tr-TR"/>
              </w:rPr>
              <w:t xml:space="preserve">    +    Pb(NO</w:t>
            </w:r>
            <w:r w:rsidRPr="00337159">
              <w:rPr>
                <w:b/>
                <w:bCs/>
                <w:vertAlign w:val="subscript"/>
                <w:lang w:eastAsia="tr-TR"/>
              </w:rPr>
              <w:t>3</w:t>
            </w:r>
            <w:r w:rsidRPr="00337159">
              <w:rPr>
                <w:b/>
                <w:bCs/>
                <w:lang w:eastAsia="tr-TR"/>
              </w:rPr>
              <w:t>)</w:t>
            </w:r>
            <w:r w:rsidRPr="00337159">
              <w:rPr>
                <w:b/>
                <w:bCs/>
                <w:vertAlign w:val="subscript"/>
                <w:lang w:eastAsia="tr-TR"/>
              </w:rPr>
              <w:t>2(suda)</w:t>
            </w:r>
            <w:r w:rsidRPr="00337159">
              <w:rPr>
                <w:b/>
                <w:bCs/>
                <w:lang w:eastAsia="tr-TR"/>
              </w:rPr>
              <w:t xml:space="preserve">                       PbI</w:t>
            </w:r>
            <w:r w:rsidRPr="00337159">
              <w:rPr>
                <w:b/>
                <w:bCs/>
                <w:vertAlign w:val="subscript"/>
                <w:lang w:eastAsia="tr-TR"/>
              </w:rPr>
              <w:t xml:space="preserve">2(k)   </w:t>
            </w:r>
            <w:r w:rsidRPr="00337159">
              <w:rPr>
                <w:b/>
                <w:bCs/>
                <w:lang w:eastAsia="tr-TR"/>
              </w:rPr>
              <w:t>+      2KNO</w:t>
            </w:r>
            <w:r w:rsidRPr="00337159">
              <w:rPr>
                <w:b/>
                <w:bCs/>
                <w:vertAlign w:val="subscript"/>
                <w:lang w:eastAsia="tr-TR"/>
              </w:rPr>
              <w:t>3(suda)</w:t>
            </w:r>
          </w:p>
        </w:tc>
        <w:tc>
          <w:tcPr>
            <w:tcW w:w="3827" w:type="dxa"/>
          </w:tcPr>
          <w:p w:rsidR="009B4A56" w:rsidRPr="00337159" w:rsidRDefault="009B4A56" w:rsidP="005B0253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337159">
              <w:rPr>
                <w:b/>
                <w:bCs/>
                <w:lang w:eastAsia="tr-TR"/>
              </w:rPr>
              <w:t xml:space="preserve">      </w:t>
            </w:r>
          </w:p>
          <w:p w:rsidR="009B4A56" w:rsidRPr="00337159" w:rsidRDefault="009B4A56" w:rsidP="005B0253">
            <w:pPr>
              <w:spacing w:after="0" w:line="240" w:lineRule="auto"/>
              <w:rPr>
                <w:b/>
                <w:bCs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98.15pt;margin-top:6.35pt;width:33pt;height:.75pt;z-index:251661312" o:connectortype="straight">
                  <v:stroke endarrow="block"/>
                </v:shape>
              </w:pict>
            </w:r>
            <w:r w:rsidRPr="00337159">
              <w:rPr>
                <w:b/>
                <w:bCs/>
                <w:lang w:eastAsia="tr-TR"/>
              </w:rPr>
              <w:t xml:space="preserve">               Pb</w:t>
            </w:r>
            <w:r w:rsidRPr="00337159">
              <w:rPr>
                <w:b/>
                <w:bCs/>
                <w:vertAlign w:val="superscript"/>
                <w:lang w:eastAsia="tr-TR"/>
              </w:rPr>
              <w:t>+2</w:t>
            </w:r>
            <w:r w:rsidRPr="00337159">
              <w:rPr>
                <w:b/>
                <w:bCs/>
                <w:lang w:eastAsia="tr-TR"/>
              </w:rPr>
              <w:t xml:space="preserve">   +  2I </w:t>
            </w:r>
            <w:r w:rsidRPr="00337159">
              <w:rPr>
                <w:b/>
                <w:bCs/>
                <w:vertAlign w:val="superscript"/>
                <w:lang w:eastAsia="tr-TR"/>
              </w:rPr>
              <w:t xml:space="preserve">- </w:t>
            </w:r>
            <w:r w:rsidRPr="00337159">
              <w:rPr>
                <w:b/>
                <w:bCs/>
                <w:lang w:eastAsia="tr-TR"/>
              </w:rPr>
              <w:t xml:space="preserve">                       PbI</w:t>
            </w:r>
            <w:r w:rsidRPr="00337159">
              <w:rPr>
                <w:b/>
                <w:bCs/>
                <w:vertAlign w:val="subscript"/>
                <w:lang w:eastAsia="tr-TR"/>
              </w:rPr>
              <w:t>2(k)</w:t>
            </w:r>
            <w:r w:rsidRPr="00337159">
              <w:rPr>
                <w:b/>
                <w:bCs/>
                <w:lang w:eastAsia="tr-TR"/>
              </w:rPr>
              <w:t xml:space="preserve"> </w:t>
            </w:r>
          </w:p>
        </w:tc>
      </w:tr>
      <w:tr w:rsidR="009B4A56" w:rsidRPr="00337159">
        <w:trPr>
          <w:trHeight w:val="284"/>
        </w:trPr>
        <w:tc>
          <w:tcPr>
            <w:tcW w:w="6096" w:type="dxa"/>
          </w:tcPr>
          <w:p w:rsidR="009B4A56" w:rsidRPr="00337159" w:rsidRDefault="009B4A56" w:rsidP="005B0253">
            <w:pPr>
              <w:spacing w:after="0" w:line="240" w:lineRule="auto"/>
              <w:rPr>
                <w:sz w:val="24"/>
                <w:szCs w:val="24"/>
                <w:vertAlign w:val="subscript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140.45pt;margin-top:8.3pt;width:33pt;height:.75pt;z-index:251662336;mso-position-horizontal-relative:text;mso-position-vertical-relative:text" o:connectortype="straight">
                  <v:stroke endarrow="block"/>
                </v:shape>
              </w:pict>
            </w:r>
            <w:r w:rsidRPr="00337159">
              <w:rPr>
                <w:sz w:val="24"/>
                <w:szCs w:val="24"/>
                <w:lang w:eastAsia="tr-TR"/>
              </w:rPr>
              <w:t xml:space="preserve"> NaCI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(suda) </w:t>
            </w:r>
            <w:r w:rsidRPr="00337159">
              <w:rPr>
                <w:sz w:val="24"/>
                <w:szCs w:val="24"/>
                <w:lang w:eastAsia="tr-TR"/>
              </w:rPr>
              <w:t xml:space="preserve">    +  AgNO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 xml:space="preserve">3(suda)                     </w:t>
            </w:r>
            <w:r w:rsidRPr="00337159">
              <w:rPr>
                <w:sz w:val="24"/>
                <w:szCs w:val="24"/>
                <w:lang w:eastAsia="tr-TR"/>
              </w:rPr>
              <w:t xml:space="preserve">         AgCI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(k)</w:t>
            </w:r>
            <w:r w:rsidRPr="00337159">
              <w:rPr>
                <w:sz w:val="24"/>
                <w:szCs w:val="24"/>
                <w:lang w:eastAsia="tr-TR"/>
              </w:rPr>
              <w:t xml:space="preserve">     + NaNO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3(suda)</w:t>
            </w:r>
            <w:r w:rsidRPr="00337159">
              <w:rPr>
                <w:sz w:val="24"/>
                <w:szCs w:val="24"/>
                <w:lang w:eastAsia="tr-TR"/>
              </w:rPr>
              <w:t xml:space="preserve">         </w:t>
            </w:r>
          </w:p>
        </w:tc>
        <w:tc>
          <w:tcPr>
            <w:tcW w:w="3827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  <w:tr w:rsidR="009B4A56" w:rsidRPr="00337159">
        <w:trPr>
          <w:trHeight w:val="303"/>
        </w:trPr>
        <w:tc>
          <w:tcPr>
            <w:tcW w:w="6096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133.35pt;margin-top:7.8pt;width:33pt;height:.75pt;z-index:251663360;mso-position-horizontal-relative:text;mso-position-vertical-relative:text" o:connectortype="straight">
                  <v:stroke endarrow="block"/>
                </v:shape>
              </w:pict>
            </w:r>
            <w:r w:rsidRPr="00337159">
              <w:rPr>
                <w:sz w:val="24"/>
                <w:szCs w:val="24"/>
                <w:lang w:eastAsia="tr-TR"/>
              </w:rPr>
              <w:t>3KOH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(suda)</w:t>
            </w:r>
            <w:r w:rsidRPr="00337159">
              <w:rPr>
                <w:sz w:val="24"/>
                <w:szCs w:val="24"/>
                <w:lang w:eastAsia="tr-TR"/>
              </w:rPr>
              <w:t xml:space="preserve">    +  AIBr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3(suda)</w:t>
            </w:r>
            <w:r w:rsidRPr="00337159">
              <w:rPr>
                <w:sz w:val="24"/>
                <w:szCs w:val="24"/>
                <w:lang w:eastAsia="tr-TR"/>
              </w:rPr>
              <w:t xml:space="preserve">                          AI(OH)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3(k)</w:t>
            </w:r>
            <w:r w:rsidRPr="00337159">
              <w:rPr>
                <w:sz w:val="24"/>
                <w:szCs w:val="24"/>
                <w:lang w:eastAsia="tr-TR"/>
              </w:rPr>
              <w:t xml:space="preserve">   +  3KBr</w:t>
            </w:r>
            <w:r w:rsidRPr="00337159">
              <w:rPr>
                <w:sz w:val="24"/>
                <w:szCs w:val="24"/>
                <w:vertAlign w:val="subscript"/>
                <w:lang w:eastAsia="tr-TR"/>
              </w:rPr>
              <w:t>(suda)</w:t>
            </w:r>
            <w:r w:rsidRPr="00337159">
              <w:rPr>
                <w:sz w:val="24"/>
                <w:szCs w:val="24"/>
                <w:lang w:eastAsia="tr-TR"/>
              </w:rPr>
              <w:t xml:space="preserve">      </w:t>
            </w:r>
          </w:p>
        </w:tc>
        <w:tc>
          <w:tcPr>
            <w:tcW w:w="3827" w:type="dxa"/>
          </w:tcPr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  <w:p w:rsidR="009B4A56" w:rsidRPr="00337159" w:rsidRDefault="009B4A56" w:rsidP="007F5D24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</w:tbl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Pr="00CC6285" w:rsidRDefault="009B4A56" w:rsidP="00115D39">
      <w:pPr>
        <w:spacing w:after="0" w:line="240" w:lineRule="auto"/>
        <w:rPr>
          <w:sz w:val="20"/>
          <w:szCs w:val="20"/>
          <w:lang w:eastAsia="tr-TR"/>
        </w:rPr>
      </w:pPr>
      <w:r>
        <w:rPr>
          <w:b/>
          <w:bCs/>
          <w:sz w:val="20"/>
          <w:szCs w:val="20"/>
          <w:lang w:eastAsia="tr-TR"/>
        </w:rPr>
        <w:t>10.</w:t>
      </w:r>
      <w:r>
        <w:rPr>
          <w:sz w:val="20"/>
          <w:szCs w:val="20"/>
          <w:lang w:eastAsia="tr-TR"/>
        </w:rPr>
        <w:t xml:space="preserve">     12,04.10</w:t>
      </w:r>
      <w:r>
        <w:rPr>
          <w:sz w:val="20"/>
          <w:szCs w:val="20"/>
          <w:vertAlign w:val="superscript"/>
          <w:lang w:eastAsia="tr-TR"/>
        </w:rPr>
        <w:t>23</w:t>
      </w:r>
      <w:r>
        <w:rPr>
          <w:sz w:val="20"/>
          <w:szCs w:val="20"/>
          <w:lang w:eastAsia="tr-TR"/>
        </w:rPr>
        <w:t xml:space="preserve">    tane CH</w:t>
      </w:r>
      <w:r>
        <w:rPr>
          <w:sz w:val="20"/>
          <w:szCs w:val="20"/>
          <w:vertAlign w:val="subscript"/>
          <w:lang w:eastAsia="tr-TR"/>
        </w:rPr>
        <w:t>4</w:t>
      </w:r>
      <w:r>
        <w:rPr>
          <w:sz w:val="20"/>
          <w:szCs w:val="20"/>
          <w:lang w:eastAsia="tr-TR"/>
        </w:rPr>
        <w:t xml:space="preserve">    molekülü kaç moldür? Bulunuz.     (10 Puan)</w:t>
      </w: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 xml:space="preserve">                                                                       (Avagadro sayısı= 6,02.10</w:t>
      </w:r>
      <w:r>
        <w:rPr>
          <w:sz w:val="20"/>
          <w:szCs w:val="20"/>
          <w:vertAlign w:val="superscript"/>
          <w:lang w:eastAsia="tr-TR"/>
        </w:rPr>
        <w:t xml:space="preserve">23 </w:t>
      </w:r>
      <w:r>
        <w:rPr>
          <w:sz w:val="20"/>
          <w:szCs w:val="20"/>
          <w:lang w:eastAsia="tr-TR"/>
        </w:rPr>
        <w:t xml:space="preserve">)                      </w:t>
      </w: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Pr="007F4CE7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  <w:hyperlink r:id="rId4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sz w:val="20"/>
          <w:szCs w:val="20"/>
          <w:lang w:eastAsia="tr-TR"/>
        </w:rPr>
      </w:pPr>
    </w:p>
    <w:p w:rsidR="009B4A56" w:rsidRDefault="009B4A56" w:rsidP="00115D3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        </w:t>
      </w:r>
    </w:p>
    <w:p w:rsidR="009B4A56" w:rsidRDefault="009B4A56" w:rsidP="00115D3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</w:t>
      </w:r>
    </w:p>
    <w:p w:rsidR="009B4A56" w:rsidRDefault="009B4A56" w:rsidP="00115D3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4A56" w:rsidRDefault="009B4A56" w:rsidP="00115D3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B4A56" w:rsidRDefault="009B4A56" w:rsidP="00115D3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Aygül ŞENOL</w:t>
      </w:r>
    </w:p>
    <w:p w:rsidR="009B4A56" w:rsidRDefault="009B4A56" w:rsidP="00115D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                                               ……………Başarılar………….                                                    Kimya Öğretmeni</w:t>
      </w:r>
    </w:p>
    <w:p w:rsidR="009B4A56" w:rsidRPr="00CC6285" w:rsidRDefault="009B4A56" w:rsidP="00CC628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double"/>
          <w:lang w:eastAsia="tr-TR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 w:cs="Times New Roman"/>
          <w:b/>
          <w:bCs/>
          <w:sz w:val="16"/>
          <w:szCs w:val="16"/>
          <w:u w:val="double"/>
          <w:lang w:eastAsia="tr-TR"/>
        </w:rPr>
        <w:t xml:space="preserve">Sınav süresi bir ders saatidir.  </w:t>
      </w:r>
    </w:p>
    <w:sectPr w:rsidR="009B4A56" w:rsidRPr="00CC6285" w:rsidSect="00CC6285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D39"/>
    <w:rsid w:val="000A2EA5"/>
    <w:rsid w:val="00115D39"/>
    <w:rsid w:val="00154706"/>
    <w:rsid w:val="002E731C"/>
    <w:rsid w:val="00337159"/>
    <w:rsid w:val="003A0A1D"/>
    <w:rsid w:val="003B5EB7"/>
    <w:rsid w:val="004F293A"/>
    <w:rsid w:val="00525B1E"/>
    <w:rsid w:val="00584FD4"/>
    <w:rsid w:val="005B0253"/>
    <w:rsid w:val="006375EB"/>
    <w:rsid w:val="0069045F"/>
    <w:rsid w:val="007F4CE7"/>
    <w:rsid w:val="007F5D24"/>
    <w:rsid w:val="009B4A56"/>
    <w:rsid w:val="00AE4C89"/>
    <w:rsid w:val="00B44684"/>
    <w:rsid w:val="00CC6285"/>
    <w:rsid w:val="00DF179B"/>
    <w:rsid w:val="00F03930"/>
    <w:rsid w:val="00F060A4"/>
    <w:rsid w:val="00F21137"/>
    <w:rsid w:val="00F3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D3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303BD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3A0A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797</Words>
  <Characters>4549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6</cp:revision>
  <dcterms:created xsi:type="dcterms:W3CDTF">2015-05-13T14:51:00Z</dcterms:created>
  <dcterms:modified xsi:type="dcterms:W3CDTF">2016-05-10T17:33:00Z</dcterms:modified>
</cp:coreProperties>
</file>