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858" w:rsidRDefault="00034858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-13.75pt;margin-top:-13.15pt;width:562.55pt;height:73pt;z-index:251658240;visibility:visible;v-text-anchor:middle" strokeweight="2pt">
            <v:textbox>
              <w:txbxContent>
                <w:p w:rsidR="00034858" w:rsidRDefault="00034858" w:rsidP="00A32E03">
                  <w:pPr>
                    <w:spacing w:after="0"/>
                    <w:ind w:left="-993" w:firstLine="993"/>
                  </w:pPr>
                  <w:r w:rsidRPr="00A32E03">
                    <w:rPr>
                      <w:sz w:val="18"/>
                      <w:szCs w:val="18"/>
                    </w:rPr>
                    <w:t>ADI-SOYADI :  ……………………….</w:t>
                  </w:r>
                  <w:r>
                    <w:rPr>
                      <w:b/>
                      <w:bCs/>
                      <w:i/>
                      <w:iCs/>
                    </w:rPr>
                    <w:t>2016-2017</w:t>
                  </w:r>
                  <w:r w:rsidRPr="00A32E03">
                    <w:rPr>
                      <w:b/>
                      <w:bCs/>
                      <w:i/>
                      <w:iCs/>
                    </w:rPr>
                    <w:t xml:space="preserve"> EĞİTİM – ÖĞRETİM YILI   </w:t>
                  </w:r>
                </w:p>
                <w:p w:rsidR="00034858" w:rsidRDefault="00034858" w:rsidP="00A32E03">
                  <w:pPr>
                    <w:spacing w:after="0"/>
                    <w:ind w:left="-993" w:firstLine="993"/>
                  </w:pPr>
                  <w:r w:rsidRPr="00A32E03">
                    <w:rPr>
                      <w:sz w:val="18"/>
                      <w:szCs w:val="18"/>
                    </w:rPr>
                    <w:t>SINIFI-NO:  ……………………</w:t>
                  </w:r>
                  <w:r>
                    <w:rPr>
                      <w:sz w:val="18"/>
                      <w:szCs w:val="18"/>
                    </w:rPr>
                    <w:t>…</w:t>
                  </w:r>
                  <w:r>
                    <w:rPr>
                      <w:b/>
                      <w:bCs/>
                      <w:i/>
                      <w:iCs/>
                    </w:rPr>
                    <w:t>….</w:t>
                  </w:r>
                  <w:r w:rsidRPr="00A32E03">
                    <w:rPr>
                      <w:b/>
                      <w:bCs/>
                      <w:i/>
                      <w:iCs/>
                    </w:rPr>
                    <w:t xml:space="preserve"> ANADOLU  LİSESİ</w:t>
                  </w:r>
                </w:p>
                <w:p w:rsidR="00034858" w:rsidRPr="00A32E03" w:rsidRDefault="00034858" w:rsidP="00A32E03">
                  <w:pPr>
                    <w:ind w:left="-993" w:firstLine="993"/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9</w:t>
                  </w:r>
                  <w:r w:rsidRPr="00A32E03">
                    <w:rPr>
                      <w:b/>
                      <w:bCs/>
                      <w:i/>
                      <w:iCs/>
                    </w:rPr>
                    <w:t>.SINIFLAR KİMYA DERSİ I.DÖNEM I.YAZILI SINAV SORULARI</w:t>
                  </w:r>
                </w:p>
                <w:p w:rsidR="00034858" w:rsidRDefault="00034858" w:rsidP="00A32E03">
                  <w:pPr>
                    <w:ind w:left="-993" w:firstLine="993"/>
                    <w:jc w:val="center"/>
                  </w:pPr>
                </w:p>
                <w:p w:rsidR="00034858" w:rsidRDefault="00034858" w:rsidP="00A32E03">
                  <w:pPr>
                    <w:ind w:left="-993" w:firstLine="993"/>
                    <w:jc w:val="center"/>
                  </w:pPr>
                </w:p>
                <w:p w:rsidR="00034858" w:rsidRDefault="00034858" w:rsidP="00A32E03">
                  <w:pPr>
                    <w:ind w:left="-993" w:firstLine="993"/>
                    <w:jc w:val="center"/>
                  </w:pPr>
                </w:p>
                <w:p w:rsidR="00034858" w:rsidRDefault="00034858" w:rsidP="00A32E03">
                  <w:pPr>
                    <w:ind w:left="-993" w:firstLine="993"/>
                    <w:jc w:val="center"/>
                  </w:pPr>
                </w:p>
              </w:txbxContent>
            </v:textbox>
          </v:shape>
        </w:pict>
      </w:r>
      <w:r>
        <w:t>AA</w:t>
      </w:r>
    </w:p>
    <w:p w:rsidR="00034858" w:rsidRPr="00A32E03" w:rsidRDefault="00034858" w:rsidP="00A32E03"/>
    <w:p w:rsidR="00034858" w:rsidRPr="00F42FCA" w:rsidRDefault="00034858" w:rsidP="00F42FCA"/>
    <w:tbl>
      <w:tblPr>
        <w:tblpPr w:leftFromText="141" w:rightFromText="141" w:vertAnchor="text" w:horzAnchor="margin" w:tblpY="159"/>
        <w:tblW w:w="0" w:type="auto"/>
        <w:tblBorders>
          <w:top w:val="thickThinLargeGap" w:sz="24" w:space="0" w:color="auto"/>
          <w:left w:val="thickThinLargeGap" w:sz="24" w:space="0" w:color="auto"/>
          <w:bottom w:val="thickThinLargeGap" w:sz="24" w:space="0" w:color="auto"/>
          <w:right w:val="thickThinLargeGap" w:sz="24" w:space="0" w:color="auto"/>
          <w:insideH w:val="thickThinLargeGap" w:sz="24" w:space="0" w:color="auto"/>
          <w:insideV w:val="thickThinLargeGap" w:sz="24" w:space="0" w:color="auto"/>
        </w:tblBorders>
        <w:tblLook w:val="00A0"/>
      </w:tblPr>
      <w:tblGrid>
        <w:gridCol w:w="10912"/>
      </w:tblGrid>
      <w:tr w:rsidR="00034858" w:rsidRPr="003E4FAB">
        <w:tc>
          <w:tcPr>
            <w:tcW w:w="10912" w:type="dxa"/>
          </w:tcPr>
          <w:p w:rsidR="00034858" w:rsidRPr="003E4FAB" w:rsidRDefault="00034858" w:rsidP="003E4FAB">
            <w:pPr>
              <w:spacing w:after="0" w:line="240" w:lineRule="auto"/>
            </w:pPr>
            <w:r w:rsidRPr="003E4FAB">
              <w:rPr>
                <w:b/>
                <w:bCs/>
              </w:rPr>
              <w:t>1.Simya nedir?Simya neden bir bilim değildir?(10 puan)</w:t>
            </w: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</w:tc>
      </w:tr>
      <w:tr w:rsidR="00034858" w:rsidRPr="003E4FAB">
        <w:trPr>
          <w:trHeight w:val="1285"/>
        </w:trPr>
        <w:tc>
          <w:tcPr>
            <w:tcW w:w="10912" w:type="dxa"/>
          </w:tcPr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  <w:r w:rsidRPr="003E4FAB">
              <w:rPr>
                <w:b/>
                <w:bCs/>
              </w:rPr>
              <w:t>2.Simyadan kimyaya aktarılan maddelerden 5 tane yazınız.(5 puan)</w:t>
            </w:r>
          </w:p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</w:tc>
      </w:tr>
      <w:tr w:rsidR="00034858" w:rsidRPr="003E4FAB">
        <w:tc>
          <w:tcPr>
            <w:tcW w:w="10912" w:type="dxa"/>
          </w:tcPr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  <w:r w:rsidRPr="003E4FAB">
              <w:rPr>
                <w:b/>
                <w:bCs/>
              </w:rPr>
              <w:t>3.Aşağıdaki ifadelerden doğru olanları D ile yanlış olanları Y ile gösteriniz.(2x5=10 puan)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……..Organik kimyada temel element karbondur.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……..Fizikokimya hayvan,bitki ve mikroorganizma biçimindeki tüm canlıların yapısındaki kimyasal değişimleri inceler.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……..Maddelerin kimyasal bileşimlerini nitel ve nicel olarak analitik kimya inceler.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…….İlaç üretimi ve yapısı ile ilgilenen kimyanın alt dalı  farmasötik kimyadır.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……. Karbon bileşikleri dışında diğer elementlerin bileşiklerini ve yapılarını fizikokimya inceler.</w:t>
            </w: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</w:tc>
      </w:tr>
      <w:tr w:rsidR="00034858" w:rsidRPr="003E4FAB">
        <w:tc>
          <w:tcPr>
            <w:tcW w:w="10912" w:type="dxa"/>
          </w:tcPr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  <w:r w:rsidRPr="003E4FAB">
              <w:rPr>
                <w:b/>
                <w:bCs/>
              </w:rPr>
              <w:t>4</w:t>
            </w:r>
            <w:r w:rsidRPr="003E4FAB">
              <w:t xml:space="preserve">. </w:t>
            </w:r>
            <w:r w:rsidRPr="003E4FAB">
              <w:rPr>
                <w:b/>
                <w:bCs/>
              </w:rPr>
              <w:t>Aşağıdaki boşlukları uygun biçimde doldurunuz.(2x5=10 puan)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Aristoya göre sıcak ve kuru olan element …………………….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Elementler …………….... ile  bileşikler ………………………ile gösterilir.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Bileşikler ………………….……..yöntemlerle elementlerine ayrılabilirler.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Belli bir erime ve kaynama noktası olan,kendine özgü yoğunluğu olan maddelere ………………………………….denir.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Elementlerin kimliğini …………………………………..belirler.</w:t>
            </w:r>
          </w:p>
          <w:p w:rsidR="00034858" w:rsidRPr="003E4FAB" w:rsidRDefault="00034858" w:rsidP="003E4FAB">
            <w:pPr>
              <w:spacing w:after="0" w:line="240" w:lineRule="auto"/>
            </w:pPr>
          </w:p>
        </w:tc>
      </w:tr>
      <w:tr w:rsidR="00034858" w:rsidRPr="003E4FAB">
        <w:trPr>
          <w:trHeight w:val="1203"/>
        </w:trPr>
        <w:tc>
          <w:tcPr>
            <w:tcW w:w="10912" w:type="dxa"/>
          </w:tcPr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  <w:r w:rsidRPr="003E4FAB">
              <w:rPr>
                <w:b/>
                <w:bCs/>
              </w:rPr>
              <w:t>5.Aşağıdaki soruları  tabloya göre cevaplayınız.(2x5=10 puan)</w:t>
            </w:r>
          </w:p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9"/>
              <w:gridCol w:w="1418"/>
              <w:gridCol w:w="1417"/>
            </w:tblGrid>
            <w:tr w:rsidR="00034858" w:rsidRPr="003E4FAB"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3E4FAB">
                    <w:rPr>
                      <w:b/>
                      <w:bCs/>
                    </w:rPr>
                    <w:t>Cu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3E4FAB">
                    <w:rPr>
                      <w:b/>
                      <w:bCs/>
                    </w:rPr>
                    <w:t>Fe</w:t>
                  </w:r>
                  <w:r w:rsidRPr="003E4FAB">
                    <w:rPr>
                      <w:b/>
                      <w:bCs/>
                      <w:vertAlign w:val="subscript"/>
                    </w:rPr>
                    <w:t>2</w:t>
                  </w:r>
                  <w:r w:rsidRPr="003E4FAB">
                    <w:rPr>
                      <w:b/>
                      <w:bCs/>
                    </w:rPr>
                    <w:t>(SO</w:t>
                  </w:r>
                  <w:r w:rsidRPr="003E4FAB">
                    <w:rPr>
                      <w:b/>
                      <w:bCs/>
                      <w:vertAlign w:val="subscript"/>
                    </w:rPr>
                    <w:t>4</w:t>
                  </w:r>
                  <w:r w:rsidRPr="003E4FAB">
                    <w:rPr>
                      <w:b/>
                      <w:bCs/>
                    </w:rPr>
                    <w:t>)</w:t>
                  </w:r>
                  <w:r w:rsidRPr="003E4FAB">
                    <w:rPr>
                      <w:b/>
                      <w:bCs/>
                      <w:vertAlign w:val="subscript"/>
                    </w:rPr>
                    <w:t>3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3E4FAB">
                    <w:rPr>
                      <w:b/>
                      <w:bCs/>
                    </w:rPr>
                    <w:t>CaF</w:t>
                  </w:r>
                  <w:r w:rsidRPr="003E4FAB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</w:tr>
            <w:tr w:rsidR="00034858" w:rsidRPr="003E4FAB"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3E4FAB">
                    <w:rPr>
                      <w:b/>
                      <w:bCs/>
                    </w:rPr>
                    <w:t>PCl</w:t>
                  </w:r>
                  <w:r w:rsidRPr="003E4FAB">
                    <w:rPr>
                      <w:b/>
                      <w:bCs/>
                      <w:vertAlign w:val="subscript"/>
                    </w:rPr>
                    <w:t>5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3E4FAB">
                    <w:rPr>
                      <w:b/>
                      <w:bCs/>
                    </w:rPr>
                    <w:t>H</w:t>
                  </w:r>
                  <w:r w:rsidRPr="003E4FAB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framePr w:hSpace="141" w:wrap="around" w:vAnchor="text" w:hAnchor="margin" w:y="159"/>
                    <w:spacing w:after="0" w:line="240" w:lineRule="auto"/>
                    <w:rPr>
                      <w:b/>
                      <w:bCs/>
                    </w:rPr>
                  </w:pPr>
                  <w:r w:rsidRPr="003E4FAB">
                    <w:rPr>
                      <w:b/>
                      <w:bCs/>
                    </w:rPr>
                    <w:t>Ca(NO</w:t>
                  </w:r>
                  <w:r w:rsidRPr="003E4FAB">
                    <w:rPr>
                      <w:b/>
                      <w:bCs/>
                      <w:vertAlign w:val="subscript"/>
                    </w:rPr>
                    <w:t>3</w:t>
                  </w:r>
                  <w:r w:rsidRPr="003E4FAB">
                    <w:rPr>
                      <w:b/>
                      <w:bCs/>
                    </w:rPr>
                    <w:t>)</w:t>
                  </w:r>
                  <w:r w:rsidRPr="003E4FAB">
                    <w:rPr>
                      <w:b/>
                      <w:bCs/>
                      <w:vertAlign w:val="subscript"/>
                    </w:rPr>
                    <w:t>2</w:t>
                  </w:r>
                </w:p>
              </w:tc>
            </w:tr>
          </w:tbl>
          <w:p w:rsidR="00034858" w:rsidRPr="003E4FAB" w:rsidRDefault="00034858" w:rsidP="003E4FAB">
            <w:pPr>
              <w:spacing w:after="0" w:line="240" w:lineRule="auto"/>
            </w:pPr>
            <w:r w:rsidRPr="003E4FAB">
              <w:t>a)Hangileri tek atomludur?</w:t>
            </w:r>
          </w:p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  <w:r w:rsidRPr="003E4FAB">
              <w:t xml:space="preserve">b) </w:t>
            </w:r>
            <w:r w:rsidRPr="003E4FAB">
              <w:rPr>
                <w:b/>
                <w:bCs/>
              </w:rPr>
              <w:t>Hangileri bileşiktir?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c) Hangileri iki cins atom içerir?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 xml:space="preserve">d) </w:t>
            </w:r>
            <w:r w:rsidRPr="003E4FAB">
              <w:rPr>
                <w:b/>
                <w:bCs/>
              </w:rPr>
              <w:t>Ca(NO</w:t>
            </w:r>
            <w:r w:rsidRPr="003E4FAB">
              <w:rPr>
                <w:b/>
                <w:bCs/>
                <w:vertAlign w:val="subscript"/>
              </w:rPr>
              <w:t>3</w:t>
            </w:r>
            <w:r w:rsidRPr="003E4FAB">
              <w:rPr>
                <w:b/>
                <w:bCs/>
              </w:rPr>
              <w:t>)</w:t>
            </w:r>
            <w:r w:rsidRPr="003E4FAB">
              <w:rPr>
                <w:b/>
                <w:bCs/>
                <w:vertAlign w:val="subscript"/>
              </w:rPr>
              <w:t>2</w:t>
            </w:r>
            <w:r w:rsidRPr="003E4FAB">
              <w:rPr>
                <w:b/>
                <w:bCs/>
              </w:rPr>
              <w:t>kaç tane atom içerir?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>e)</w:t>
            </w:r>
            <w:r w:rsidRPr="003E4FAB">
              <w:rPr>
                <w:b/>
                <w:bCs/>
              </w:rPr>
              <w:t>Fe</w:t>
            </w:r>
            <w:r w:rsidRPr="003E4FAB">
              <w:rPr>
                <w:b/>
                <w:bCs/>
                <w:vertAlign w:val="subscript"/>
              </w:rPr>
              <w:t>2</w:t>
            </w:r>
            <w:r w:rsidRPr="003E4FAB">
              <w:rPr>
                <w:b/>
                <w:bCs/>
              </w:rPr>
              <w:t>(SO</w:t>
            </w:r>
            <w:r w:rsidRPr="003E4FAB">
              <w:rPr>
                <w:b/>
                <w:bCs/>
                <w:vertAlign w:val="subscript"/>
              </w:rPr>
              <w:t>4</w:t>
            </w:r>
            <w:r w:rsidRPr="003E4FAB">
              <w:rPr>
                <w:b/>
                <w:bCs/>
              </w:rPr>
              <w:t>)</w:t>
            </w:r>
            <w:r w:rsidRPr="003E4FAB">
              <w:rPr>
                <w:b/>
                <w:bCs/>
                <w:vertAlign w:val="subscript"/>
              </w:rPr>
              <w:t>3</w:t>
            </w:r>
            <w:r w:rsidRPr="003E4FAB">
              <w:t xml:space="preserve"> kaç tane atom içerir?</w:t>
            </w:r>
          </w:p>
          <w:p w:rsidR="00034858" w:rsidRPr="003E4FAB" w:rsidRDefault="00034858" w:rsidP="003E4FAB">
            <w:pPr>
              <w:spacing w:after="0" w:line="240" w:lineRule="auto"/>
            </w:pPr>
          </w:p>
        </w:tc>
      </w:tr>
      <w:tr w:rsidR="00034858" w:rsidRPr="003E4FAB">
        <w:trPr>
          <w:trHeight w:val="1311"/>
        </w:trPr>
        <w:tc>
          <w:tcPr>
            <w:tcW w:w="10912" w:type="dxa"/>
            <w:tcBorders>
              <w:bottom w:val="single" w:sz="4" w:space="0" w:color="auto"/>
            </w:tcBorders>
          </w:tcPr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  <w:r w:rsidRPr="003E4FAB">
              <w:rPr>
                <w:b/>
                <w:bCs/>
              </w:rPr>
              <w:t>6</w:t>
            </w:r>
            <w:r w:rsidRPr="003E4FAB">
              <w:t xml:space="preserve">. </w:t>
            </w:r>
            <w:r w:rsidRPr="003E4FAB">
              <w:rPr>
                <w:b/>
                <w:bCs/>
              </w:rPr>
              <w:t>Aşağıda formülleri verilen bileşikleri adlandırın.Adı verilen bileşiklerin formüllerini yazınız.(2x5=10 puan)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 xml:space="preserve">    a)  MgBr</w:t>
            </w:r>
            <w:r w:rsidRPr="003E4FAB">
              <w:rPr>
                <w:vertAlign w:val="subscript"/>
              </w:rPr>
              <w:t>2</w:t>
            </w:r>
            <w:r w:rsidRPr="003E4FAB">
              <w:t>………………………………………       b) KCl…………………………………….    c) Cl</w:t>
            </w:r>
            <w:r w:rsidRPr="003E4FAB">
              <w:rPr>
                <w:vertAlign w:val="subscript"/>
              </w:rPr>
              <w:t>2</w:t>
            </w:r>
            <w:r w:rsidRPr="003E4FAB">
              <w:t>O</w:t>
            </w:r>
            <w:r w:rsidRPr="003E4FAB">
              <w:rPr>
                <w:vertAlign w:val="subscript"/>
              </w:rPr>
              <w:t>3</w:t>
            </w:r>
            <w:r w:rsidRPr="003E4FAB">
              <w:t>………………………………..</w:t>
            </w: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t xml:space="preserve">    d)  Dikükürthegzaflorür…………………     h) Karbonmonoksit…………………..ı</w:t>
            </w:r>
          </w:p>
          <w:p w:rsidR="00034858" w:rsidRPr="003E4FAB" w:rsidRDefault="00034858" w:rsidP="003E4FAB">
            <w:pPr>
              <w:spacing w:after="0" w:line="240" w:lineRule="auto"/>
            </w:pPr>
          </w:p>
        </w:tc>
      </w:tr>
      <w:tr w:rsidR="00034858" w:rsidRPr="003E4FAB">
        <w:trPr>
          <w:trHeight w:val="1666"/>
        </w:trPr>
        <w:tc>
          <w:tcPr>
            <w:tcW w:w="10912" w:type="dxa"/>
            <w:tcBorders>
              <w:top w:val="single" w:sz="4" w:space="0" w:color="auto"/>
            </w:tcBorders>
          </w:tcPr>
          <w:p w:rsidR="00034858" w:rsidRPr="003E4FAB" w:rsidRDefault="00034858" w:rsidP="003E4FAB">
            <w:pPr>
              <w:tabs>
                <w:tab w:val="left" w:pos="6577"/>
              </w:tabs>
              <w:spacing w:after="0" w:line="240" w:lineRule="auto"/>
            </w:pPr>
            <w:r w:rsidRPr="003E4FAB">
              <w:rPr>
                <w:b/>
                <w:bCs/>
              </w:rPr>
              <w:t>7.Aşağıda  verilen  iyonların oluşturduğu bileşiklerin formüllerini yazınız.(2x5=10 puan)</w:t>
            </w: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</w:p>
        </w:tc>
      </w:tr>
    </w:tbl>
    <w:tbl>
      <w:tblPr>
        <w:tblW w:w="0" w:type="auto"/>
        <w:tblInd w:w="-106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ook w:val="00A0"/>
      </w:tblPr>
      <w:tblGrid>
        <w:gridCol w:w="10912"/>
      </w:tblGrid>
      <w:tr w:rsidR="00034858" w:rsidRPr="003E4FAB">
        <w:tc>
          <w:tcPr>
            <w:tcW w:w="10912" w:type="dxa"/>
          </w:tcPr>
          <w:p w:rsidR="00034858" w:rsidRPr="003E4FAB" w:rsidRDefault="00034858" w:rsidP="003E4FAB">
            <w:pPr>
              <w:spacing w:after="0" w:line="240" w:lineRule="auto"/>
            </w:pPr>
            <w:r w:rsidRPr="003E4FAB">
              <w:rPr>
                <w:b/>
                <w:bCs/>
              </w:rPr>
              <w:t>8. Aşağıdaki sembollerin anlamlarını  karşılarına yazınız.(1x5=5 puan)</w:t>
            </w: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2654"/>
              <w:gridCol w:w="7814"/>
            </w:tblGrid>
            <w:tr w:rsidR="00034858" w:rsidRPr="003E4FAB" w:rsidTr="008E2632">
              <w:trPr>
                <w:trHeight w:val="1056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  <w:r w:rsidRPr="003E4FAB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2" o:spid="_x0000_i1025" type="#_x0000_t75" style="width:96.75pt;height:54pt;visibility:visible">
                        <v:imagedata r:id="rId7" o:title=""/>
                      </v:shape>
                    </w:pict>
                  </w:r>
                </w:p>
              </w:tc>
              <w:tc>
                <w:tcPr>
                  <w:tcW w:w="7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</w:p>
              </w:tc>
            </w:tr>
            <w:tr w:rsidR="00034858" w:rsidRPr="003E4FAB" w:rsidTr="008E2632">
              <w:trPr>
                <w:trHeight w:val="1275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  <w:r w:rsidRPr="003E4FAB">
                    <w:rPr>
                      <w:noProof/>
                      <w:lang w:eastAsia="tr-TR"/>
                    </w:rPr>
                    <w:pict>
                      <v:shape id="Resim 3" o:spid="_x0000_i1026" type="#_x0000_t75" style="width:96.75pt;height:66pt;visibility:visible">
                        <v:imagedata r:id="rId8" o:title=""/>
                      </v:shape>
                    </w:pict>
                  </w:r>
                </w:p>
              </w:tc>
              <w:tc>
                <w:tcPr>
                  <w:tcW w:w="7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</w:p>
              </w:tc>
            </w:tr>
            <w:tr w:rsidR="00034858" w:rsidRPr="003E4FAB" w:rsidTr="008E2632">
              <w:trPr>
                <w:trHeight w:val="1423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  <w:r w:rsidRPr="003E4FAB">
                    <w:rPr>
                      <w:noProof/>
                      <w:lang w:eastAsia="tr-TR"/>
                    </w:rPr>
                    <w:pict>
                      <v:shape id="Resim 4" o:spid="_x0000_i1027" type="#_x0000_t75" style="width:96.75pt;height:70.5pt;visibility:visible">
                        <v:imagedata r:id="rId9" o:title=""/>
                      </v:shape>
                    </w:pict>
                  </w:r>
                </w:p>
              </w:tc>
              <w:tc>
                <w:tcPr>
                  <w:tcW w:w="7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</w:p>
              </w:tc>
            </w:tr>
            <w:tr w:rsidR="00034858" w:rsidRPr="003E4FAB" w:rsidTr="008E2632">
              <w:trPr>
                <w:trHeight w:val="1096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  <w:r w:rsidRPr="003E4FAB">
                    <w:rPr>
                      <w:noProof/>
                      <w:lang w:eastAsia="tr-TR"/>
                    </w:rPr>
                    <w:pict>
                      <v:shape id="Resim 5" o:spid="_x0000_i1028" type="#_x0000_t75" style="width:96.75pt;height:51.75pt;visibility:visible">
                        <v:imagedata r:id="rId10" o:title=""/>
                      </v:shape>
                    </w:pict>
                  </w:r>
                </w:p>
                <w:p w:rsidR="00034858" w:rsidRPr="003E4FAB" w:rsidRDefault="00034858" w:rsidP="003E4FAB">
                  <w:pPr>
                    <w:spacing w:after="0" w:line="240" w:lineRule="auto"/>
                  </w:pPr>
                </w:p>
              </w:tc>
              <w:tc>
                <w:tcPr>
                  <w:tcW w:w="7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</w:p>
              </w:tc>
            </w:tr>
            <w:tr w:rsidR="00034858" w:rsidRPr="003E4FAB" w:rsidTr="008E2632">
              <w:trPr>
                <w:trHeight w:val="1351"/>
              </w:trPr>
              <w:tc>
                <w:tcPr>
                  <w:tcW w:w="26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  <w:r w:rsidRPr="003E4FAB">
                    <w:rPr>
                      <w:noProof/>
                      <w:lang w:eastAsia="tr-TR"/>
                    </w:rPr>
                    <w:pict>
                      <v:shape id="Resim 6" o:spid="_x0000_i1029" type="#_x0000_t75" style="width:96pt;height:66.75pt;visibility:visible">
                        <v:imagedata r:id="rId11" o:title=""/>
                      </v:shape>
                    </w:pict>
                  </w:r>
                </w:p>
                <w:p w:rsidR="00034858" w:rsidRPr="003E4FAB" w:rsidRDefault="00034858" w:rsidP="003E4FAB">
                  <w:pPr>
                    <w:spacing w:after="0" w:line="240" w:lineRule="auto"/>
                  </w:pPr>
                </w:p>
              </w:tc>
              <w:tc>
                <w:tcPr>
                  <w:tcW w:w="7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4858" w:rsidRPr="003E4FAB" w:rsidRDefault="00034858" w:rsidP="003E4FAB">
                  <w:pPr>
                    <w:spacing w:after="0" w:line="240" w:lineRule="auto"/>
                  </w:pPr>
                  <w:bookmarkStart w:id="0" w:name="_GoBack"/>
                  <w:bookmarkEnd w:id="0"/>
                </w:p>
              </w:tc>
            </w:tr>
          </w:tbl>
          <w:p w:rsidR="00034858" w:rsidRPr="003E4FAB" w:rsidRDefault="00034858" w:rsidP="003E4FAB">
            <w:pPr>
              <w:spacing w:after="0" w:line="240" w:lineRule="auto"/>
            </w:pPr>
          </w:p>
        </w:tc>
      </w:tr>
      <w:tr w:rsidR="00034858" w:rsidRPr="003E4FAB">
        <w:tc>
          <w:tcPr>
            <w:tcW w:w="10912" w:type="dxa"/>
          </w:tcPr>
          <w:p w:rsidR="00034858" w:rsidRPr="003E4FAB" w:rsidRDefault="00034858" w:rsidP="003E4FAB">
            <w:pPr>
              <w:spacing w:after="0" w:line="240" w:lineRule="auto"/>
            </w:pPr>
            <w:r w:rsidRPr="003E4FAB">
              <w:t xml:space="preserve">9. </w:t>
            </w:r>
            <w:r w:rsidRPr="003E4FAB">
              <w:rPr>
                <w:b/>
                <w:bCs/>
                <w:vertAlign w:val="subscript"/>
              </w:rPr>
              <w:t>13</w:t>
            </w:r>
            <w:r w:rsidRPr="003E4FAB">
              <w:rPr>
                <w:b/>
                <w:bCs/>
              </w:rPr>
              <w:t>Al  ile</w:t>
            </w:r>
            <w:r w:rsidRPr="003E4FAB">
              <w:rPr>
                <w:b/>
                <w:bCs/>
                <w:vertAlign w:val="subscript"/>
              </w:rPr>
              <w:t>9</w:t>
            </w:r>
            <w:r w:rsidRPr="003E4FAB">
              <w:rPr>
                <w:b/>
                <w:bCs/>
              </w:rPr>
              <w:t>F  arsında oluşan bileşiğin formülünü yazınız.(10 puan)</w:t>
            </w: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</w:p>
        </w:tc>
      </w:tr>
      <w:tr w:rsidR="00034858" w:rsidRPr="003E4FAB">
        <w:tc>
          <w:tcPr>
            <w:tcW w:w="10912" w:type="dxa"/>
          </w:tcPr>
          <w:p w:rsidR="00034858" w:rsidRPr="003E4FAB" w:rsidRDefault="00034858" w:rsidP="003E4FAB">
            <w:pPr>
              <w:spacing w:after="0" w:line="240" w:lineRule="auto"/>
            </w:pPr>
            <w:r w:rsidRPr="003E4FAB">
              <w:t>10.Aşağıdaki test  sorularını  cevaplayınız.(5x4=20 puan)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rPr>
                <w:noProof/>
                <w:lang w:eastAsia="tr-TR"/>
              </w:rPr>
              <w:pict>
                <v:shape id="Resim 7" o:spid="_x0000_i1030" type="#_x0000_t75" style="width:174.75pt;height:93.75pt;visibility:visible">
                  <v:imagedata r:id="rId12" o:title="" gain="1.25" blacklevel="-1966f"/>
                </v:shape>
              </w:pict>
            </w:r>
            <w:r w:rsidRPr="003E4FAB">
              <w:rPr>
                <w:noProof/>
                <w:lang w:eastAsia="tr-TR"/>
              </w:rPr>
              <w:pict>
                <v:shape id="Resim 8" o:spid="_x0000_i1031" type="#_x0000_t75" style="width:176.25pt;height:93.75pt;visibility:visible">
                  <v:imagedata r:id="rId13" o:title=""/>
                </v:shape>
              </w:pict>
            </w: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rPr>
                <w:noProof/>
                <w:lang w:eastAsia="tr-TR"/>
              </w:rPr>
              <w:pict>
                <v:shape id="Resim 10" o:spid="_x0000_i1032" type="#_x0000_t75" style="width:242.25pt;height:107.25pt;visibility:visible">
                  <v:imagedata r:id="rId14" o:title=""/>
                </v:shape>
              </w:pict>
            </w:r>
            <w:r w:rsidRPr="003E4FAB">
              <w:rPr>
                <w:noProof/>
                <w:lang w:eastAsia="tr-TR"/>
              </w:rPr>
              <w:pict>
                <v:shape id="Resim 9" o:spid="_x0000_i1033" type="#_x0000_t75" style="width:209.25pt;height:93.75pt;visibility:visible">
                  <v:imagedata r:id="rId15" o:title=""/>
                </v:shape>
              </w:pict>
            </w:r>
          </w:p>
          <w:p w:rsidR="00034858" w:rsidRPr="003E4FAB" w:rsidRDefault="00034858" w:rsidP="003E4FAB">
            <w:pPr>
              <w:spacing w:after="0" w:line="240" w:lineRule="auto"/>
            </w:pPr>
          </w:p>
          <w:p w:rsidR="00034858" w:rsidRPr="003E4FAB" w:rsidRDefault="00034858" w:rsidP="003E4FAB">
            <w:pPr>
              <w:tabs>
                <w:tab w:val="left" w:pos="80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3E4FAB">
              <w:rPr>
                <w:b/>
                <w:bCs/>
              </w:rPr>
              <w:t>BAŞARILAR.</w:t>
            </w:r>
          </w:p>
          <w:p w:rsidR="00034858" w:rsidRPr="003E4FAB" w:rsidRDefault="00034858" w:rsidP="003E4FAB">
            <w:pPr>
              <w:spacing w:after="0" w:line="240" w:lineRule="auto"/>
              <w:rPr>
                <w:b/>
                <w:bCs/>
              </w:rPr>
            </w:pPr>
            <w:r w:rsidRPr="003E4FAB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 Timur TULUMCU</w:t>
            </w:r>
          </w:p>
          <w:p w:rsidR="00034858" w:rsidRPr="003E4FAB" w:rsidRDefault="00034858" w:rsidP="003E4FAB">
            <w:pPr>
              <w:spacing w:after="0" w:line="240" w:lineRule="auto"/>
            </w:pPr>
            <w:r w:rsidRPr="003E4FAB">
              <w:rPr>
                <w:b/>
                <w:bCs/>
              </w:rPr>
              <w:t xml:space="preserve">                                                                                                                                                               Kimya Öğretmeni       </w:t>
            </w:r>
          </w:p>
        </w:tc>
      </w:tr>
    </w:tbl>
    <w:p w:rsidR="00034858" w:rsidRDefault="00034858" w:rsidP="008532B5"/>
    <w:sectPr w:rsidR="00034858" w:rsidSect="00A32E03">
      <w:pgSz w:w="11906" w:h="16838"/>
      <w:pgMar w:top="567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858" w:rsidRDefault="00034858" w:rsidP="000E57A3">
      <w:pPr>
        <w:spacing w:after="0" w:line="240" w:lineRule="auto"/>
      </w:pPr>
      <w:r>
        <w:separator/>
      </w:r>
    </w:p>
  </w:endnote>
  <w:endnote w:type="continuationSeparator" w:id="1">
    <w:p w:rsidR="00034858" w:rsidRDefault="00034858" w:rsidP="000E5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858" w:rsidRDefault="00034858" w:rsidP="000E57A3">
      <w:pPr>
        <w:spacing w:after="0" w:line="240" w:lineRule="auto"/>
      </w:pPr>
      <w:r>
        <w:separator/>
      </w:r>
    </w:p>
  </w:footnote>
  <w:footnote w:type="continuationSeparator" w:id="1">
    <w:p w:rsidR="00034858" w:rsidRDefault="00034858" w:rsidP="000E57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665F2"/>
    <w:multiLevelType w:val="hybridMultilevel"/>
    <w:tmpl w:val="01A0986C"/>
    <w:lvl w:ilvl="0" w:tplc="F49C845A">
      <w:start w:val="1"/>
      <w:numFmt w:val="lowerRoman"/>
      <w:lvlText w:val="%1)"/>
      <w:lvlJc w:val="left"/>
      <w:pPr>
        <w:ind w:left="915" w:hanging="7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6F363960"/>
    <w:multiLevelType w:val="hybridMultilevel"/>
    <w:tmpl w:val="3CA02394"/>
    <w:lvl w:ilvl="0" w:tplc="382EC8A6">
      <w:start w:val="1"/>
      <w:numFmt w:val="lowerLetter"/>
      <w:lvlText w:val="%1)"/>
      <w:lvlJc w:val="left"/>
      <w:pPr>
        <w:ind w:left="5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75" w:hanging="360"/>
      </w:pPr>
    </w:lvl>
    <w:lvl w:ilvl="2" w:tplc="041F001B">
      <w:start w:val="1"/>
      <w:numFmt w:val="lowerRoman"/>
      <w:lvlText w:val="%3."/>
      <w:lvlJc w:val="right"/>
      <w:pPr>
        <w:ind w:left="1995" w:hanging="180"/>
      </w:pPr>
    </w:lvl>
    <w:lvl w:ilvl="3" w:tplc="041F000F">
      <w:start w:val="1"/>
      <w:numFmt w:val="decimal"/>
      <w:lvlText w:val="%4."/>
      <w:lvlJc w:val="left"/>
      <w:pPr>
        <w:ind w:left="2715" w:hanging="360"/>
      </w:pPr>
    </w:lvl>
    <w:lvl w:ilvl="4" w:tplc="041F0019">
      <w:start w:val="1"/>
      <w:numFmt w:val="lowerLetter"/>
      <w:lvlText w:val="%5."/>
      <w:lvlJc w:val="left"/>
      <w:pPr>
        <w:ind w:left="3435" w:hanging="360"/>
      </w:pPr>
    </w:lvl>
    <w:lvl w:ilvl="5" w:tplc="041F001B">
      <w:start w:val="1"/>
      <w:numFmt w:val="lowerRoman"/>
      <w:lvlText w:val="%6."/>
      <w:lvlJc w:val="right"/>
      <w:pPr>
        <w:ind w:left="4155" w:hanging="180"/>
      </w:pPr>
    </w:lvl>
    <w:lvl w:ilvl="6" w:tplc="041F000F">
      <w:start w:val="1"/>
      <w:numFmt w:val="decimal"/>
      <w:lvlText w:val="%7."/>
      <w:lvlJc w:val="left"/>
      <w:pPr>
        <w:ind w:left="4875" w:hanging="360"/>
      </w:pPr>
    </w:lvl>
    <w:lvl w:ilvl="7" w:tplc="041F0019">
      <w:start w:val="1"/>
      <w:numFmt w:val="lowerLetter"/>
      <w:lvlText w:val="%8."/>
      <w:lvlJc w:val="left"/>
      <w:pPr>
        <w:ind w:left="5595" w:hanging="360"/>
      </w:pPr>
    </w:lvl>
    <w:lvl w:ilvl="8" w:tplc="041F001B">
      <w:start w:val="1"/>
      <w:numFmt w:val="lowerRoman"/>
      <w:lvlText w:val="%9."/>
      <w:lvlJc w:val="right"/>
      <w:pPr>
        <w:ind w:left="6315" w:hanging="180"/>
      </w:pPr>
    </w:lvl>
  </w:abstractNum>
  <w:abstractNum w:abstractNumId="2">
    <w:nsid w:val="7DEF1999"/>
    <w:multiLevelType w:val="hybridMultilevel"/>
    <w:tmpl w:val="E09A1FE4"/>
    <w:lvl w:ilvl="0" w:tplc="EB8CF6C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00" w:hanging="360"/>
      </w:pPr>
    </w:lvl>
    <w:lvl w:ilvl="2" w:tplc="041F001B">
      <w:start w:val="1"/>
      <w:numFmt w:val="lowerRoman"/>
      <w:lvlText w:val="%3."/>
      <w:lvlJc w:val="right"/>
      <w:pPr>
        <w:ind w:left="2820" w:hanging="180"/>
      </w:pPr>
    </w:lvl>
    <w:lvl w:ilvl="3" w:tplc="041F000F">
      <w:start w:val="1"/>
      <w:numFmt w:val="decimal"/>
      <w:lvlText w:val="%4."/>
      <w:lvlJc w:val="left"/>
      <w:pPr>
        <w:ind w:left="3540" w:hanging="360"/>
      </w:pPr>
    </w:lvl>
    <w:lvl w:ilvl="4" w:tplc="041F0019">
      <w:start w:val="1"/>
      <w:numFmt w:val="lowerLetter"/>
      <w:lvlText w:val="%5."/>
      <w:lvlJc w:val="left"/>
      <w:pPr>
        <w:ind w:left="4260" w:hanging="360"/>
      </w:pPr>
    </w:lvl>
    <w:lvl w:ilvl="5" w:tplc="041F001B">
      <w:start w:val="1"/>
      <w:numFmt w:val="lowerRoman"/>
      <w:lvlText w:val="%6."/>
      <w:lvlJc w:val="right"/>
      <w:pPr>
        <w:ind w:left="4980" w:hanging="180"/>
      </w:pPr>
    </w:lvl>
    <w:lvl w:ilvl="6" w:tplc="041F000F">
      <w:start w:val="1"/>
      <w:numFmt w:val="decimal"/>
      <w:lvlText w:val="%7."/>
      <w:lvlJc w:val="left"/>
      <w:pPr>
        <w:ind w:left="5700" w:hanging="360"/>
      </w:pPr>
    </w:lvl>
    <w:lvl w:ilvl="7" w:tplc="041F0019">
      <w:start w:val="1"/>
      <w:numFmt w:val="lowerLetter"/>
      <w:lvlText w:val="%8."/>
      <w:lvlJc w:val="left"/>
      <w:pPr>
        <w:ind w:left="6420" w:hanging="360"/>
      </w:pPr>
    </w:lvl>
    <w:lvl w:ilvl="8" w:tplc="041F001B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2E03"/>
    <w:rsid w:val="00034858"/>
    <w:rsid w:val="000E57A3"/>
    <w:rsid w:val="002649EE"/>
    <w:rsid w:val="002D55C8"/>
    <w:rsid w:val="002F2B8F"/>
    <w:rsid w:val="00365E5C"/>
    <w:rsid w:val="003E4FAB"/>
    <w:rsid w:val="00420EF8"/>
    <w:rsid w:val="00452FB3"/>
    <w:rsid w:val="005D2DC8"/>
    <w:rsid w:val="005D620F"/>
    <w:rsid w:val="00603AE2"/>
    <w:rsid w:val="006C1ED6"/>
    <w:rsid w:val="006D25D4"/>
    <w:rsid w:val="007623F3"/>
    <w:rsid w:val="007738D7"/>
    <w:rsid w:val="00822E35"/>
    <w:rsid w:val="008532B5"/>
    <w:rsid w:val="008C32E7"/>
    <w:rsid w:val="008E2632"/>
    <w:rsid w:val="0091649C"/>
    <w:rsid w:val="00A21EA9"/>
    <w:rsid w:val="00A32E03"/>
    <w:rsid w:val="00A9310B"/>
    <w:rsid w:val="00B27490"/>
    <w:rsid w:val="00B8393F"/>
    <w:rsid w:val="00BC2A10"/>
    <w:rsid w:val="00BD3B04"/>
    <w:rsid w:val="00CB12CC"/>
    <w:rsid w:val="00DA1096"/>
    <w:rsid w:val="00DA598A"/>
    <w:rsid w:val="00DD1671"/>
    <w:rsid w:val="00E15A29"/>
    <w:rsid w:val="00F42FCA"/>
    <w:rsid w:val="00F94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E5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32E0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649E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452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52FB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42FCA"/>
    <w:rPr>
      <w:color w:val="808080"/>
    </w:rPr>
  </w:style>
  <w:style w:type="paragraph" w:styleId="Header">
    <w:name w:val="header"/>
    <w:basedOn w:val="Normal"/>
    <w:link w:val="HeaderChar"/>
    <w:uiPriority w:val="99"/>
    <w:rsid w:val="000E5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E57A3"/>
  </w:style>
  <w:style w:type="paragraph" w:styleId="Footer">
    <w:name w:val="footer"/>
    <w:basedOn w:val="Normal"/>
    <w:link w:val="FooterChar"/>
    <w:uiPriority w:val="99"/>
    <w:rsid w:val="000E57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E57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338</Words>
  <Characters>1932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timur</dc:creator>
  <cp:keywords>sorubak.com</cp:keywords>
  <dc:description>sorubak.com;</dc:description>
  <cp:lastModifiedBy>edanur</cp:lastModifiedBy>
  <cp:revision>5</cp:revision>
  <cp:lastPrinted>2015-11-09T11:08:00Z</cp:lastPrinted>
  <dcterms:created xsi:type="dcterms:W3CDTF">2013-11-17T16:45:00Z</dcterms:created>
  <dcterms:modified xsi:type="dcterms:W3CDTF">2016-11-02T15:53:00Z</dcterms:modified>
  <cp:category>sorubak.com</cp:category>
</cp:coreProperties>
</file>