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1F" w:rsidRPr="00293410" w:rsidRDefault="00B0481F" w:rsidP="00F44D4B">
      <w:pPr>
        <w:jc w:val="center"/>
        <w:rPr>
          <w:rFonts w:ascii="Comic Sans MS" w:hAnsi="Comic Sans MS" w:cs="Comic Sans MS"/>
          <w:color w:val="003366"/>
        </w:rPr>
      </w:pPr>
      <w:r>
        <w:rPr>
          <w:rFonts w:ascii="Comic Sans MS" w:hAnsi="Comic Sans MS" w:cs="Comic Sans MS"/>
          <w:sz w:val="22"/>
          <w:szCs w:val="22"/>
        </w:rPr>
        <w:t xml:space="preserve">…………………. ANADOLU  LİSESİ ………….. </w:t>
      </w:r>
      <w:r w:rsidRPr="00293410">
        <w:rPr>
          <w:rFonts w:ascii="Comic Sans MS" w:hAnsi="Comic Sans MS" w:cs="Comic Sans MS"/>
          <w:sz w:val="22"/>
          <w:szCs w:val="22"/>
        </w:rPr>
        <w:t>EĞİTİM VE ÖĞRETİM YILI</w:t>
      </w:r>
    </w:p>
    <w:p w:rsidR="00B0481F" w:rsidRPr="00293410" w:rsidRDefault="00B0481F" w:rsidP="00F44D4B">
      <w:pPr>
        <w:tabs>
          <w:tab w:val="left" w:pos="255"/>
          <w:tab w:val="center" w:pos="5520"/>
        </w:tabs>
        <w:jc w:val="center"/>
        <w:rPr>
          <w:rFonts w:ascii="Comic Sans MS" w:hAnsi="Comic Sans MS" w:cs="Comic Sans MS"/>
          <w:sz w:val="22"/>
          <w:szCs w:val="22"/>
        </w:rPr>
      </w:pPr>
      <w:r w:rsidRPr="00293410">
        <w:rPr>
          <w:rFonts w:ascii="Comic Sans MS" w:hAnsi="Comic Sans MS" w:cs="Comic Sans MS"/>
          <w:sz w:val="22"/>
          <w:szCs w:val="22"/>
        </w:rPr>
        <w:t>KİMYA DERSİ9</w:t>
      </w:r>
      <w:r>
        <w:rPr>
          <w:rFonts w:ascii="Comic Sans MS" w:hAnsi="Comic Sans MS" w:cs="Comic Sans MS"/>
          <w:sz w:val="22"/>
          <w:szCs w:val="22"/>
        </w:rPr>
        <w:t>.SINIFLAR    1.DÖNEM  1</w:t>
      </w:r>
      <w:r w:rsidRPr="00293410">
        <w:rPr>
          <w:rFonts w:ascii="Comic Sans MS" w:hAnsi="Comic Sans MS" w:cs="Comic Sans MS"/>
          <w:sz w:val="22"/>
          <w:szCs w:val="22"/>
        </w:rPr>
        <w:t>.YAZILI  SORULARI</w:t>
      </w:r>
    </w:p>
    <w:tbl>
      <w:tblPr>
        <w:tblpPr w:leftFromText="141" w:rightFromText="141" w:vertAnchor="text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319"/>
      </w:tblGrid>
      <w:tr w:rsidR="00B0481F" w:rsidRPr="00F801C9">
        <w:trPr>
          <w:trHeight w:val="2004"/>
        </w:trPr>
        <w:tc>
          <w:tcPr>
            <w:tcW w:w="10536" w:type="dxa"/>
            <w:gridSpan w:val="2"/>
          </w:tcPr>
          <w:p w:rsidR="00B0481F" w:rsidRDefault="00B0481F" w:rsidP="00D97587">
            <w:pPr>
              <w:pStyle w:val="ListParagraph"/>
              <w:tabs>
                <w:tab w:val="left" w:pos="284"/>
              </w:tabs>
              <w:spacing w:before="0" w:beforeAutospacing="0" w:after="0" w:afterAutospacing="0"/>
              <w:ind w:left="720"/>
            </w:pPr>
            <w:r w:rsidRPr="00F801C9">
              <w:t>Aşağıdaki soruları Yanlış/Doğru alarak cevaplayınız ?</w:t>
            </w:r>
            <w:r>
              <w:t xml:space="preserve"> (  20  PUAN)</w:t>
            </w:r>
          </w:p>
          <w:p w:rsidR="00B0481F" w:rsidRPr="00F801C9" w:rsidRDefault="00B0481F" w:rsidP="00D97587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Aristo’yagöre ateş,sıcak ve ıslak  unsurlarınbirleşmesinden  oluşur.</w:t>
            </w:r>
            <w:r w:rsidRPr="00F801C9">
              <w:t>(       )</w:t>
            </w:r>
            <w:r w:rsidRPr="00F801C9">
              <w:tab/>
            </w:r>
            <w:r w:rsidRPr="00F801C9">
              <w:tab/>
            </w:r>
            <w:r w:rsidRPr="00F801C9">
              <w:tab/>
            </w:r>
          </w:p>
          <w:p w:rsidR="00B0481F" w:rsidRDefault="00B0481F" w:rsidP="00D97587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 xml:space="preserve">Elementlerin modern  simgelerini  ilk  olarak Berzelius  düzenlemiştir.( )    </w:t>
            </w:r>
          </w:p>
          <w:p w:rsidR="00B0481F" w:rsidRDefault="00B0481F" w:rsidP="00D97587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Ar  gazı doğada  diatomik (2 atomlu) olarak  bulunur.(   )</w:t>
            </w:r>
          </w:p>
          <w:p w:rsidR="00B0481F" w:rsidRDefault="00B0481F" w:rsidP="00D97587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Nüfusun hızlı  artışı, kimyasalların olumsuz  etkilerinden biridir.</w:t>
            </w:r>
            <w:r w:rsidRPr="00F801C9">
              <w:t>(       )</w:t>
            </w:r>
            <w:r w:rsidRPr="00F801C9">
              <w:tab/>
            </w:r>
          </w:p>
          <w:p w:rsidR="00B0481F" w:rsidRPr="00F801C9" w:rsidRDefault="00B0481F" w:rsidP="00D97587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Simyanın  amacı ,sonsuz  zenginliğe ulaşmaktır.</w:t>
            </w:r>
            <w:r>
              <w:rPr>
                <w:b/>
                <w:bCs/>
              </w:rPr>
              <w:t>(     )</w:t>
            </w:r>
            <w:r w:rsidRPr="00F801C9">
              <w:rPr>
                <w:b/>
                <w:bCs/>
              </w:rPr>
              <w:tab/>
            </w: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</w:p>
        </w:tc>
      </w:tr>
      <w:tr w:rsidR="00B0481F" w:rsidRPr="00F801C9">
        <w:trPr>
          <w:trHeight w:val="1986"/>
        </w:trPr>
        <w:tc>
          <w:tcPr>
            <w:tcW w:w="10536" w:type="dxa"/>
            <w:gridSpan w:val="2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2-Aşağıdaki boşlukları doldurunuz?   (25  PUAN)</w:t>
            </w:r>
          </w:p>
          <w:p w:rsidR="00B0481F" w:rsidRPr="00F801C9" w:rsidRDefault="00B0481F" w:rsidP="00D97587">
            <w:pPr>
              <w:jc w:val="both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>Türk- İslam  dünyasının en  ünlü  kimyacısı , kimyanın babası  olarak tanınan ………………………...dır.</w:t>
            </w:r>
          </w:p>
          <w:p w:rsidR="00B0481F" w:rsidRDefault="00B0481F" w:rsidP="00D97587">
            <w:pPr>
              <w:jc w:val="both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Karbon  temelli  bileşikleri  inceleyen anabilim dalı ………………….………………dır.          </w:t>
            </w:r>
          </w:p>
          <w:p w:rsidR="00B0481F" w:rsidRDefault="00B0481F" w:rsidP="00D97587">
            <w:pPr>
              <w:jc w:val="both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 Bir elementin……………....tüm  dillerde aynıdır.</w:t>
            </w:r>
          </w:p>
          <w:p w:rsidR="00B0481F" w:rsidRDefault="00B0481F" w:rsidP="00D97587">
            <w:pPr>
              <w:jc w:val="both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Kimyanın  bilimsellikten  uzak, ilk  çağlardaki  biçimi  ……………olarak  adlandırılır.</w:t>
            </w:r>
          </w:p>
          <w:p w:rsidR="00B0481F" w:rsidRPr="00F801C9" w:rsidRDefault="00B0481F" w:rsidP="00D97587">
            <w:pPr>
              <w:jc w:val="both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e)</w:t>
            </w:r>
            <w:r>
              <w:rPr>
                <w:sz w:val="24"/>
                <w:szCs w:val="24"/>
              </w:rPr>
              <w:t xml:space="preserve">Simya   bilgi  birikimi  sağlayamadığı  için  </w:t>
            </w:r>
            <w:r w:rsidRPr="00F801C9">
              <w:rPr>
                <w:sz w:val="24"/>
                <w:szCs w:val="24"/>
              </w:rPr>
              <w:t>……………..</w:t>
            </w:r>
            <w:r>
              <w:rPr>
                <w:sz w:val="24"/>
                <w:szCs w:val="24"/>
              </w:rPr>
              <w:t>kabul edilmez.</w:t>
            </w: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</w:p>
        </w:tc>
      </w:tr>
      <w:tr w:rsidR="00B0481F" w:rsidRPr="00F801C9">
        <w:trPr>
          <w:trHeight w:val="1532"/>
        </w:trPr>
        <w:tc>
          <w:tcPr>
            <w:tcW w:w="5217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 w:rsidRPr="00F801C9">
              <w:t>3</w:t>
            </w:r>
            <w:r>
              <w:t>-Kimyanın   alt  disiplinlerinden  5  tanesini  yazınız.</w:t>
            </w:r>
          </w:p>
        </w:tc>
        <w:tc>
          <w:tcPr>
            <w:tcW w:w="5319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</w:tc>
      </w:tr>
      <w:tr w:rsidR="00B0481F" w:rsidRPr="00F801C9">
        <w:trPr>
          <w:trHeight w:val="1393"/>
        </w:trPr>
        <w:tc>
          <w:tcPr>
            <w:tcW w:w="5217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4  -Aşağıda  isimleri verilen  elementlerin  sembollerini  yazınız.  (10 PUAN)</w:t>
            </w: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a-</w:t>
            </w:r>
            <w:r>
              <w:rPr>
                <w:sz w:val="24"/>
                <w:szCs w:val="24"/>
              </w:rPr>
              <w:t>Kurşun</w:t>
            </w:r>
            <w:r w:rsidRPr="00F801C9">
              <w:rPr>
                <w:sz w:val="24"/>
                <w:szCs w:val="24"/>
              </w:rPr>
              <w:t xml:space="preserve">   b-</w:t>
            </w:r>
            <w:r>
              <w:rPr>
                <w:sz w:val="24"/>
                <w:szCs w:val="24"/>
              </w:rPr>
              <w:t>Baryum</w:t>
            </w:r>
            <w:r w:rsidRPr="00F801C9">
              <w:rPr>
                <w:sz w:val="24"/>
                <w:szCs w:val="24"/>
              </w:rPr>
              <w:t xml:space="preserve">  c-</w:t>
            </w:r>
            <w:r>
              <w:rPr>
                <w:sz w:val="24"/>
                <w:szCs w:val="24"/>
              </w:rPr>
              <w:t>Mangan</w:t>
            </w:r>
            <w:r w:rsidRPr="00F801C9">
              <w:rPr>
                <w:sz w:val="24"/>
                <w:szCs w:val="24"/>
              </w:rPr>
              <w:t xml:space="preserve">  d-</w:t>
            </w:r>
            <w:r>
              <w:rPr>
                <w:sz w:val="24"/>
                <w:szCs w:val="24"/>
              </w:rPr>
              <w:t xml:space="preserve">Sodyum                </w:t>
            </w:r>
            <w:r w:rsidRPr="00F801C9">
              <w:rPr>
                <w:sz w:val="24"/>
                <w:szCs w:val="24"/>
              </w:rPr>
              <w:t xml:space="preserve"> e-</w:t>
            </w:r>
            <w:r>
              <w:rPr>
                <w:sz w:val="24"/>
                <w:szCs w:val="24"/>
              </w:rPr>
              <w:t>Fosfor</w:t>
            </w: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</w:p>
        </w:tc>
        <w:tc>
          <w:tcPr>
            <w:tcW w:w="5319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</w:tc>
      </w:tr>
      <w:tr w:rsidR="00B0481F" w:rsidRPr="00F801C9">
        <w:trPr>
          <w:trHeight w:val="1819"/>
        </w:trPr>
        <w:tc>
          <w:tcPr>
            <w:tcW w:w="5217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5-Aşa</w:t>
            </w:r>
            <w:r>
              <w:rPr>
                <w:sz w:val="24"/>
                <w:szCs w:val="24"/>
              </w:rPr>
              <w:t xml:space="preserve">ğıda  formülleri  verilen  </w:t>
            </w:r>
            <w:r w:rsidRPr="00F801C9">
              <w:rPr>
                <w:sz w:val="24"/>
                <w:szCs w:val="24"/>
              </w:rPr>
              <w:t xml:space="preserve"> bileşiklerin  adlarını  yazınız.(15 PUAN)</w:t>
            </w:r>
          </w:p>
          <w:p w:rsidR="00B0481F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a-</w:t>
            </w:r>
            <w:r>
              <w:rPr>
                <w:sz w:val="24"/>
                <w:szCs w:val="24"/>
              </w:rPr>
              <w:t>Ag</w:t>
            </w:r>
            <w:r w:rsidRPr="0058074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</w:t>
            </w:r>
            <w:r w:rsidRPr="00F801C9">
              <w:rPr>
                <w:sz w:val="24"/>
                <w:szCs w:val="24"/>
              </w:rPr>
              <w:t xml:space="preserve">            b-</w:t>
            </w:r>
            <w:r>
              <w:rPr>
                <w:sz w:val="24"/>
                <w:szCs w:val="24"/>
              </w:rPr>
              <w:t>FeO</w:t>
            </w:r>
            <w:r w:rsidRPr="00F801C9">
              <w:rPr>
                <w:sz w:val="24"/>
                <w:szCs w:val="24"/>
              </w:rPr>
              <w:t xml:space="preserve">          c-</w:t>
            </w:r>
            <w:r>
              <w:rPr>
                <w:sz w:val="24"/>
                <w:szCs w:val="24"/>
              </w:rPr>
              <w:t>KNO</w:t>
            </w:r>
            <w:r w:rsidRPr="00580747">
              <w:rPr>
                <w:sz w:val="24"/>
                <w:szCs w:val="24"/>
                <w:vertAlign w:val="subscript"/>
              </w:rPr>
              <w:t>3</w:t>
            </w:r>
          </w:p>
          <w:p w:rsidR="00B0481F" w:rsidRPr="00FF3E7B" w:rsidRDefault="00B0481F" w:rsidP="00D97587">
            <w:r>
              <w:t>d-CCl</w:t>
            </w:r>
            <w:r w:rsidRPr="00580747">
              <w:rPr>
                <w:vertAlign w:val="subscript"/>
              </w:rPr>
              <w:t>4</w:t>
            </w:r>
            <w:r>
              <w:t xml:space="preserve">           e-SF</w:t>
            </w:r>
            <w:r w:rsidRPr="00580747">
              <w:rPr>
                <w:vertAlign w:val="subscript"/>
              </w:rPr>
              <w:t xml:space="preserve">6 </w:t>
            </w:r>
          </w:p>
        </w:tc>
        <w:tc>
          <w:tcPr>
            <w:tcW w:w="5319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</w:tc>
      </w:tr>
      <w:tr w:rsidR="00B0481F" w:rsidRPr="00F801C9">
        <w:trPr>
          <w:trHeight w:val="1675"/>
        </w:trPr>
        <w:tc>
          <w:tcPr>
            <w:tcW w:w="5217" w:type="dxa"/>
            <w:tcBorders>
              <w:right w:val="single" w:sz="4" w:space="0" w:color="auto"/>
            </w:tcBorders>
          </w:tcPr>
          <w:p w:rsidR="00B0481F" w:rsidRPr="00F801C9" w:rsidRDefault="00B0481F" w:rsidP="00D97587">
            <w:pPr>
              <w:ind w:right="-180"/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6-</w:t>
            </w:r>
            <w:r>
              <w:rPr>
                <w:sz w:val="24"/>
                <w:szCs w:val="24"/>
              </w:rPr>
              <w:t xml:space="preserve"> Aşağıda okunuşları  </w:t>
            </w:r>
            <w:r w:rsidRPr="00F801C9">
              <w:rPr>
                <w:sz w:val="24"/>
                <w:szCs w:val="24"/>
              </w:rPr>
              <w:t xml:space="preserve"> verilen bileşiklerin  </w:t>
            </w:r>
            <w:r>
              <w:rPr>
                <w:sz w:val="24"/>
                <w:szCs w:val="24"/>
              </w:rPr>
              <w:t xml:space="preserve">formüllerini  </w:t>
            </w:r>
            <w:r w:rsidRPr="00F801C9">
              <w:rPr>
                <w:sz w:val="24"/>
                <w:szCs w:val="24"/>
              </w:rPr>
              <w:t xml:space="preserve">  yazınız.(15 PUAN)</w:t>
            </w:r>
          </w:p>
          <w:p w:rsidR="00B0481F" w:rsidRDefault="00B0481F" w:rsidP="00D97587">
            <w:pPr>
              <w:rPr>
                <w:sz w:val="24"/>
                <w:szCs w:val="24"/>
              </w:rPr>
            </w:pPr>
            <w:r w:rsidRPr="00F801C9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>Civa(I)klorür</w:t>
            </w:r>
            <w:r w:rsidRPr="00F801C9">
              <w:rPr>
                <w:sz w:val="24"/>
                <w:szCs w:val="24"/>
              </w:rPr>
              <w:t xml:space="preserve">        b)</w:t>
            </w:r>
            <w:r>
              <w:rPr>
                <w:sz w:val="24"/>
                <w:szCs w:val="24"/>
              </w:rPr>
              <w:t>sodyum bromür</w:t>
            </w:r>
            <w:r w:rsidRPr="00F801C9">
              <w:rPr>
                <w:sz w:val="24"/>
                <w:szCs w:val="24"/>
              </w:rPr>
              <w:t xml:space="preserve">        c)</w:t>
            </w:r>
            <w:r>
              <w:rPr>
                <w:sz w:val="24"/>
                <w:szCs w:val="24"/>
              </w:rPr>
              <w:t>mangan(IV) oksit  d- Oksijen diflorür</w:t>
            </w:r>
          </w:p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e-Azot trihidrür</w:t>
            </w:r>
          </w:p>
        </w:tc>
        <w:tc>
          <w:tcPr>
            <w:tcW w:w="5319" w:type="dxa"/>
            <w:tcBorders>
              <w:left w:val="single" w:sz="4" w:space="0" w:color="auto"/>
            </w:tcBorders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</w:tc>
      </w:tr>
      <w:tr w:rsidR="00B04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0"/>
        </w:trPr>
        <w:tc>
          <w:tcPr>
            <w:tcW w:w="5217" w:type="dxa"/>
          </w:tcPr>
          <w:p w:rsidR="00B0481F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7-Aşağıda  formülleri  verilen  bileşiklerin  geleneksel (özel  isim) adlarını yazınız.</w:t>
            </w:r>
          </w:p>
          <w:p w:rsidR="00B0481F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a-HNO3    b- NaCl    C-NH</w:t>
            </w:r>
            <w:r w:rsidRPr="00580747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 xml:space="preserve">   d-HCl   e-H</w:t>
            </w:r>
            <w:r w:rsidRPr="0058074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</w:t>
            </w:r>
          </w:p>
          <w:p w:rsidR="00B0481F" w:rsidRPr="00BE4E61" w:rsidRDefault="00B0481F" w:rsidP="00D97587">
            <w:pPr>
              <w:rPr>
                <w:sz w:val="24"/>
                <w:szCs w:val="24"/>
              </w:rPr>
            </w:pPr>
          </w:p>
          <w:p w:rsidR="00B0481F" w:rsidRDefault="00B0481F" w:rsidP="00D97587"/>
          <w:p w:rsidR="00B0481F" w:rsidRDefault="00B0481F" w:rsidP="00D97587">
            <w:pPr>
              <w:rPr>
                <w:sz w:val="24"/>
                <w:szCs w:val="24"/>
              </w:rPr>
            </w:pPr>
          </w:p>
        </w:tc>
        <w:tc>
          <w:tcPr>
            <w:tcW w:w="5319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  <w:p w:rsidR="00B0481F" w:rsidRDefault="00B0481F" w:rsidP="00D97587">
            <w:pPr>
              <w:ind w:left="2915"/>
            </w:pPr>
          </w:p>
          <w:p w:rsidR="00B0481F" w:rsidRDefault="00B0481F" w:rsidP="00D97587">
            <w:pPr>
              <w:ind w:left="2420"/>
              <w:rPr>
                <w:sz w:val="24"/>
                <w:szCs w:val="24"/>
              </w:rPr>
            </w:pPr>
          </w:p>
        </w:tc>
      </w:tr>
      <w:tr w:rsidR="00B04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</w:trPr>
        <w:tc>
          <w:tcPr>
            <w:tcW w:w="5220" w:type="dxa"/>
          </w:tcPr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93.25pt;margin-top:9.4pt;width:21pt;height:0;z-index:251658240;visibility:visible;mso-position-horizontal-relative:text;mso-position-vertical-relative:text" strokecolor="#4579b8">
                  <v:stroke endarrow="open"/>
                </v:shape>
              </w:pict>
            </w:r>
            <w:r>
              <w:rPr>
                <w:sz w:val="24"/>
                <w:szCs w:val="24"/>
              </w:rPr>
              <w:t xml:space="preserve">8- </w:t>
            </w:r>
            <w:r w:rsidRPr="00732D4F">
              <w:rPr>
                <w:sz w:val="24"/>
                <w:szCs w:val="24"/>
              </w:rPr>
              <w:t>CH</w:t>
            </w:r>
            <w:r w:rsidRPr="00580747"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</w:rPr>
              <w:t xml:space="preserve">    +  2O</w:t>
            </w:r>
            <w:r w:rsidRPr="0058074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             CO</w:t>
            </w:r>
            <w:r w:rsidRPr="0058074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(gaz)  +  2H</w:t>
            </w:r>
            <w:r w:rsidRPr="0058074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O(gaz)</w:t>
            </w: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1,6gr.       6,4 gr              ?                   3,6  gr.</w:t>
            </w: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  verilen  kimyasal  tepkimede  1,6  gr. CH</w:t>
            </w:r>
            <w:r w:rsidRPr="00732D4F"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</w:rPr>
              <w:t xml:space="preserve">    ile   6,4  gr.    O   tepkimeye  giriyor. Tepkime  sonucu   3,6 gr. H</w:t>
            </w:r>
            <w:r w:rsidRPr="00732D4F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O   ve  kaç  gr  CO</w:t>
            </w:r>
            <w:r w:rsidRPr="00732D4F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 oluşur?</w:t>
            </w: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9-Simyacıların uğraşı alanlarını  yazınız.</w:t>
            </w: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B0481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B0481F" w:rsidRDefault="00B0481F" w:rsidP="00213C0A">
            <w:pPr>
              <w:pStyle w:val="NoSpacing"/>
            </w:pPr>
          </w:p>
          <w:p w:rsidR="00B0481F" w:rsidRPr="00732D4F" w:rsidRDefault="00B0481F" w:rsidP="00D97587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</w:tc>
        <w:tc>
          <w:tcPr>
            <w:tcW w:w="5316" w:type="dxa"/>
          </w:tcPr>
          <w:p w:rsidR="00B0481F" w:rsidRPr="00F801C9" w:rsidRDefault="00B0481F" w:rsidP="00D9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Çözüm:</w:t>
            </w:r>
          </w:p>
          <w:p w:rsidR="00B0481F" w:rsidRDefault="00B0481F" w:rsidP="00D97587"/>
        </w:tc>
      </w:tr>
    </w:tbl>
    <w:p w:rsidR="00B0481F" w:rsidRPr="000427C5" w:rsidRDefault="00B0481F" w:rsidP="000427C5">
      <w:pPr>
        <w:rPr>
          <w:rFonts w:ascii="Calibri" w:hAnsi="Calibri" w:cs="Calibri"/>
          <w:sz w:val="24"/>
          <w:szCs w:val="24"/>
        </w:rPr>
      </w:pPr>
      <w:r>
        <w:br w:type="textWrapping" w:clear="all"/>
      </w:r>
      <w:r w:rsidRPr="000427C5">
        <w:rPr>
          <w:rFonts w:ascii="Calibri" w:hAnsi="Calibri" w:cs="Calibri"/>
          <w:sz w:val="24"/>
          <w:szCs w:val="24"/>
        </w:rPr>
        <w:t>Başarılar  dileriz</w:t>
      </w:r>
    </w:p>
    <w:p w:rsidR="00B0481F" w:rsidRPr="000427C5" w:rsidRDefault="00B0481F" w:rsidP="000427C5">
      <w:pPr>
        <w:rPr>
          <w:rFonts w:ascii="Calibri" w:hAnsi="Calibri" w:cs="Calibri"/>
          <w:sz w:val="24"/>
          <w:szCs w:val="24"/>
        </w:rPr>
      </w:pPr>
    </w:p>
    <w:p w:rsidR="00B0481F" w:rsidRPr="000427C5" w:rsidRDefault="00B0481F" w:rsidP="000427C5">
      <w:pPr>
        <w:rPr>
          <w:rFonts w:ascii="Calibri" w:hAnsi="Calibri" w:cs="Calibri"/>
          <w:sz w:val="24"/>
          <w:szCs w:val="24"/>
        </w:rPr>
      </w:pPr>
    </w:p>
    <w:p w:rsidR="00B0481F" w:rsidRPr="000427C5" w:rsidRDefault="00B0481F" w:rsidP="000427C5">
      <w:pPr>
        <w:ind w:left="5664"/>
        <w:rPr>
          <w:rFonts w:ascii="Calibri" w:hAnsi="Calibri" w:cs="Calibri"/>
          <w:sz w:val="24"/>
          <w:szCs w:val="24"/>
        </w:rPr>
      </w:pPr>
      <w:r w:rsidRPr="000427C5">
        <w:rPr>
          <w:rFonts w:ascii="Calibri" w:hAnsi="Calibri" w:cs="Calibri"/>
          <w:sz w:val="24"/>
          <w:szCs w:val="24"/>
        </w:rPr>
        <w:t>Verda  CAN</w:t>
      </w:r>
      <w:r w:rsidRPr="000427C5">
        <w:rPr>
          <w:rFonts w:ascii="Calibri" w:hAnsi="Calibri" w:cs="Calibri"/>
          <w:sz w:val="24"/>
          <w:szCs w:val="24"/>
        </w:rPr>
        <w:tab/>
      </w:r>
      <w:r w:rsidRPr="000427C5">
        <w:rPr>
          <w:rFonts w:ascii="Calibri" w:hAnsi="Calibri" w:cs="Calibri"/>
          <w:sz w:val="24"/>
          <w:szCs w:val="24"/>
        </w:rPr>
        <w:tab/>
      </w:r>
      <w:bookmarkStart w:id="0" w:name="_GoBack"/>
      <w:bookmarkEnd w:id="0"/>
      <w:r>
        <w:rPr>
          <w:rFonts w:ascii="Calibri" w:hAnsi="Calibri" w:cs="Calibri"/>
          <w:sz w:val="24"/>
          <w:szCs w:val="24"/>
        </w:rPr>
        <w:t>İsmail  PEKER</w:t>
      </w:r>
      <w:r w:rsidRPr="000427C5">
        <w:rPr>
          <w:rFonts w:ascii="Calibri" w:hAnsi="Calibri" w:cs="Calibri"/>
          <w:sz w:val="24"/>
          <w:szCs w:val="24"/>
        </w:rPr>
        <w:t xml:space="preserve">                      Kimya  Öğretmeni                 Kimya  Öğretmeni</w:t>
      </w:r>
    </w:p>
    <w:p w:rsidR="00B0481F" w:rsidRPr="000427C5" w:rsidRDefault="00B0481F" w:rsidP="000427C5">
      <w:pPr>
        <w:rPr>
          <w:rFonts w:ascii="Calibri" w:hAnsi="Calibri" w:cs="Calibri"/>
          <w:sz w:val="24"/>
          <w:szCs w:val="24"/>
        </w:rPr>
      </w:pPr>
    </w:p>
    <w:p w:rsidR="00B0481F" w:rsidRPr="005E4512" w:rsidRDefault="00B0481F" w:rsidP="005E4512"/>
    <w:sectPr w:rsidR="00B0481F" w:rsidRPr="005E4512" w:rsidSect="001C2849">
      <w:pgSz w:w="11906" w:h="16838"/>
      <w:pgMar w:top="510" w:right="567" w:bottom="45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45D2"/>
    <w:multiLevelType w:val="hybridMultilevel"/>
    <w:tmpl w:val="EE5A717A"/>
    <w:lvl w:ilvl="0" w:tplc="F2B469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512"/>
    <w:rsid w:val="000427C5"/>
    <w:rsid w:val="001C2849"/>
    <w:rsid w:val="00213C0A"/>
    <w:rsid w:val="00293410"/>
    <w:rsid w:val="00491F1F"/>
    <w:rsid w:val="004E00A5"/>
    <w:rsid w:val="00503188"/>
    <w:rsid w:val="00570D0A"/>
    <w:rsid w:val="00580747"/>
    <w:rsid w:val="005E4512"/>
    <w:rsid w:val="006D537C"/>
    <w:rsid w:val="00732D4F"/>
    <w:rsid w:val="007A46EA"/>
    <w:rsid w:val="007F57ED"/>
    <w:rsid w:val="00827EAD"/>
    <w:rsid w:val="00B0481F"/>
    <w:rsid w:val="00B24029"/>
    <w:rsid w:val="00BE4E61"/>
    <w:rsid w:val="00C22FBC"/>
    <w:rsid w:val="00C5157F"/>
    <w:rsid w:val="00CD7557"/>
    <w:rsid w:val="00D65660"/>
    <w:rsid w:val="00D97587"/>
    <w:rsid w:val="00EA4E8C"/>
    <w:rsid w:val="00F44D4B"/>
    <w:rsid w:val="00F801C9"/>
    <w:rsid w:val="00F900C6"/>
    <w:rsid w:val="00FE4BA8"/>
    <w:rsid w:val="00FF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512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E4512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E451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99"/>
    <w:qFormat/>
    <w:rsid w:val="00213C0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316</Words>
  <Characters>1806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DELL</dc:creator>
  <cp:keywords>sorubak.com</cp:keywords>
  <dc:description>sorubak.com;</dc:description>
  <cp:lastModifiedBy>edanur</cp:lastModifiedBy>
  <cp:revision>10</cp:revision>
  <cp:lastPrinted>2015-11-13T12:17:00Z</cp:lastPrinted>
  <dcterms:created xsi:type="dcterms:W3CDTF">2015-11-08T19:59:00Z</dcterms:created>
  <dcterms:modified xsi:type="dcterms:W3CDTF">2016-11-02T17:16:00Z</dcterms:modified>
  <cp:category>sorubak.com</cp:category>
</cp:coreProperties>
</file>