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64" w:rsidRDefault="00E44F64" w:rsidP="003D65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6553">
        <w:rPr>
          <w:rFonts w:ascii="Times New Roman" w:hAnsi="Times New Roman" w:cs="Times New Roman"/>
          <w:b/>
          <w:bCs/>
          <w:sz w:val="24"/>
          <w:szCs w:val="24"/>
        </w:rPr>
        <w:t xml:space="preserve">ÇİMENTO GÜZEL SANATLAR LİSESİ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2015-2016 </w:t>
      </w:r>
      <w:r w:rsidRPr="003D6553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9. SINIF KİMYA DERSİ II. DÖNEM I. YAZILI</w:t>
      </w:r>
    </w:p>
    <w:p w:rsidR="00E44F64" w:rsidRDefault="00E44F64" w:rsidP="003D65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 verilen kimyasal türleri uygun şekilde atom, molekül, iyon ve radikal olarak sınıflandırınız.(20P)</w:t>
      </w:r>
    </w:p>
    <w:p w:rsidR="00E44F64" w:rsidRDefault="00E44F64" w:rsidP="003D6553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Al</w:t>
      </w:r>
      <w:r w:rsidRPr="003D655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+3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F.    Mg   NaCl  S  N  H</w:t>
      </w:r>
      <w:r w:rsidRPr="003D655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O  CO</w:t>
      </w:r>
      <w:r w:rsidRPr="003D655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CO  Cl</w:t>
      </w:r>
      <w:r w:rsidRPr="003D655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E44F64" w:rsidRDefault="00E44F64" w:rsidP="003D6553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F17603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3D6553" w:rsidRDefault="00E44F64" w:rsidP="003D6553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H, 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O,  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Na, 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20</w:t>
      </w:r>
      <w:r w:rsidRPr="00F17603">
        <w:rPr>
          <w:rFonts w:ascii="Times New Roman" w:hAnsi="Times New Roman" w:cs="Times New Roman"/>
          <w:b/>
          <w:bCs/>
          <w:sz w:val="24"/>
          <w:szCs w:val="24"/>
        </w:rPr>
        <w:t xml:space="preserve">Ca, 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18</w:t>
      </w:r>
      <w:r w:rsidRPr="00F17603">
        <w:rPr>
          <w:rFonts w:ascii="Times New Roman" w:hAnsi="Times New Roman" w:cs="Times New Roman"/>
          <w:b/>
          <w:bCs/>
          <w:sz w:val="24"/>
          <w:szCs w:val="24"/>
        </w:rPr>
        <w:t>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atomlarının periyodik sistemde yerlerini bulunuz.(15P)</w:t>
      </w:r>
    </w:p>
    <w:p w:rsidR="00E44F64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F17603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HF ve NaCI moleküllerinin iyonik bağ mı kovalent bağ mı içerdiğini bulunuz.(10P) 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F,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>Na,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17</w:t>
      </w:r>
      <w:r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E44F64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F17603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Fiziksel ve kimyasal değişim tanımlarını yapıp, 2 şer örnek veriniz.(8P+2P)</w:t>
      </w:r>
    </w:p>
    <w:p w:rsidR="00E44F64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F17603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kaynama çiftlerinin kaynama noktaları arasındaki ilişki nasıldır? Açıklayınız.(10P)</w:t>
      </w:r>
    </w:p>
    <w:p w:rsidR="00E44F64" w:rsidRDefault="00E44F64" w:rsidP="00F1760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,CI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ab/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C,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45529B"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5529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17</w:t>
      </w:r>
      <w:r>
        <w:rPr>
          <w:rFonts w:ascii="Times New Roman" w:hAnsi="Times New Roman" w:cs="Times New Roman"/>
          <w:b/>
          <w:bCs/>
          <w:sz w:val="24"/>
          <w:szCs w:val="24"/>
        </w:rPr>
        <w:t>CI,</w:t>
      </w:r>
    </w:p>
    <w:p w:rsidR="00E44F64" w:rsidRDefault="00E44F64" w:rsidP="00F1760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17603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17603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Hidrojen bağının tanımını yapınız.(10P)</w:t>
      </w:r>
    </w:p>
    <w:p w:rsidR="00E44F64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F17603" w:rsidRDefault="00E44F64" w:rsidP="00F17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F1760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bilgilerden hangisinin doğru hangisinin yanlış olduğunu belirtiniz. Yanlışları düzeltiniz. (15P)</w:t>
      </w:r>
    </w:p>
    <w:p w:rsidR="00E44F64" w:rsidRDefault="00E44F64" w:rsidP="00F94A8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NaCl= apolar</w:t>
      </w:r>
    </w:p>
    <w:p w:rsidR="00E44F64" w:rsidRDefault="00E44F64" w:rsidP="00F94A8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Pr="00F94A8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=  </w:t>
      </w:r>
      <w:r>
        <w:rPr>
          <w:rFonts w:ascii="Times New Roman" w:hAnsi="Times New Roman" w:cs="Times New Roman"/>
          <w:b/>
          <w:bCs/>
          <w:sz w:val="24"/>
          <w:szCs w:val="24"/>
        </w:rPr>
        <w:t>polar</w:t>
      </w:r>
    </w:p>
    <w:p w:rsidR="00E44F64" w:rsidRDefault="00E44F64" w:rsidP="00F94A8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HCI=dipol dipol etkileşimleri</w:t>
      </w:r>
    </w:p>
    <w:p w:rsidR="00E44F64" w:rsidRDefault="00E44F64" w:rsidP="00F94A8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F94A8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O= Hidrojen bağı</w:t>
      </w:r>
    </w:p>
    <w:p w:rsidR="00E44F64" w:rsidRDefault="00E44F64" w:rsidP="00F94A8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4A8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F= metalik bağ</w:t>
      </w:r>
    </w:p>
    <w:p w:rsidR="00E44F64" w:rsidRDefault="00E44F64" w:rsidP="0069728C">
      <w:pPr>
        <w:pStyle w:val="ListParagraph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69728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tepkimelerin fiziksel ya da kimyasal olduğunu belirtiniz.(10P)</w:t>
      </w:r>
    </w:p>
    <w:p w:rsidR="00E44F64" w:rsidRDefault="00E44F64" w:rsidP="0093647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6(g)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=</w:t>
      </w:r>
      <w:r w:rsidRPr="00697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6(s)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+ 38,6kj/mol</w:t>
      </w:r>
    </w:p>
    <w:p w:rsidR="00E44F64" w:rsidRDefault="00E44F64" w:rsidP="0093647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2(g)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+ 942 kj/mol = 2N.</w:t>
      </w:r>
      <w:r w:rsidRPr="0093647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(g)</w:t>
      </w:r>
    </w:p>
    <w:p w:rsidR="00E44F64" w:rsidRDefault="00E44F64" w:rsidP="0093647C">
      <w:pPr>
        <w:pStyle w:val="ListParagraph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Default="00E44F64" w:rsidP="0093647C">
      <w:pPr>
        <w:pStyle w:val="ListParagraph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F64" w:rsidRPr="0069728C" w:rsidRDefault="00E44F64" w:rsidP="0093647C">
      <w:pPr>
        <w:pStyle w:val="ListParagraph"/>
        <w:ind w:left="7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BAŞARILAR…</w:t>
      </w:r>
    </w:p>
    <w:sectPr w:rsidR="00E44F64" w:rsidRPr="0069728C" w:rsidSect="00F94A8A">
      <w:headerReference w:type="default" r:id="rId7"/>
      <w:pgSz w:w="11906" w:h="16838"/>
      <w:pgMar w:top="851" w:right="282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F64" w:rsidRDefault="00E44F64" w:rsidP="00F17603">
      <w:pPr>
        <w:spacing w:after="0" w:line="240" w:lineRule="auto"/>
      </w:pPr>
      <w:r>
        <w:separator/>
      </w:r>
    </w:p>
  </w:endnote>
  <w:endnote w:type="continuationSeparator" w:id="1">
    <w:p w:rsidR="00E44F64" w:rsidRDefault="00E44F64" w:rsidP="00F17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F64" w:rsidRDefault="00E44F64" w:rsidP="00F17603">
      <w:pPr>
        <w:spacing w:after="0" w:line="240" w:lineRule="auto"/>
      </w:pPr>
      <w:r>
        <w:separator/>
      </w:r>
    </w:p>
  </w:footnote>
  <w:footnote w:type="continuationSeparator" w:id="1">
    <w:p w:rsidR="00E44F64" w:rsidRDefault="00E44F64" w:rsidP="00F17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64" w:rsidRPr="00067E95" w:rsidRDefault="00E44F64">
    <w:pPr>
      <w:pStyle w:val="Header"/>
      <w:rPr>
        <w:sz w:val="36"/>
        <w:szCs w:val="36"/>
      </w:rPr>
    </w:pPr>
    <w:r>
      <w:t xml:space="preserve">       AD:                                    SOYAD:                                         NO:                                         PUAN:</w:t>
    </w:r>
    <w:r>
      <w:tab/>
    </w:r>
    <w:r>
      <w:tab/>
    </w:r>
    <w:r>
      <w:tab/>
    </w:r>
    <w:r w:rsidRPr="00067E95">
      <w:rPr>
        <w:sz w:val="36"/>
        <w:szCs w:val="36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3F"/>
    <w:multiLevelType w:val="hybridMultilevel"/>
    <w:tmpl w:val="A8EE4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0573"/>
    <w:multiLevelType w:val="hybridMultilevel"/>
    <w:tmpl w:val="CD56142A"/>
    <w:lvl w:ilvl="0" w:tplc="9F700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D2495"/>
    <w:multiLevelType w:val="hybridMultilevel"/>
    <w:tmpl w:val="B9184076"/>
    <w:lvl w:ilvl="0" w:tplc="CD04AC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AD6322"/>
    <w:multiLevelType w:val="hybridMultilevel"/>
    <w:tmpl w:val="C076F4D0"/>
    <w:lvl w:ilvl="0" w:tplc="3F04DC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553"/>
    <w:rsid w:val="00067E95"/>
    <w:rsid w:val="001D596A"/>
    <w:rsid w:val="003D6553"/>
    <w:rsid w:val="0045529B"/>
    <w:rsid w:val="004E27B6"/>
    <w:rsid w:val="004E694E"/>
    <w:rsid w:val="0069728C"/>
    <w:rsid w:val="00796C74"/>
    <w:rsid w:val="0080508F"/>
    <w:rsid w:val="0093647C"/>
    <w:rsid w:val="009533E9"/>
    <w:rsid w:val="00BE5F38"/>
    <w:rsid w:val="00CF379B"/>
    <w:rsid w:val="00DB3E24"/>
    <w:rsid w:val="00E013A3"/>
    <w:rsid w:val="00E44F64"/>
    <w:rsid w:val="00F17603"/>
    <w:rsid w:val="00F21EBB"/>
    <w:rsid w:val="00F9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7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6553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7603"/>
  </w:style>
  <w:style w:type="paragraph" w:styleId="Footer">
    <w:name w:val="footer"/>
    <w:basedOn w:val="Normal"/>
    <w:link w:val="FooterChar"/>
    <w:uiPriority w:val="99"/>
    <w:semiHidden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7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2</Pages>
  <Words>158</Words>
  <Characters>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6</cp:revision>
  <dcterms:created xsi:type="dcterms:W3CDTF">2015-03-24T09:06:00Z</dcterms:created>
  <dcterms:modified xsi:type="dcterms:W3CDTF">2016-03-15T17:50:00Z</dcterms:modified>
</cp:coreProperties>
</file>