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B4E" w:rsidRPr="00F27FC4" w:rsidRDefault="00D14B4E" w:rsidP="004C50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7FC4">
        <w:rPr>
          <w:rFonts w:ascii="Times New Roman" w:hAnsi="Times New Roman" w:cs="Times New Roman"/>
          <w:b/>
          <w:bCs/>
          <w:sz w:val="24"/>
          <w:szCs w:val="24"/>
        </w:rPr>
        <w:t>20.11.2015</w:t>
      </w:r>
    </w:p>
    <w:p w:rsidR="00D14B4E" w:rsidRPr="006430D1" w:rsidRDefault="00D14B4E" w:rsidP="006430D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310">
        <w:rPr>
          <w:rFonts w:ascii="Times New Roman" w:hAnsi="Times New Roman" w:cs="Times New Roman"/>
          <w:b/>
          <w:bCs/>
          <w:sz w:val="24"/>
          <w:szCs w:val="24"/>
        </w:rPr>
        <w:t>HAKKARİ ANADOLU LİSESİ 2015-2016 EĞİTİM-ÖĞRETİM YILI 1.DÖNEM 9.</w:t>
      </w:r>
      <w:r>
        <w:rPr>
          <w:rFonts w:ascii="Times New Roman" w:hAnsi="Times New Roman" w:cs="Times New Roman"/>
          <w:b/>
          <w:bCs/>
          <w:sz w:val="24"/>
          <w:szCs w:val="24"/>
        </w:rPr>
        <w:t>SINIFLAR KİMYA DERSİ 1. YAZILI SORULARI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5D6310"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pPr w:leftFromText="141" w:rightFromText="141" w:vertAnchor="text" w:horzAnchor="page" w:tblpX="2693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85"/>
      </w:tblGrid>
      <w:tr w:rsidR="00D14B4E" w:rsidRPr="006F6FCA">
        <w:trPr>
          <w:trHeight w:val="254"/>
        </w:trPr>
        <w:tc>
          <w:tcPr>
            <w:tcW w:w="2885" w:type="dxa"/>
          </w:tcPr>
          <w:p w:rsidR="00D14B4E" w:rsidRPr="006F6FCA" w:rsidRDefault="00D14B4E" w:rsidP="006F6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6961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1"/>
      </w:tblGrid>
      <w:tr w:rsidR="00D14B4E" w:rsidRPr="006F6FCA">
        <w:trPr>
          <w:trHeight w:val="254"/>
        </w:trPr>
        <w:tc>
          <w:tcPr>
            <w:tcW w:w="2101" w:type="dxa"/>
          </w:tcPr>
          <w:p w:rsidR="00D14B4E" w:rsidRPr="006F6FCA" w:rsidRDefault="00D14B4E" w:rsidP="006F6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10171" w:tblpY="26"/>
        <w:tblW w:w="1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1"/>
      </w:tblGrid>
      <w:tr w:rsidR="00D14B4E" w:rsidRPr="006F6FCA">
        <w:trPr>
          <w:trHeight w:val="254"/>
        </w:trPr>
        <w:tc>
          <w:tcPr>
            <w:tcW w:w="1471" w:type="dxa"/>
          </w:tcPr>
          <w:p w:rsidR="00D14B4E" w:rsidRPr="006F6FCA" w:rsidRDefault="00D14B4E" w:rsidP="006F6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4B4E" w:rsidRPr="004C5077" w:rsidRDefault="00D14B4E" w:rsidP="004C50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Adı-Soyadı     Sınıfı –No :   Puanı </w:t>
      </w:r>
    </w:p>
    <w:tbl>
      <w:tblPr>
        <w:tblW w:w="9748" w:type="dxa"/>
        <w:tblInd w:w="-54" w:type="dxa"/>
        <w:tblCellMar>
          <w:top w:w="6" w:type="dxa"/>
          <w:left w:w="113" w:type="dxa"/>
          <w:right w:w="0" w:type="dxa"/>
        </w:tblCellMar>
        <w:tblLook w:val="00A0"/>
      </w:tblPr>
      <w:tblGrid>
        <w:gridCol w:w="711"/>
        <w:gridCol w:w="710"/>
        <w:gridCol w:w="708"/>
        <w:gridCol w:w="711"/>
        <w:gridCol w:w="708"/>
        <w:gridCol w:w="708"/>
        <w:gridCol w:w="711"/>
        <w:gridCol w:w="708"/>
        <w:gridCol w:w="710"/>
        <w:gridCol w:w="783"/>
        <w:gridCol w:w="519"/>
        <w:gridCol w:w="518"/>
        <w:gridCol w:w="223"/>
        <w:gridCol w:w="1320"/>
      </w:tblGrid>
      <w:tr w:rsidR="00D14B4E" w:rsidRPr="006F6FCA">
        <w:trPr>
          <w:trHeight w:val="47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4B4E" w:rsidRPr="006F6FCA" w:rsidRDefault="00D14B4E" w:rsidP="006C1F35">
            <w:pPr>
              <w:rPr>
                <w:lang w:eastAsia="tr-TR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14B4E" w:rsidRPr="006F6FCA" w:rsidRDefault="00D14B4E" w:rsidP="006C1F35">
            <w:pPr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14B4E" w:rsidRPr="006F6FCA" w:rsidRDefault="00D14B4E" w:rsidP="006C1F35">
            <w:pPr>
              <w:rPr>
                <w:lang w:eastAsia="tr-TR"/>
              </w:rPr>
            </w:pPr>
          </w:p>
        </w:tc>
        <w:tc>
          <w:tcPr>
            <w:tcW w:w="503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14B4E" w:rsidRPr="006F6FCA" w:rsidRDefault="00D14B4E" w:rsidP="006F6FCA">
            <w:pPr>
              <w:spacing w:after="0"/>
              <w:ind w:right="37"/>
              <w:jc w:val="right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 xml:space="preserve">DEĞERLENDİRME DETAYI (ALINAN PUANLAR) 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14B4E" w:rsidRPr="006F6FCA" w:rsidRDefault="00D14B4E" w:rsidP="006C1F35">
            <w:pPr>
              <w:rPr>
                <w:lang w:eastAsia="tr-TR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14B4E" w:rsidRPr="006F6FCA" w:rsidRDefault="00D14B4E" w:rsidP="006C1F35">
            <w:pPr>
              <w:rPr>
                <w:lang w:eastAsia="tr-TR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C1F35">
            <w:pPr>
              <w:rPr>
                <w:lang w:eastAsia="tr-TR"/>
              </w:rPr>
            </w:pPr>
          </w:p>
        </w:tc>
      </w:tr>
      <w:tr w:rsidR="00D14B4E" w:rsidRPr="006F6FCA">
        <w:trPr>
          <w:trHeight w:val="63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12"/>
              <w:ind w:right="114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1 </w:t>
            </w:r>
          </w:p>
          <w:p w:rsidR="00D14B4E" w:rsidRPr="006F6FCA" w:rsidRDefault="00D14B4E" w:rsidP="006F6FCA">
            <w:pPr>
              <w:spacing w:after="0"/>
              <w:ind w:right="115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(15p)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12"/>
              <w:ind w:right="115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2 </w:t>
            </w:r>
          </w:p>
          <w:p w:rsidR="00D14B4E" w:rsidRPr="006F6FCA" w:rsidRDefault="00D14B4E" w:rsidP="006F6FCA">
            <w:pPr>
              <w:spacing w:after="0"/>
              <w:ind w:right="115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(8p)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12"/>
              <w:ind w:right="112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3 </w:t>
            </w:r>
          </w:p>
          <w:p w:rsidR="00D14B4E" w:rsidRPr="006F6FCA" w:rsidRDefault="00D14B4E" w:rsidP="006F6FCA">
            <w:pPr>
              <w:spacing w:after="0"/>
              <w:ind w:right="112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12"/>
              <w:ind w:right="109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4 </w:t>
            </w:r>
          </w:p>
          <w:p w:rsidR="00D14B4E" w:rsidRPr="006F6FCA" w:rsidRDefault="00D14B4E" w:rsidP="006F6FCA">
            <w:pPr>
              <w:spacing w:after="0"/>
              <w:ind w:right="111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12"/>
              <w:ind w:right="112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5 </w:t>
            </w:r>
          </w:p>
          <w:p w:rsidR="00D14B4E" w:rsidRPr="006F6FCA" w:rsidRDefault="00D14B4E" w:rsidP="006F6FCA">
            <w:pPr>
              <w:spacing w:after="0"/>
              <w:ind w:right="112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(12p)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12"/>
              <w:ind w:right="112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6 </w:t>
            </w:r>
          </w:p>
          <w:p w:rsidR="00D14B4E" w:rsidRPr="006F6FCA" w:rsidRDefault="00D14B4E" w:rsidP="006F6FCA">
            <w:pPr>
              <w:spacing w:after="0"/>
              <w:ind w:right="112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12"/>
              <w:ind w:right="110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7 </w:t>
            </w:r>
          </w:p>
          <w:p w:rsidR="00D14B4E" w:rsidRPr="006F6FCA" w:rsidRDefault="00D14B4E" w:rsidP="006F6FCA">
            <w:pPr>
              <w:spacing w:after="0"/>
              <w:ind w:right="110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(15p)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12"/>
              <w:ind w:right="112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8 </w:t>
            </w:r>
          </w:p>
          <w:p w:rsidR="00D14B4E" w:rsidRPr="006F6FCA" w:rsidRDefault="00D14B4E" w:rsidP="006F6FCA">
            <w:pPr>
              <w:spacing w:after="0"/>
              <w:ind w:right="112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(10p)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12"/>
              <w:ind w:right="110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9 </w:t>
            </w:r>
          </w:p>
          <w:p w:rsidR="00D14B4E" w:rsidRPr="006F6FCA" w:rsidRDefault="00D14B4E" w:rsidP="006F6FCA">
            <w:pPr>
              <w:spacing w:after="0"/>
              <w:ind w:right="110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(5p)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12"/>
              <w:ind w:right="112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10 </w:t>
            </w:r>
          </w:p>
          <w:p w:rsidR="00D14B4E" w:rsidRPr="006F6FCA" w:rsidRDefault="00D14B4E" w:rsidP="006F6FCA">
            <w:pPr>
              <w:spacing w:after="0"/>
              <w:ind w:right="114"/>
              <w:jc w:val="center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(5p) </w:t>
            </w:r>
          </w:p>
        </w:tc>
        <w:tc>
          <w:tcPr>
            <w:tcW w:w="2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0"/>
              <w:ind w:right="20"/>
              <w:rPr>
                <w:lang w:eastAsia="tr-TR"/>
              </w:rPr>
            </w:pPr>
            <w:r w:rsidRPr="006F6FCA">
              <w:rPr>
                <w:rFonts w:ascii="Arial" w:hAnsi="Arial" w:cs="Arial"/>
                <w:b/>
                <w:bCs/>
                <w:sz w:val="16"/>
                <w:szCs w:val="16"/>
                <w:lang w:eastAsia="tr-TR"/>
              </w:rPr>
              <w:t xml:space="preserve">Toplam </w:t>
            </w:r>
          </w:p>
        </w:tc>
      </w:tr>
      <w:tr w:rsidR="00D14B4E" w:rsidRPr="006F6FCA">
        <w:trPr>
          <w:trHeight w:val="14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0"/>
              <w:ind w:right="58"/>
              <w:jc w:val="center"/>
              <w:rPr>
                <w:lang w:eastAsia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0"/>
              <w:ind w:right="60"/>
              <w:jc w:val="center"/>
              <w:rPr>
                <w:lang w:eastAsia="tr-TR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0"/>
              <w:ind w:right="58"/>
              <w:jc w:val="center"/>
              <w:rPr>
                <w:lang w:eastAsia="tr-TR"/>
              </w:rPr>
            </w:pPr>
          </w:p>
          <w:p w:rsidR="00D14B4E" w:rsidRPr="006F6FCA" w:rsidRDefault="00D14B4E" w:rsidP="006F6FCA">
            <w:pPr>
              <w:spacing w:after="0"/>
              <w:ind w:right="53"/>
              <w:jc w:val="center"/>
              <w:rPr>
                <w:lang w:eastAsia="tr-TR"/>
              </w:rPr>
            </w:pPr>
          </w:p>
        </w:tc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0"/>
              <w:ind w:right="55"/>
              <w:jc w:val="right"/>
              <w:rPr>
                <w:lang w:eastAsia="tr-TR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B4E" w:rsidRPr="006F6FCA" w:rsidRDefault="00D14B4E" w:rsidP="006F6FCA">
            <w:pPr>
              <w:spacing w:after="0"/>
              <w:ind w:right="57"/>
              <w:jc w:val="center"/>
              <w:rPr>
                <w:lang w:eastAsia="tr-TR"/>
              </w:rPr>
            </w:pPr>
          </w:p>
        </w:tc>
      </w:tr>
    </w:tbl>
    <w:p w:rsidR="00D14B4E" w:rsidRDefault="00D14B4E" w:rsidP="006430D1">
      <w:pPr>
        <w:tabs>
          <w:tab w:val="left" w:pos="4995"/>
        </w:tabs>
        <w:rPr>
          <w:rFonts w:ascii="Times New Roman" w:hAnsi="Times New Roman" w:cs="Times New Roman"/>
          <w:sz w:val="24"/>
          <w:szCs w:val="24"/>
        </w:rPr>
      </w:pPr>
    </w:p>
    <w:p w:rsidR="00D14B4E" w:rsidRPr="006430D1" w:rsidRDefault="00D14B4E" w:rsidP="006430D1">
      <w:pPr>
        <w:tabs>
          <w:tab w:val="left" w:pos="4995"/>
        </w:tabs>
        <w:rPr>
          <w:rFonts w:ascii="Times New Roman" w:hAnsi="Times New Roman" w:cs="Times New Roman"/>
          <w:sz w:val="24"/>
          <w:szCs w:val="24"/>
        </w:rPr>
      </w:pPr>
      <w:r w:rsidRPr="005D6310">
        <w:rPr>
          <w:rFonts w:ascii="Times New Roman" w:hAnsi="Times New Roman" w:cs="Times New Roman"/>
          <w:b/>
          <w:bCs/>
          <w:sz w:val="24"/>
          <w:szCs w:val="24"/>
        </w:rPr>
        <w:t>1-)Simya ne demektir? Simyacıların uğraş alanları neledir?</w:t>
      </w:r>
      <w:r>
        <w:rPr>
          <w:rFonts w:ascii="Times New Roman" w:hAnsi="Times New Roman" w:cs="Times New Roman"/>
          <w:b/>
          <w:bCs/>
          <w:sz w:val="24"/>
          <w:szCs w:val="24"/>
        </w:rPr>
        <w:t>Ünlü simyacılara örnek (3 tane) veriniz.</w:t>
      </w:r>
    </w:p>
    <w:p w:rsidR="00D14B4E" w:rsidRDefault="00D14B4E" w:rsidP="00CD061F">
      <w:pPr>
        <w:rPr>
          <w:rFonts w:ascii="Times New Roman" w:hAnsi="Times New Roman" w:cs="Times New Roman"/>
          <w:sz w:val="24"/>
          <w:szCs w:val="24"/>
        </w:rPr>
      </w:pPr>
    </w:p>
    <w:p w:rsidR="00D14B4E" w:rsidRDefault="00D14B4E" w:rsidP="00CD061F">
      <w:pPr>
        <w:rPr>
          <w:rFonts w:ascii="Times New Roman" w:hAnsi="Times New Roman" w:cs="Times New Roman"/>
          <w:sz w:val="24"/>
          <w:szCs w:val="24"/>
        </w:rPr>
      </w:pPr>
    </w:p>
    <w:p w:rsidR="00D14B4E" w:rsidRPr="005D6310" w:rsidRDefault="00D14B4E" w:rsidP="00CD061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D6310">
        <w:rPr>
          <w:rFonts w:ascii="Times New Roman" w:hAnsi="Times New Roman" w:cs="Times New Roman"/>
          <w:b/>
          <w:bCs/>
          <w:sz w:val="24"/>
          <w:szCs w:val="24"/>
        </w:rPr>
        <w:t>2-) Aristo’ nun element diyagramına göre  X ve Y ile belirtilen yerlere hangi kavramlar gelmelidir?</w:t>
      </w:r>
    </w:p>
    <w:p w:rsidR="00D14B4E" w:rsidRDefault="00D14B4E" w:rsidP="00CD061F">
      <w:pPr>
        <w:rPr>
          <w:rFonts w:ascii="Times New Roman" w:hAnsi="Times New Roman" w:cs="Times New Roman"/>
          <w:sz w:val="24"/>
          <w:szCs w:val="24"/>
        </w:rPr>
      </w:pPr>
      <w:r w:rsidRPr="006F6FCA">
        <w:rPr>
          <w:rFonts w:ascii="Times New Roman" w:hAnsi="Times New Roman" w:cs="Times New Roman"/>
          <w:noProof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72.25pt;height:124.5pt;visibility:visible">
            <v:imagedata r:id="rId7" o:title=""/>
          </v:shape>
        </w:pict>
      </w:r>
    </w:p>
    <w:p w:rsidR="00D14B4E" w:rsidRDefault="00D14B4E" w:rsidP="00CD061F">
      <w:pPr>
        <w:rPr>
          <w:rFonts w:ascii="Times New Roman" w:hAnsi="Times New Roman" w:cs="Times New Roman"/>
          <w:sz w:val="24"/>
          <w:szCs w:val="24"/>
        </w:rPr>
      </w:pPr>
    </w:p>
    <w:p w:rsidR="00D14B4E" w:rsidRPr="00F27FC4" w:rsidRDefault="00D14B4E" w:rsidP="00CD061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D6310">
        <w:rPr>
          <w:rFonts w:ascii="Times New Roman" w:hAnsi="Times New Roman" w:cs="Times New Roman"/>
          <w:b/>
          <w:bCs/>
          <w:sz w:val="24"/>
          <w:szCs w:val="24"/>
        </w:rPr>
        <w:t>3-)Kimyanın anabilim dallarını verilen tanımlarla eşleştiriniz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99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2"/>
        <w:gridCol w:w="4957"/>
      </w:tblGrid>
      <w:tr w:rsidR="00D14B4E" w:rsidRPr="006F6FCA">
        <w:trPr>
          <w:trHeight w:val="602"/>
        </w:trPr>
        <w:tc>
          <w:tcPr>
            <w:tcW w:w="4962" w:type="dxa"/>
          </w:tcPr>
          <w:p w:rsidR="00D14B4E" w:rsidRPr="006F6FCA" w:rsidRDefault="00D14B4E" w:rsidP="006F6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6FCA">
              <w:rPr>
                <w:rFonts w:ascii="Times New Roman" w:hAnsi="Times New Roman" w:cs="Times New Roman"/>
                <w:sz w:val="24"/>
                <w:szCs w:val="24"/>
              </w:rPr>
              <w:t>1-Maddenin kimyasal bileşenlerinin niteliğini ve niceliğini inceler. (     )</w:t>
            </w:r>
          </w:p>
        </w:tc>
        <w:tc>
          <w:tcPr>
            <w:tcW w:w="4957" w:type="dxa"/>
          </w:tcPr>
          <w:p w:rsidR="00D14B4E" w:rsidRPr="006F6FCA" w:rsidRDefault="00D14B4E" w:rsidP="006F6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6FCA">
              <w:rPr>
                <w:rFonts w:ascii="Times New Roman" w:hAnsi="Times New Roman" w:cs="Times New Roman"/>
                <w:sz w:val="24"/>
                <w:szCs w:val="24"/>
              </w:rPr>
              <w:t xml:space="preserve"> a-Elektrokimya</w:t>
            </w:r>
          </w:p>
        </w:tc>
      </w:tr>
      <w:tr w:rsidR="00D14B4E" w:rsidRPr="006F6FCA">
        <w:trPr>
          <w:trHeight w:val="602"/>
        </w:trPr>
        <w:tc>
          <w:tcPr>
            <w:tcW w:w="4962" w:type="dxa"/>
          </w:tcPr>
          <w:p w:rsidR="00D14B4E" w:rsidRPr="006F6FCA" w:rsidRDefault="00D14B4E" w:rsidP="006F6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6FCA">
              <w:rPr>
                <w:rFonts w:ascii="Times New Roman" w:hAnsi="Times New Roman" w:cs="Times New Roman"/>
                <w:sz w:val="24"/>
                <w:szCs w:val="24"/>
              </w:rPr>
              <w:t>2-Karbon temelli bileşiklerin yapısını, özelliklerini inceler.(      )</w:t>
            </w:r>
          </w:p>
          <w:p w:rsidR="00D14B4E" w:rsidRPr="006F6FCA" w:rsidRDefault="00D14B4E" w:rsidP="006F6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7" w:type="dxa"/>
          </w:tcPr>
          <w:p w:rsidR="00D14B4E" w:rsidRPr="006F6FCA" w:rsidRDefault="00D14B4E" w:rsidP="006F6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6FCA">
              <w:rPr>
                <w:rFonts w:ascii="Times New Roman" w:hAnsi="Times New Roman" w:cs="Times New Roman"/>
                <w:sz w:val="24"/>
                <w:szCs w:val="24"/>
              </w:rPr>
              <w:t xml:space="preserve"> b-Biyokimya</w:t>
            </w:r>
          </w:p>
        </w:tc>
      </w:tr>
      <w:tr w:rsidR="00D14B4E" w:rsidRPr="006F6FCA">
        <w:trPr>
          <w:trHeight w:val="602"/>
        </w:trPr>
        <w:tc>
          <w:tcPr>
            <w:tcW w:w="4962" w:type="dxa"/>
          </w:tcPr>
          <w:p w:rsidR="00D14B4E" w:rsidRPr="006F6FCA" w:rsidRDefault="00D14B4E" w:rsidP="006F6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6FCA">
              <w:rPr>
                <w:rFonts w:ascii="Times New Roman" w:hAnsi="Times New Roman" w:cs="Times New Roman"/>
                <w:sz w:val="24"/>
                <w:szCs w:val="24"/>
              </w:rPr>
              <w:t>3- Kimyasal sistemlerde fiziksel özellikleri ve iş enerji dönüşümlerini inceler.(      )</w:t>
            </w:r>
          </w:p>
        </w:tc>
        <w:tc>
          <w:tcPr>
            <w:tcW w:w="4957" w:type="dxa"/>
          </w:tcPr>
          <w:p w:rsidR="00D14B4E" w:rsidRPr="006F6FCA" w:rsidRDefault="00D14B4E" w:rsidP="006F6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6FCA">
              <w:rPr>
                <w:rFonts w:ascii="Times New Roman" w:hAnsi="Times New Roman" w:cs="Times New Roman"/>
                <w:sz w:val="24"/>
                <w:szCs w:val="24"/>
              </w:rPr>
              <w:t>c-Analitik Kimya</w:t>
            </w:r>
          </w:p>
        </w:tc>
      </w:tr>
      <w:tr w:rsidR="00D14B4E" w:rsidRPr="006F6FCA">
        <w:trPr>
          <w:trHeight w:val="602"/>
        </w:trPr>
        <w:tc>
          <w:tcPr>
            <w:tcW w:w="4962" w:type="dxa"/>
          </w:tcPr>
          <w:p w:rsidR="00D14B4E" w:rsidRPr="006F6FCA" w:rsidRDefault="00D14B4E" w:rsidP="006F6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6FCA">
              <w:rPr>
                <w:rFonts w:ascii="Times New Roman" w:hAnsi="Times New Roman" w:cs="Times New Roman"/>
                <w:sz w:val="24"/>
                <w:szCs w:val="24"/>
              </w:rPr>
              <w:t>4-Canlı yapısında gerçekleşen kimyasal olayları inceler.(     )</w:t>
            </w:r>
          </w:p>
        </w:tc>
        <w:tc>
          <w:tcPr>
            <w:tcW w:w="4957" w:type="dxa"/>
          </w:tcPr>
          <w:p w:rsidR="00D14B4E" w:rsidRPr="006F6FCA" w:rsidRDefault="00D14B4E" w:rsidP="006F6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6FCA">
              <w:rPr>
                <w:rFonts w:ascii="Times New Roman" w:hAnsi="Times New Roman" w:cs="Times New Roman"/>
                <w:sz w:val="24"/>
                <w:szCs w:val="24"/>
              </w:rPr>
              <w:t>d-Organik Kimya</w:t>
            </w:r>
          </w:p>
        </w:tc>
      </w:tr>
      <w:tr w:rsidR="00D14B4E" w:rsidRPr="006F6FCA">
        <w:trPr>
          <w:trHeight w:val="602"/>
        </w:trPr>
        <w:tc>
          <w:tcPr>
            <w:tcW w:w="4962" w:type="dxa"/>
          </w:tcPr>
          <w:p w:rsidR="00D14B4E" w:rsidRPr="006F6FCA" w:rsidRDefault="00D14B4E" w:rsidP="006F6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6FCA">
              <w:rPr>
                <w:rFonts w:ascii="Times New Roman" w:hAnsi="Times New Roman" w:cs="Times New Roman"/>
                <w:sz w:val="24"/>
                <w:szCs w:val="24"/>
              </w:rPr>
              <w:t>5-Maddenin elektriksel yapısını ve elektrik enerjisi ile kimyasal değişimleri inceler.(     )</w:t>
            </w:r>
          </w:p>
        </w:tc>
        <w:tc>
          <w:tcPr>
            <w:tcW w:w="4957" w:type="dxa"/>
          </w:tcPr>
          <w:p w:rsidR="00D14B4E" w:rsidRPr="006F6FCA" w:rsidRDefault="00D14B4E" w:rsidP="006F6F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6FCA">
              <w:rPr>
                <w:rFonts w:ascii="Times New Roman" w:hAnsi="Times New Roman" w:cs="Times New Roman"/>
                <w:sz w:val="24"/>
                <w:szCs w:val="24"/>
              </w:rPr>
              <w:t>e-Fizikokimya</w:t>
            </w:r>
          </w:p>
        </w:tc>
      </w:tr>
    </w:tbl>
    <w:p w:rsidR="00D14B4E" w:rsidRDefault="00D14B4E">
      <w:pPr>
        <w:rPr>
          <w:rFonts w:ascii="Times New Roman" w:hAnsi="Times New Roman" w:cs="Times New Roman"/>
          <w:sz w:val="24"/>
          <w:szCs w:val="24"/>
        </w:rPr>
      </w:pPr>
    </w:p>
    <w:p w:rsidR="00D14B4E" w:rsidRDefault="00D14B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D6310">
        <w:rPr>
          <w:rFonts w:ascii="Times New Roman" w:hAnsi="Times New Roman" w:cs="Times New Roman"/>
          <w:b/>
          <w:bCs/>
          <w:sz w:val="24"/>
          <w:szCs w:val="24"/>
        </w:rPr>
        <w:t>4-) Bileşiğin tanımını yapınız ve özelliklerini yazınız.</w:t>
      </w:r>
    </w:p>
    <w:p w:rsidR="00D14B4E" w:rsidRPr="006430D1" w:rsidRDefault="00D14B4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D6310">
        <w:rPr>
          <w:b/>
          <w:bCs/>
        </w:rPr>
        <w:t>5-)Aşağıda formülleri verilen bileşikleri adlandırınız.</w:t>
      </w:r>
    </w:p>
    <w:tbl>
      <w:tblPr>
        <w:tblpPr w:leftFromText="141" w:rightFromText="141" w:vertAnchor="text" w:horzAnchor="margin" w:tblpY="-65"/>
        <w:tblW w:w="10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9"/>
        <w:gridCol w:w="3381"/>
        <w:gridCol w:w="3381"/>
      </w:tblGrid>
      <w:tr w:rsidR="00D14B4E" w:rsidRPr="006F6FCA">
        <w:trPr>
          <w:trHeight w:val="586"/>
        </w:trPr>
        <w:tc>
          <w:tcPr>
            <w:tcW w:w="3379" w:type="dxa"/>
          </w:tcPr>
          <w:p w:rsidR="00D14B4E" w:rsidRPr="006F6FCA" w:rsidRDefault="00D14B4E" w:rsidP="006F6FCA">
            <w:pPr>
              <w:spacing w:after="0" w:line="240" w:lineRule="auto"/>
            </w:pPr>
            <w:r w:rsidRPr="006F6FCA">
              <w:t>CaF</w:t>
            </w:r>
            <w:r w:rsidRPr="006F6FCA">
              <w:rPr>
                <w:vertAlign w:val="subscript"/>
              </w:rPr>
              <w:t xml:space="preserve">2  </w:t>
            </w:r>
            <w:r w:rsidRPr="006F6FCA">
              <w:t>:</w:t>
            </w:r>
          </w:p>
          <w:p w:rsidR="00D14B4E" w:rsidRPr="006F6FCA" w:rsidRDefault="00D14B4E" w:rsidP="006F6FCA">
            <w:pPr>
              <w:spacing w:after="0" w:line="240" w:lineRule="auto"/>
            </w:pPr>
          </w:p>
        </w:tc>
        <w:tc>
          <w:tcPr>
            <w:tcW w:w="3381" w:type="dxa"/>
          </w:tcPr>
          <w:p w:rsidR="00D14B4E" w:rsidRPr="006F6FCA" w:rsidRDefault="00D14B4E" w:rsidP="006F6FCA">
            <w:pPr>
              <w:spacing w:after="0" w:line="240" w:lineRule="auto"/>
            </w:pPr>
            <w:r w:rsidRPr="006F6FCA">
              <w:t>FeS  :</w:t>
            </w:r>
          </w:p>
        </w:tc>
        <w:tc>
          <w:tcPr>
            <w:tcW w:w="3381" w:type="dxa"/>
          </w:tcPr>
          <w:p w:rsidR="00D14B4E" w:rsidRPr="006F6FCA" w:rsidRDefault="00D14B4E" w:rsidP="006F6FCA">
            <w:pPr>
              <w:spacing w:after="0" w:line="240" w:lineRule="auto"/>
            </w:pPr>
            <w:r w:rsidRPr="006F6FCA">
              <w:t>SO</w:t>
            </w:r>
            <w:r w:rsidRPr="006F6FCA">
              <w:rPr>
                <w:vertAlign w:val="subscript"/>
              </w:rPr>
              <w:t>3</w:t>
            </w:r>
            <w:r w:rsidRPr="006F6FCA">
              <w:t xml:space="preserve"> :</w:t>
            </w:r>
          </w:p>
        </w:tc>
      </w:tr>
      <w:tr w:rsidR="00D14B4E" w:rsidRPr="006F6FCA">
        <w:trPr>
          <w:trHeight w:val="602"/>
        </w:trPr>
        <w:tc>
          <w:tcPr>
            <w:tcW w:w="3379" w:type="dxa"/>
          </w:tcPr>
          <w:p w:rsidR="00D14B4E" w:rsidRPr="006F6FCA" w:rsidRDefault="00D14B4E" w:rsidP="006F6FCA">
            <w:pPr>
              <w:spacing w:after="0" w:line="240" w:lineRule="auto"/>
            </w:pPr>
            <w:r w:rsidRPr="006F6FCA">
              <w:t>NaI :</w:t>
            </w:r>
          </w:p>
          <w:p w:rsidR="00D14B4E" w:rsidRPr="006F6FCA" w:rsidRDefault="00D14B4E" w:rsidP="006F6FCA">
            <w:pPr>
              <w:spacing w:after="0" w:line="240" w:lineRule="auto"/>
            </w:pPr>
          </w:p>
        </w:tc>
        <w:tc>
          <w:tcPr>
            <w:tcW w:w="3381" w:type="dxa"/>
          </w:tcPr>
          <w:p w:rsidR="00D14B4E" w:rsidRPr="006F6FCA" w:rsidRDefault="00D14B4E" w:rsidP="006F6FCA">
            <w:pPr>
              <w:spacing w:after="0" w:line="240" w:lineRule="auto"/>
            </w:pPr>
            <w:r w:rsidRPr="006F6FCA">
              <w:t>Cu</w:t>
            </w:r>
            <w:r w:rsidRPr="006F6FCA">
              <w:rPr>
                <w:vertAlign w:val="subscript"/>
              </w:rPr>
              <w:t>2</w:t>
            </w:r>
            <w:r w:rsidRPr="006F6FCA">
              <w:t>O :</w:t>
            </w:r>
          </w:p>
        </w:tc>
        <w:tc>
          <w:tcPr>
            <w:tcW w:w="3381" w:type="dxa"/>
          </w:tcPr>
          <w:p w:rsidR="00D14B4E" w:rsidRPr="006F6FCA" w:rsidRDefault="00D14B4E" w:rsidP="006F6FCA">
            <w:pPr>
              <w:spacing w:after="0" w:line="240" w:lineRule="auto"/>
            </w:pPr>
            <w:r w:rsidRPr="006F6FCA">
              <w:t>CCl</w:t>
            </w:r>
            <w:r w:rsidRPr="006F6FCA">
              <w:rPr>
                <w:vertAlign w:val="subscript"/>
              </w:rPr>
              <w:t xml:space="preserve">4 </w:t>
            </w:r>
            <w:r w:rsidRPr="006F6FCA">
              <w:t>:</w:t>
            </w:r>
          </w:p>
        </w:tc>
      </w:tr>
      <w:tr w:rsidR="00D14B4E" w:rsidRPr="006F6FCA">
        <w:trPr>
          <w:trHeight w:val="586"/>
        </w:trPr>
        <w:tc>
          <w:tcPr>
            <w:tcW w:w="3379" w:type="dxa"/>
          </w:tcPr>
          <w:p w:rsidR="00D14B4E" w:rsidRPr="006F6FCA" w:rsidRDefault="00D14B4E" w:rsidP="006F6FCA">
            <w:pPr>
              <w:spacing w:after="0" w:line="240" w:lineRule="auto"/>
            </w:pPr>
            <w:r w:rsidRPr="006F6FCA">
              <w:t>MgO :</w:t>
            </w:r>
          </w:p>
          <w:p w:rsidR="00D14B4E" w:rsidRPr="006F6FCA" w:rsidRDefault="00D14B4E" w:rsidP="006F6FCA">
            <w:pPr>
              <w:spacing w:after="0" w:line="240" w:lineRule="auto"/>
            </w:pPr>
          </w:p>
        </w:tc>
        <w:tc>
          <w:tcPr>
            <w:tcW w:w="3381" w:type="dxa"/>
          </w:tcPr>
          <w:p w:rsidR="00D14B4E" w:rsidRPr="006F6FCA" w:rsidRDefault="00D14B4E" w:rsidP="006F6FCA">
            <w:pPr>
              <w:spacing w:after="0" w:line="240" w:lineRule="auto"/>
            </w:pPr>
            <w:r w:rsidRPr="006F6FCA">
              <w:t>HgCl</w:t>
            </w:r>
            <w:r w:rsidRPr="006F6FCA">
              <w:rPr>
                <w:vertAlign w:val="subscript"/>
              </w:rPr>
              <w:t xml:space="preserve">2  </w:t>
            </w:r>
            <w:r w:rsidRPr="006F6FCA">
              <w:t>:</w:t>
            </w:r>
          </w:p>
        </w:tc>
        <w:tc>
          <w:tcPr>
            <w:tcW w:w="3381" w:type="dxa"/>
          </w:tcPr>
          <w:p w:rsidR="00D14B4E" w:rsidRPr="006F6FCA" w:rsidRDefault="00D14B4E" w:rsidP="006F6FCA">
            <w:pPr>
              <w:spacing w:after="0" w:line="240" w:lineRule="auto"/>
            </w:pPr>
            <w:r w:rsidRPr="006F6FCA">
              <w:t>H</w:t>
            </w:r>
            <w:r w:rsidRPr="006F6FCA">
              <w:rPr>
                <w:vertAlign w:val="subscript"/>
              </w:rPr>
              <w:t>2</w:t>
            </w:r>
            <w:r w:rsidRPr="006F6FCA">
              <w:t>O :</w:t>
            </w:r>
          </w:p>
        </w:tc>
      </w:tr>
      <w:tr w:rsidR="00D14B4E" w:rsidRPr="006F6FCA">
        <w:trPr>
          <w:trHeight w:val="602"/>
        </w:trPr>
        <w:tc>
          <w:tcPr>
            <w:tcW w:w="3379" w:type="dxa"/>
          </w:tcPr>
          <w:p w:rsidR="00D14B4E" w:rsidRPr="006F6FCA" w:rsidRDefault="00D14B4E" w:rsidP="006F6FCA">
            <w:pPr>
              <w:spacing w:after="0" w:line="240" w:lineRule="auto"/>
            </w:pPr>
            <w:r w:rsidRPr="006F6FCA">
              <w:t>Li</w:t>
            </w:r>
            <w:r w:rsidRPr="006F6FCA">
              <w:rPr>
                <w:vertAlign w:val="subscript"/>
              </w:rPr>
              <w:t>3</w:t>
            </w:r>
            <w:r w:rsidRPr="006F6FCA">
              <w:t>N :</w:t>
            </w:r>
          </w:p>
          <w:p w:rsidR="00D14B4E" w:rsidRPr="006F6FCA" w:rsidRDefault="00D14B4E" w:rsidP="006F6FCA">
            <w:pPr>
              <w:spacing w:after="0" w:line="240" w:lineRule="auto"/>
            </w:pPr>
          </w:p>
        </w:tc>
        <w:tc>
          <w:tcPr>
            <w:tcW w:w="3381" w:type="dxa"/>
          </w:tcPr>
          <w:p w:rsidR="00D14B4E" w:rsidRPr="006F6FCA" w:rsidRDefault="00D14B4E" w:rsidP="006F6FCA">
            <w:pPr>
              <w:spacing w:after="0" w:line="240" w:lineRule="auto"/>
            </w:pPr>
            <w:r w:rsidRPr="006F6FCA">
              <w:t>MnI</w:t>
            </w:r>
            <w:r w:rsidRPr="006F6FCA">
              <w:rPr>
                <w:vertAlign w:val="subscript"/>
              </w:rPr>
              <w:t xml:space="preserve">4 </w:t>
            </w:r>
            <w:r w:rsidRPr="006F6FCA">
              <w:t>:</w:t>
            </w:r>
          </w:p>
        </w:tc>
        <w:tc>
          <w:tcPr>
            <w:tcW w:w="3381" w:type="dxa"/>
          </w:tcPr>
          <w:p w:rsidR="00D14B4E" w:rsidRPr="006F6FCA" w:rsidRDefault="00D14B4E" w:rsidP="006F6FCA">
            <w:pPr>
              <w:spacing w:after="0" w:line="240" w:lineRule="auto"/>
            </w:pPr>
            <w:r w:rsidRPr="006F6FCA">
              <w:t>CO :</w:t>
            </w:r>
          </w:p>
        </w:tc>
      </w:tr>
    </w:tbl>
    <w:p w:rsidR="00D14B4E" w:rsidRPr="0090309F" w:rsidRDefault="00D14B4E"/>
    <w:p w:rsidR="00D14B4E" w:rsidRPr="005D6310" w:rsidRDefault="00D14B4E" w:rsidP="00B73B93">
      <w:pPr>
        <w:rPr>
          <w:b/>
          <w:bCs/>
        </w:rPr>
      </w:pPr>
      <w:r w:rsidRPr="005D6310">
        <w:rPr>
          <w:b/>
          <w:bCs/>
        </w:rPr>
        <w:t>6-) Aşağıda verilen ifadeleri doğru ise “ D” ,yanlış ise “Y” olarak işaretleyiniz.</w:t>
      </w:r>
    </w:p>
    <w:p w:rsidR="00D14B4E" w:rsidRDefault="00D14B4E" w:rsidP="005D6310">
      <w:pPr>
        <w:pStyle w:val="ListParagraph"/>
        <w:numPr>
          <w:ilvl w:val="0"/>
          <w:numId w:val="2"/>
        </w:numPr>
      </w:pPr>
      <w:r>
        <w:t>(   ) Simya bir bilim dalıdır.</w:t>
      </w:r>
    </w:p>
    <w:p w:rsidR="00D14B4E" w:rsidRDefault="00D14B4E" w:rsidP="005D6310">
      <w:pPr>
        <w:pStyle w:val="ListParagraph"/>
        <w:numPr>
          <w:ilvl w:val="0"/>
          <w:numId w:val="2"/>
        </w:numPr>
      </w:pPr>
      <w:r>
        <w:t>(   ) Çözme, damıtma, mayalama gibi işlemler simyacılar tarafından kullanılmıştır.</w:t>
      </w:r>
    </w:p>
    <w:p w:rsidR="00D14B4E" w:rsidRDefault="00D14B4E" w:rsidP="005D6310">
      <w:pPr>
        <w:pStyle w:val="ListParagraph"/>
        <w:numPr>
          <w:ilvl w:val="0"/>
          <w:numId w:val="2"/>
        </w:numPr>
      </w:pPr>
      <w:r>
        <w:t>(   ) Modern anlamda kimya biliminin kurucusu A.Lavoisier’ dir.</w:t>
      </w:r>
    </w:p>
    <w:p w:rsidR="00D14B4E" w:rsidRDefault="00D14B4E" w:rsidP="005D6310">
      <w:pPr>
        <w:pStyle w:val="ListParagraph"/>
        <w:numPr>
          <w:ilvl w:val="0"/>
          <w:numId w:val="2"/>
        </w:numPr>
      </w:pPr>
      <w:r>
        <w:t>(   )N</w:t>
      </w:r>
      <w:r>
        <w:rPr>
          <w:vertAlign w:val="subscript"/>
        </w:rPr>
        <w:t>2</w:t>
      </w:r>
      <w:r>
        <w:t>, H</w:t>
      </w:r>
      <w:r>
        <w:rPr>
          <w:vertAlign w:val="subscript"/>
        </w:rPr>
        <w:t>2</w:t>
      </w:r>
      <w:r>
        <w:t>, O</w:t>
      </w:r>
      <w:r>
        <w:rPr>
          <w:vertAlign w:val="subscript"/>
        </w:rPr>
        <w:t>2</w:t>
      </w:r>
      <w:r>
        <w:t>, Cl</w:t>
      </w:r>
      <w:r>
        <w:rPr>
          <w:vertAlign w:val="subscript"/>
        </w:rPr>
        <w:t>2</w:t>
      </w:r>
      <w:r w:rsidRPr="005D6310">
        <w:t xml:space="preserve"> bileşiklere örnektirler.</w:t>
      </w:r>
    </w:p>
    <w:p w:rsidR="00D14B4E" w:rsidRDefault="00D14B4E" w:rsidP="005D6310">
      <w:pPr>
        <w:pStyle w:val="ListParagraph"/>
        <w:numPr>
          <w:ilvl w:val="0"/>
          <w:numId w:val="2"/>
        </w:numPr>
      </w:pPr>
      <w:r>
        <w:t xml:space="preserve">(   ) </w:t>
      </w:r>
      <w:r w:rsidRPr="005D6310">
        <w:t>Bir bileşiğin yapısında en az üç farklı element bulunmalıdır.</w:t>
      </w:r>
    </w:p>
    <w:p w:rsidR="00D14B4E" w:rsidRPr="00DA1290" w:rsidRDefault="00D14B4E" w:rsidP="00502504">
      <w:pPr>
        <w:pStyle w:val="NoSpacing"/>
        <w:rPr>
          <w:b/>
          <w:bCs/>
        </w:rPr>
      </w:pPr>
      <w:r w:rsidRPr="00DA1290">
        <w:rPr>
          <w:b/>
          <w:bCs/>
        </w:rPr>
        <w:t>7-) Boşluklara uygun kelimeleri yerleştiriniz.</w:t>
      </w:r>
      <w:r>
        <w:rPr>
          <w:b/>
          <w:bCs/>
        </w:rPr>
        <w:t>(15p)</w:t>
      </w:r>
    </w:p>
    <w:p w:rsidR="00D14B4E" w:rsidRDefault="00D14B4E" w:rsidP="00502504">
      <w:pPr>
        <w:pStyle w:val="NoSpacing"/>
      </w:pPr>
      <w:r w:rsidRPr="00502504">
        <w:t>Aristo tanımına göre demir katısı ........................... ve kuru niteliklerini taşır</w:t>
      </w:r>
      <w:r>
        <w:t>.</w:t>
      </w:r>
    </w:p>
    <w:p w:rsidR="00D14B4E" w:rsidRDefault="00D14B4E" w:rsidP="00502504">
      <w:pPr>
        <w:pStyle w:val="NoSpacing"/>
      </w:pPr>
      <w:r w:rsidRPr="00502504">
        <w:t>Eski çağlarda yanma olayında maddenin yapısından a</w:t>
      </w:r>
      <w:r>
        <w:t>yrılıp gittiği varsayılan madde .......................</w:t>
      </w:r>
      <w:r w:rsidRPr="00502504">
        <w:t>dur.</w:t>
      </w:r>
    </w:p>
    <w:p w:rsidR="00D14B4E" w:rsidRDefault="00D14B4E" w:rsidP="00502504">
      <w:pPr>
        <w:pStyle w:val="NoSpacing"/>
      </w:pPr>
      <w:r>
        <w:t>Elementleri ilk kez sembollerle gösteren bilim insanı………….. dır.</w:t>
      </w:r>
    </w:p>
    <w:p w:rsidR="00D14B4E" w:rsidRDefault="00D14B4E" w:rsidP="00502504">
      <w:pPr>
        <w:pStyle w:val="NoSpacing"/>
      </w:pPr>
      <w:r>
        <w:t xml:space="preserve"> Simyacılar damıtma işlemi için ……….. kullanmışlardır.</w:t>
      </w:r>
    </w:p>
    <w:p w:rsidR="00D14B4E" w:rsidRDefault="00D14B4E" w:rsidP="00502504">
      <w:pPr>
        <w:pStyle w:val="NoSpacing"/>
      </w:pPr>
      <w:r>
        <w:t xml:space="preserve"> Türk –İslam dünyasında Tıp Biliminin Kurucusu …………………dır.</w:t>
      </w:r>
    </w:p>
    <w:p w:rsidR="00D14B4E" w:rsidRDefault="00D14B4E" w:rsidP="00502504">
      <w:pPr>
        <w:pStyle w:val="NoSpacing"/>
      </w:pPr>
    </w:p>
    <w:p w:rsidR="00D14B4E" w:rsidRPr="00F27FC4" w:rsidRDefault="00D14B4E" w:rsidP="00F27FC4">
      <w:pPr>
        <w:pStyle w:val="NoSpacing"/>
        <w:rPr>
          <w:b/>
          <w:bCs/>
        </w:rPr>
      </w:pPr>
      <w:r w:rsidRPr="00502504">
        <w:rPr>
          <w:b/>
          <w:bCs/>
        </w:rPr>
        <w:t>8</w:t>
      </w:r>
      <w:r>
        <w:rPr>
          <w:b/>
          <w:bCs/>
        </w:rPr>
        <w:t xml:space="preserve">-) </w:t>
      </w:r>
      <w:r w:rsidRPr="00F27FC4">
        <w:rPr>
          <w:b/>
          <w:bCs/>
        </w:rPr>
        <w:t>36 gram karbon (C), hidrojenle (H) birleşerek 40 gram bileşik oluşturmaktadır. Buna göre, bileşikteki hidrojenin kütlece %'si kaçtır?</w:t>
      </w:r>
    </w:p>
    <w:p w:rsidR="00D14B4E" w:rsidRPr="00F27FC4" w:rsidRDefault="00D14B4E" w:rsidP="00F27FC4">
      <w:pPr>
        <w:pStyle w:val="NoSpacing"/>
        <w:rPr>
          <w:b/>
          <w:bCs/>
        </w:rPr>
      </w:pPr>
    </w:p>
    <w:p w:rsidR="00D14B4E" w:rsidRDefault="00D14B4E" w:rsidP="00502504">
      <w:pPr>
        <w:pStyle w:val="NoSpacing"/>
        <w:rPr>
          <w:b/>
          <w:bCs/>
        </w:rPr>
      </w:pPr>
    </w:p>
    <w:p w:rsidR="00D14B4E" w:rsidRDefault="00D14B4E" w:rsidP="00502504">
      <w:pPr>
        <w:pStyle w:val="NoSpacing"/>
        <w:rPr>
          <w:b/>
          <w:bCs/>
        </w:rPr>
      </w:pPr>
    </w:p>
    <w:p w:rsidR="00D14B4E" w:rsidRDefault="00D14B4E" w:rsidP="00502504">
      <w:pPr>
        <w:pStyle w:val="NoSpacing"/>
        <w:rPr>
          <w:b/>
          <w:bCs/>
        </w:rPr>
      </w:pPr>
    </w:p>
    <w:p w:rsidR="00D14B4E" w:rsidRDefault="00D14B4E" w:rsidP="00502504">
      <w:pPr>
        <w:pStyle w:val="NoSpacing"/>
        <w:rPr>
          <w:b/>
          <w:bCs/>
        </w:rPr>
      </w:pPr>
    </w:p>
    <w:p w:rsidR="00D14B4E" w:rsidRDefault="00D14B4E" w:rsidP="00502504">
      <w:pPr>
        <w:pStyle w:val="NoSpacing"/>
        <w:rPr>
          <w:b/>
          <w:bCs/>
        </w:rPr>
      </w:pPr>
      <w:r>
        <w:rPr>
          <w:b/>
          <w:bCs/>
        </w:rPr>
        <w:t>9-) NO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Bileşiğinde Azot ve oksijenin kütlece birleşme oranı nedir? (N:14, 0:16 )</w:t>
      </w:r>
    </w:p>
    <w:p w:rsidR="00D14B4E" w:rsidRDefault="00D14B4E" w:rsidP="00502504">
      <w:pPr>
        <w:pStyle w:val="NoSpacing"/>
        <w:rPr>
          <w:b/>
          <w:bCs/>
        </w:rPr>
      </w:pPr>
    </w:p>
    <w:p w:rsidR="00D14B4E" w:rsidRDefault="00D14B4E" w:rsidP="00502504">
      <w:pPr>
        <w:pStyle w:val="NoSpacing"/>
        <w:rPr>
          <w:b/>
          <w:bCs/>
        </w:rPr>
      </w:pPr>
    </w:p>
    <w:p w:rsidR="00D14B4E" w:rsidRDefault="00D14B4E" w:rsidP="00502504">
      <w:pPr>
        <w:pStyle w:val="NoSpacing"/>
        <w:rPr>
          <w:b/>
          <w:bCs/>
        </w:rPr>
      </w:pPr>
    </w:p>
    <w:p w:rsidR="00D14B4E" w:rsidRDefault="00D14B4E" w:rsidP="00502504">
      <w:pPr>
        <w:pStyle w:val="NoSpacing"/>
        <w:rPr>
          <w:b/>
          <w:bCs/>
        </w:rPr>
      </w:pPr>
    </w:p>
    <w:p w:rsidR="00D14B4E" w:rsidRDefault="00D14B4E" w:rsidP="00502504">
      <w:pPr>
        <w:pStyle w:val="NoSpacing"/>
        <w:rPr>
          <w:b/>
          <w:bCs/>
        </w:rPr>
      </w:pPr>
    </w:p>
    <w:p w:rsidR="00D14B4E" w:rsidRPr="00F27FC4" w:rsidRDefault="00D14B4E" w:rsidP="00F27FC4">
      <w:pPr>
        <w:rPr>
          <w:b/>
          <w:bCs/>
        </w:rPr>
      </w:pPr>
      <w:r w:rsidRPr="00F27FC4">
        <w:rPr>
          <w:b/>
          <w:bCs/>
        </w:rPr>
        <w:t>10-) CH</w:t>
      </w:r>
      <w:r w:rsidRPr="00F27FC4">
        <w:rPr>
          <w:b/>
          <w:bCs/>
          <w:vertAlign w:val="subscript"/>
        </w:rPr>
        <w:t>4</w:t>
      </w:r>
      <w:r w:rsidRPr="00F27FC4">
        <w:rPr>
          <w:b/>
          <w:bCs/>
        </w:rPr>
        <w:t xml:space="preserve"> bileşiği ile C</w:t>
      </w:r>
      <w:r w:rsidRPr="00F27FC4">
        <w:rPr>
          <w:b/>
          <w:bCs/>
          <w:vertAlign w:val="subscript"/>
        </w:rPr>
        <w:t>3</w:t>
      </w:r>
      <w:r w:rsidRPr="00F27FC4">
        <w:rPr>
          <w:b/>
          <w:bCs/>
        </w:rPr>
        <w:t>H</w:t>
      </w:r>
      <w:r w:rsidRPr="00F27FC4">
        <w:rPr>
          <w:b/>
          <w:bCs/>
          <w:vertAlign w:val="subscript"/>
        </w:rPr>
        <w:t xml:space="preserve">8 </w:t>
      </w:r>
      <w:r w:rsidRPr="00F27FC4">
        <w:rPr>
          <w:b/>
          <w:bCs/>
        </w:rPr>
        <w:t xml:space="preserve"> bileşiğindeki katlı oran nedir?</w:t>
      </w:r>
    </w:p>
    <w:p w:rsidR="00D14B4E" w:rsidRDefault="00D14B4E" w:rsidP="00B73B93"/>
    <w:p w:rsidR="00D14B4E" w:rsidRDefault="00D14B4E" w:rsidP="00B73B93"/>
    <w:p w:rsidR="00D14B4E" w:rsidRDefault="00D14B4E" w:rsidP="00210629">
      <w:pPr>
        <w:pStyle w:val="NoSpacing"/>
      </w:pPr>
    </w:p>
    <w:p w:rsidR="00D14B4E" w:rsidRDefault="00D14B4E" w:rsidP="00F7255E">
      <w:pPr>
        <w:rPr>
          <w:b/>
          <w:bCs/>
        </w:rPr>
      </w:pPr>
      <w:hyperlink r:id="rId8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D14B4E" w:rsidRDefault="00D14B4E" w:rsidP="00F7255E">
      <w:pPr>
        <w:rPr>
          <w:b/>
          <w:bCs/>
        </w:rPr>
      </w:pPr>
    </w:p>
    <w:p w:rsidR="00D14B4E" w:rsidRDefault="00D14B4E" w:rsidP="00210629">
      <w:pPr>
        <w:pStyle w:val="NoSpacing"/>
      </w:pPr>
    </w:p>
    <w:p w:rsidR="00D14B4E" w:rsidRDefault="00D14B4E" w:rsidP="00210629">
      <w:pPr>
        <w:pStyle w:val="NoSpacing"/>
      </w:pPr>
    </w:p>
    <w:p w:rsidR="00D14B4E" w:rsidRDefault="00D14B4E" w:rsidP="00210629">
      <w:pPr>
        <w:pStyle w:val="NoSpacing"/>
      </w:pPr>
      <w:r>
        <w:t xml:space="preserve">Müdür Başyardımcısı Kimya Öğretmeni </w:t>
      </w:r>
    </w:p>
    <w:p w:rsidR="00D14B4E" w:rsidRDefault="00D14B4E" w:rsidP="00210629">
      <w:pPr>
        <w:pStyle w:val="NoSpacing"/>
      </w:pPr>
      <w:r>
        <w:t>Beybün  Gür                                                             Özlem RÜSTEMOĞLU                           Başarılar…</w:t>
      </w:r>
    </w:p>
    <w:sectPr w:rsidR="00D14B4E" w:rsidSect="005B27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B4E" w:rsidRDefault="00D14B4E" w:rsidP="00EF115B">
      <w:pPr>
        <w:spacing w:after="0" w:line="240" w:lineRule="auto"/>
      </w:pPr>
      <w:r>
        <w:separator/>
      </w:r>
    </w:p>
  </w:endnote>
  <w:endnote w:type="continuationSeparator" w:id="1">
    <w:p w:rsidR="00D14B4E" w:rsidRDefault="00D14B4E" w:rsidP="00EF1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B4E" w:rsidRDefault="00D14B4E" w:rsidP="00EF115B">
      <w:pPr>
        <w:spacing w:after="0" w:line="240" w:lineRule="auto"/>
      </w:pPr>
      <w:r>
        <w:separator/>
      </w:r>
    </w:p>
  </w:footnote>
  <w:footnote w:type="continuationSeparator" w:id="1">
    <w:p w:rsidR="00D14B4E" w:rsidRDefault="00D14B4E" w:rsidP="00EF1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9450B"/>
    <w:multiLevelType w:val="hybridMultilevel"/>
    <w:tmpl w:val="345625C6"/>
    <w:lvl w:ilvl="0" w:tplc="50CAB6E6">
      <w:start w:val="5"/>
      <w:numFmt w:val="bullet"/>
      <w:lvlText w:val="-"/>
      <w:lvlJc w:val="left"/>
      <w:pPr>
        <w:ind w:left="615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335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05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7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1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3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75" w:hanging="360"/>
      </w:pPr>
      <w:rPr>
        <w:rFonts w:ascii="Wingdings" w:hAnsi="Wingdings" w:cs="Wingdings" w:hint="default"/>
      </w:rPr>
    </w:lvl>
  </w:abstractNum>
  <w:abstractNum w:abstractNumId="1">
    <w:nsid w:val="61EC5AA1"/>
    <w:multiLevelType w:val="hybridMultilevel"/>
    <w:tmpl w:val="19BC93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9EA"/>
    <w:rsid w:val="00056A34"/>
    <w:rsid w:val="0008322E"/>
    <w:rsid w:val="000847D6"/>
    <w:rsid w:val="001A26BF"/>
    <w:rsid w:val="001C0D01"/>
    <w:rsid w:val="00210629"/>
    <w:rsid w:val="003F4EDD"/>
    <w:rsid w:val="004C5077"/>
    <w:rsid w:val="004C5147"/>
    <w:rsid w:val="004E0F80"/>
    <w:rsid w:val="00502504"/>
    <w:rsid w:val="005A37A5"/>
    <w:rsid w:val="005B2704"/>
    <w:rsid w:val="005D6310"/>
    <w:rsid w:val="005E09EA"/>
    <w:rsid w:val="006430D1"/>
    <w:rsid w:val="006C1F35"/>
    <w:rsid w:val="006F6FCA"/>
    <w:rsid w:val="00771952"/>
    <w:rsid w:val="00795C4F"/>
    <w:rsid w:val="007C2813"/>
    <w:rsid w:val="0090309F"/>
    <w:rsid w:val="00B45F54"/>
    <w:rsid w:val="00B73B93"/>
    <w:rsid w:val="00C315EF"/>
    <w:rsid w:val="00CD061F"/>
    <w:rsid w:val="00D14B4E"/>
    <w:rsid w:val="00D604FF"/>
    <w:rsid w:val="00D67100"/>
    <w:rsid w:val="00DA1290"/>
    <w:rsid w:val="00EF115B"/>
    <w:rsid w:val="00F27FC4"/>
    <w:rsid w:val="00F7255E"/>
    <w:rsid w:val="00FA14CE"/>
    <w:rsid w:val="00FC4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0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C0D01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1C0D0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F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F115B"/>
  </w:style>
  <w:style w:type="paragraph" w:styleId="Footer">
    <w:name w:val="footer"/>
    <w:basedOn w:val="Normal"/>
    <w:link w:val="FooterChar"/>
    <w:uiPriority w:val="99"/>
    <w:rsid w:val="00EF1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F115B"/>
  </w:style>
  <w:style w:type="paragraph" w:styleId="ListParagraph">
    <w:name w:val="List Paragraph"/>
    <w:basedOn w:val="Normal"/>
    <w:uiPriority w:val="99"/>
    <w:qFormat/>
    <w:rsid w:val="00EF115B"/>
    <w:pPr>
      <w:ind w:left="720"/>
    </w:pPr>
  </w:style>
  <w:style w:type="table" w:customStyle="1" w:styleId="TableGrid0">
    <w:name w:val="TableGrid"/>
    <w:uiPriority w:val="99"/>
    <w:rsid w:val="006430D1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F725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4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163</TotalTime>
  <Pages>3</Pages>
  <Words>388</Words>
  <Characters>2214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özlem akın</dc:creator>
  <cp:keywords>www.sorubak.com</cp:keywords>
  <dc:description/>
  <cp:lastModifiedBy>edanur</cp:lastModifiedBy>
  <cp:revision>12</cp:revision>
  <dcterms:created xsi:type="dcterms:W3CDTF">2015-11-16T18:17:00Z</dcterms:created>
  <dcterms:modified xsi:type="dcterms:W3CDTF">2015-11-28T18:02:00Z</dcterms:modified>
</cp:coreProperties>
</file>