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452" w:rsidRDefault="00BD5452" w:rsidP="000D4001">
      <w:pPr>
        <w:pStyle w:val="ListParagraph"/>
        <w:ind w:left="360"/>
        <w:jc w:val="center"/>
        <w:rPr>
          <w:b/>
          <w:bCs/>
        </w:rPr>
      </w:pPr>
      <w:r w:rsidRPr="006D7E1D">
        <w:rPr>
          <w:b/>
          <w:bCs/>
        </w:rPr>
        <w:t xml:space="preserve">AKŞEHİR ÖZDEN ÇINAR MESLEKİ VE TEKNİK ANADOLU LİSESİ 9. SINIF KİMYA DERSİ </w:t>
      </w:r>
      <w:r>
        <w:rPr>
          <w:b/>
          <w:bCs/>
        </w:rPr>
        <w:t>2</w:t>
      </w:r>
      <w:r w:rsidRPr="006D7E1D">
        <w:rPr>
          <w:b/>
          <w:bCs/>
        </w:rPr>
        <w:t xml:space="preserve">. DÖNEM </w:t>
      </w:r>
      <w:r>
        <w:rPr>
          <w:b/>
          <w:bCs/>
        </w:rPr>
        <w:t>2</w:t>
      </w:r>
      <w:r w:rsidRPr="006D7E1D">
        <w:rPr>
          <w:b/>
          <w:bCs/>
        </w:rPr>
        <w:t>. YAZILI SINAVI SORULARIDIR</w:t>
      </w:r>
    </w:p>
    <w:p w:rsidR="00BD5452" w:rsidRDefault="00BD5452" w:rsidP="000D4001">
      <w:pPr>
        <w:pStyle w:val="ListParagraph"/>
        <w:ind w:left="360"/>
        <w:rPr>
          <w:b/>
          <w:bCs/>
        </w:rPr>
      </w:pPr>
      <w:r>
        <w:rPr>
          <w:b/>
          <w:bCs/>
        </w:rPr>
        <w:t>Adı Soyadı:                                          Sınıf:                   No:                             21.05.2016</w:t>
      </w:r>
    </w:p>
    <w:p w:rsidR="00BD5452" w:rsidRPr="006D7E1D" w:rsidRDefault="00BD5452" w:rsidP="000D4001">
      <w:pPr>
        <w:pStyle w:val="ListParagraph"/>
        <w:ind w:left="360"/>
        <w:rPr>
          <w:b/>
          <w:bCs/>
        </w:rPr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</w:pPr>
      <w:r>
        <w:t xml:space="preserve">127 </w:t>
      </w:r>
      <w:r w:rsidRPr="00902C04">
        <w:rPr>
          <w:vertAlign w:val="superscript"/>
        </w:rPr>
        <w:t>o</w:t>
      </w:r>
      <w:r>
        <w:t>C kaç K eder?     (10 p)</w:t>
      </w:r>
    </w:p>
    <w:p w:rsidR="00BD5452" w:rsidRDefault="00BD5452" w:rsidP="000D4001">
      <w:pPr>
        <w:pStyle w:val="ListParagraph"/>
        <w:ind w:left="360"/>
      </w:pPr>
    </w:p>
    <w:p w:rsidR="00BD5452" w:rsidRDefault="00BD5452" w:rsidP="000D4001">
      <w:pPr>
        <w:pStyle w:val="ListParagraph"/>
        <w:ind w:left="360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  <w:jc w:val="both"/>
      </w:pPr>
      <w:r>
        <w:t>5 atmosfer kaç cm- Hg eder?    (10 p)</w:t>
      </w: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  <w:jc w:val="both"/>
      </w:pPr>
      <w:r>
        <w:t>CaSO</w:t>
      </w:r>
      <w:r>
        <w:rPr>
          <w:vertAlign w:val="subscript"/>
        </w:rPr>
        <w:t>3</w:t>
      </w:r>
      <w:r>
        <w:t xml:space="preserve"> ün mol kütlesini hesaplayınız. ( Ca: 40     S: 32     O: 16)    (10 P)</w:t>
      </w: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  <w:jc w:val="both"/>
      </w:pPr>
      <w:r>
        <w:t>2 mol FeS kaç g eder? ( Fe 56  S 32)     (10 P)</w:t>
      </w: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  <w:jc w:val="both"/>
      </w:pPr>
      <w:r>
        <w:t>Fiziksel özellikler nelerdir? (10 P)</w:t>
      </w:r>
    </w:p>
    <w:p w:rsidR="00BD5452" w:rsidRDefault="00BD5452" w:rsidP="000D4001">
      <w:pPr>
        <w:pStyle w:val="ListParagraph"/>
        <w:jc w:val="both"/>
        <w:rPr>
          <w:noProof/>
        </w:rPr>
      </w:pPr>
    </w:p>
    <w:p w:rsidR="00BD5452" w:rsidRDefault="00BD5452" w:rsidP="000D4001">
      <w:pPr>
        <w:pStyle w:val="ListParagraph"/>
        <w:ind w:left="360"/>
        <w:jc w:val="both"/>
        <w:rPr>
          <w:noProof/>
        </w:rPr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</w:pPr>
      <w:r>
        <w:t xml:space="preserve"> Kimyasal olaylarda hangi nicelikler değişmez? (korunur) (10 P)</w:t>
      </w: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  <w:rPr>
          <w:noProof/>
        </w:rPr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</w:pPr>
      <w:r>
        <w:t>Aşağıda verilen reaksiyonların türlerini yazınız. (10 P)</w:t>
      </w:r>
    </w:p>
    <w:p w:rsidR="00BD5452" w:rsidRDefault="00BD5452" w:rsidP="000D4001">
      <w:pPr>
        <w:pStyle w:val="ListParagraph"/>
        <w:rPr>
          <w:vertAlign w:val="subscript"/>
        </w:rPr>
      </w:pPr>
      <w:r>
        <w:t xml:space="preserve">  CaCO</w:t>
      </w:r>
      <w:r w:rsidRPr="00F65265">
        <w:rPr>
          <w:vertAlign w:val="subscript"/>
        </w:rPr>
        <w:t>3</w:t>
      </w:r>
      <w:r>
        <w:t xml:space="preserve"> + ısı </w:t>
      </w:r>
      <w:r>
        <w:sym w:font="Wingdings" w:char="F0E8"/>
      </w:r>
      <w:r>
        <w:t xml:space="preserve"> CaO + CO</w:t>
      </w:r>
      <w:r w:rsidRPr="00F65265">
        <w:rPr>
          <w:vertAlign w:val="subscript"/>
        </w:rPr>
        <w:t>2</w:t>
      </w:r>
    </w:p>
    <w:p w:rsidR="00BD5452" w:rsidRDefault="00BD5452" w:rsidP="000D4001">
      <w:pPr>
        <w:pStyle w:val="ListParagraph"/>
      </w:pPr>
    </w:p>
    <w:p w:rsidR="00BD5452" w:rsidRDefault="00BD5452" w:rsidP="000D4001">
      <w:pPr>
        <w:pStyle w:val="ListParagraph"/>
      </w:pPr>
      <w:r>
        <w:t xml:space="preserve">  HCl  + NaOH </w:t>
      </w:r>
      <w:r>
        <w:sym w:font="Wingdings" w:char="F0E8"/>
      </w:r>
      <w:r>
        <w:t xml:space="preserve"> NaCl +H</w:t>
      </w:r>
      <w:r w:rsidRPr="00F65265">
        <w:rPr>
          <w:vertAlign w:val="subscript"/>
        </w:rPr>
        <w:t>2</w:t>
      </w:r>
      <w:r>
        <w:t xml:space="preserve">O </w:t>
      </w:r>
    </w:p>
    <w:p w:rsidR="00BD5452" w:rsidRDefault="00BD5452" w:rsidP="000D4001">
      <w:pPr>
        <w:pStyle w:val="ListParagraph"/>
      </w:pPr>
    </w:p>
    <w:p w:rsidR="00BD5452" w:rsidRPr="00F65265" w:rsidRDefault="00BD5452" w:rsidP="000D4001">
      <w:pPr>
        <w:pStyle w:val="ListParagraph"/>
      </w:pPr>
      <w:r>
        <w:t xml:space="preserve">  N</w:t>
      </w:r>
      <w:r w:rsidRPr="00F65265">
        <w:rPr>
          <w:vertAlign w:val="subscript"/>
        </w:rPr>
        <w:t>2</w:t>
      </w:r>
      <w:r>
        <w:t xml:space="preserve"> + 3H</w:t>
      </w:r>
      <w:r w:rsidRPr="00F65265">
        <w:rPr>
          <w:vertAlign w:val="subscript"/>
        </w:rPr>
        <w:t>2</w:t>
      </w:r>
      <w:r>
        <w:sym w:font="Wingdings" w:char="F0E8"/>
      </w:r>
      <w:r>
        <w:t xml:space="preserve"> 2NH</w:t>
      </w:r>
      <w:r w:rsidRPr="00F65265">
        <w:rPr>
          <w:vertAlign w:val="subscript"/>
        </w:rPr>
        <w:t>3</w:t>
      </w: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</w:pPr>
      <w:r>
        <w:t>Aşağıda verilen çiftler arasındaki etkileşimlerin türlerini yazınız.(10 P)</w:t>
      </w:r>
    </w:p>
    <w:p w:rsidR="00BD5452" w:rsidRDefault="00BD5452" w:rsidP="000D4001">
      <w:pPr>
        <w:pStyle w:val="ListParagraph"/>
      </w:pPr>
      <w:r>
        <w:t>He ile He                                                              HCl ile H</w:t>
      </w:r>
      <w:r w:rsidRPr="00A44605">
        <w:rPr>
          <w:vertAlign w:val="subscript"/>
        </w:rPr>
        <w:t>2</w:t>
      </w:r>
      <w:r>
        <w:t xml:space="preserve">O </w:t>
      </w:r>
    </w:p>
    <w:p w:rsidR="00BD5452" w:rsidRDefault="00BD5452" w:rsidP="000D4001">
      <w:pPr>
        <w:pStyle w:val="ListParagraph"/>
      </w:pPr>
      <w:r>
        <w:t>NaCl ile H</w:t>
      </w:r>
      <w:r w:rsidRPr="00A44605">
        <w:rPr>
          <w:vertAlign w:val="subscript"/>
        </w:rPr>
        <w:t>2</w:t>
      </w:r>
      <w:r>
        <w:t>O                                                        NH</w:t>
      </w:r>
      <w:r w:rsidRPr="00A44605">
        <w:rPr>
          <w:vertAlign w:val="subscript"/>
        </w:rPr>
        <w:t>3</w:t>
      </w:r>
      <w:r>
        <w:t xml:space="preserve"> ile H</w:t>
      </w:r>
      <w:r w:rsidRPr="00A44605">
        <w:rPr>
          <w:vertAlign w:val="subscript"/>
        </w:rPr>
        <w:t>2</w:t>
      </w:r>
      <w:r>
        <w:t>O</w:t>
      </w: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ind w:left="360"/>
        <w:jc w:val="both"/>
      </w:pPr>
    </w:p>
    <w:p w:rsidR="00BD5452" w:rsidRPr="007A223C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jc w:val="both"/>
      </w:pPr>
      <w:r>
        <w:t xml:space="preserve">  Gazlar hangi koşullarda idealliğe yaklaşır?(10 P)</w:t>
      </w:r>
    </w:p>
    <w:p w:rsidR="00BD5452" w:rsidRDefault="00BD5452" w:rsidP="000D4001">
      <w:pPr>
        <w:pStyle w:val="ListParagraph"/>
        <w:ind w:left="360"/>
        <w:jc w:val="both"/>
        <w:rPr>
          <w:noProof/>
        </w:rPr>
      </w:pPr>
    </w:p>
    <w:p w:rsidR="00BD5452" w:rsidRDefault="00BD5452" w:rsidP="000D4001">
      <w:pPr>
        <w:pStyle w:val="ListParagraph"/>
        <w:ind w:left="360"/>
        <w:jc w:val="both"/>
      </w:pPr>
    </w:p>
    <w:p w:rsidR="00BD5452" w:rsidRDefault="00BD5452" w:rsidP="000D4001">
      <w:pPr>
        <w:pStyle w:val="ListParagraph"/>
        <w:numPr>
          <w:ilvl w:val="0"/>
          <w:numId w:val="1"/>
        </w:numPr>
        <w:spacing w:after="160" w:line="259" w:lineRule="auto"/>
      </w:pPr>
      <w:r>
        <w:t xml:space="preserve">   Bir miktar He gazı 10 L lik kapta 2 atm basınç yamaktadır. Aynı sıcaklıkta kabın hacmi 5 L ye düşürülürse basıncı kaç atm olur?(10 P)</w:t>
      </w:r>
    </w:p>
    <w:bookmarkStart w:id="0" w:name="_GoBack"/>
    <w:bookmarkEnd w:id="0"/>
    <w:p w:rsidR="00BD5452" w:rsidRDefault="00BD5452">
      <w:r>
        <w:rPr>
          <w:rFonts w:ascii="Times New Roman" w:hAnsi="Times New Roman" w:cs="Times New Roman"/>
          <w:sz w:val="18"/>
          <w:szCs w:val="18"/>
        </w:rPr>
        <w:fldChar w:fldCharType="begin"/>
      </w:r>
      <w:r>
        <w:rPr>
          <w:rFonts w:ascii="Times New Roman" w:hAnsi="Times New Roman" w:cs="Times New Roman"/>
          <w:sz w:val="18"/>
          <w:szCs w:val="18"/>
        </w:rPr>
        <w:instrText xml:space="preserve"> HYPERLINK "http://www.sorubak.com/" </w:instrText>
      </w:r>
      <w:r>
        <w:rPr>
          <w:rFonts w:ascii="Times New Roman" w:hAnsi="Times New Roman" w:cs="Times New Roman"/>
          <w:sz w:val="18"/>
          <w:szCs w:val="18"/>
        </w:rPr>
        <w:fldChar w:fldCharType="separate"/>
      </w:r>
      <w:r>
        <w:rPr>
          <w:rStyle w:val="Hyperlink"/>
          <w:rFonts w:ascii="Times New Roman" w:hAnsi="Times New Roman" w:cs="Times New Roman"/>
          <w:sz w:val="18"/>
          <w:szCs w:val="18"/>
        </w:rPr>
        <w:t>http://www.sorubak.com/</w:t>
      </w:r>
      <w:r>
        <w:rPr>
          <w:rFonts w:ascii="Times New Roman" w:hAnsi="Times New Roman" w:cs="Times New Roman"/>
          <w:sz w:val="18"/>
          <w:szCs w:val="18"/>
        </w:rPr>
        <w:fldChar w:fldCharType="end"/>
      </w:r>
    </w:p>
    <w:sectPr w:rsidR="00BD5452" w:rsidSect="00C17D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90C33"/>
    <w:multiLevelType w:val="hybridMultilevel"/>
    <w:tmpl w:val="0A4455A8"/>
    <w:lvl w:ilvl="0" w:tplc="73AC278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1B70"/>
    <w:rsid w:val="000D4001"/>
    <w:rsid w:val="00215DCF"/>
    <w:rsid w:val="006D7E1D"/>
    <w:rsid w:val="007A223C"/>
    <w:rsid w:val="00902C04"/>
    <w:rsid w:val="00A44605"/>
    <w:rsid w:val="00AF3483"/>
    <w:rsid w:val="00BD5452"/>
    <w:rsid w:val="00C17D0A"/>
    <w:rsid w:val="00C20AFB"/>
    <w:rsid w:val="00EB1B70"/>
    <w:rsid w:val="00EC22A3"/>
    <w:rsid w:val="00F6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D0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D400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EC22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175</Words>
  <Characters>999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ABDÜSSELAM ÜGDÜL</dc:creator>
  <cp:keywords>www.sorubak.com</cp:keywords>
  <dc:description/>
  <cp:lastModifiedBy>edanur</cp:lastModifiedBy>
  <cp:revision>5</cp:revision>
  <dcterms:created xsi:type="dcterms:W3CDTF">2016-03-21T17:11:00Z</dcterms:created>
  <dcterms:modified xsi:type="dcterms:W3CDTF">2016-05-22T12:08:00Z</dcterms:modified>
</cp:coreProperties>
</file>