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Pr="00DD3120" w:rsidRDefault="006778A3" w:rsidP="00601E77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Pr="00DD3120">
        <w:rPr>
          <w:b/>
          <w:bCs/>
          <w:color w:val="000000"/>
          <w:sz w:val="28"/>
          <w:szCs w:val="28"/>
        </w:rPr>
        <w:t>SİVEREK ÇOK PROGRAMLI ANADOLU LİSESİ 2015-2016 EĞİTİM-ÖĞRETİM YILI 9. SINIFLAR II. DÖNEM I. KİMYA SINAVI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Pr="00DD3120">
        <w:rPr>
          <w:i/>
          <w:iCs/>
          <w:color w:val="000000"/>
          <w:sz w:val="24"/>
          <w:szCs w:val="24"/>
        </w:rPr>
        <w:t>SINIFI/ NUMARASI :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6.5pt;height:46.5pt;visibility:visible">
            <v:imagedata r:id="rId6" o:title=""/>
          </v:shape>
        </w:pict>
      </w:r>
      <w:r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Pr="00DD3120">
        <w:rPr>
          <w:b/>
          <w:bCs/>
          <w:i/>
          <w:iCs/>
          <w:color w:val="000000"/>
          <w:sz w:val="24"/>
          <w:szCs w:val="24"/>
          <w:u w:val="single"/>
        </w:rPr>
        <w:t>DOĞRU/ YANLIŞ</w:t>
      </w:r>
      <w:r w:rsidRPr="00F24254">
        <w:rPr>
          <w:b/>
          <w:bCs/>
          <w:i/>
          <w:iCs/>
          <w:color w:val="000000"/>
          <w:sz w:val="24"/>
          <w:szCs w:val="24"/>
        </w:rPr>
        <w:t>(10 puan)</w:t>
      </w:r>
    </w:p>
    <w:p w:rsidR="006778A3" w:rsidRPr="00DD3120" w:rsidRDefault="006778A3" w:rsidP="00941FFA">
      <w:pPr>
        <w:pStyle w:val="ListParagraph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r w:rsidRPr="00DD3120">
        <w:rPr>
          <w:i/>
          <w:iCs/>
          <w:color w:val="000000"/>
          <w:sz w:val="24"/>
          <w:szCs w:val="24"/>
        </w:rPr>
        <w:t>Kovalent bağ güçlü etkileşimlerdendir.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>
        <w:rPr>
          <w:noProof/>
          <w:lang w:eastAsia="tr-TR"/>
        </w:rPr>
        <w:pict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5.  Aynı cins atomların oluşturduğu kovalent bağa polar kovalent bağ denir.</w:t>
      </w:r>
    </w:p>
    <w:p w:rsidR="006778A3" w:rsidRPr="00DD3120" w:rsidRDefault="006778A3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9" o:spid="_x0000_i1026" type="#_x0000_t75" style="width:46.5pt;height:46.5pt;visibility:visible">
            <v:imagedata r:id="rId7" o:title=""/>
          </v:shape>
        </w:pict>
      </w:r>
      <w:r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:rsidR="006778A3" w:rsidRPr="00DD3120" w:rsidRDefault="006778A3" w:rsidP="00941FFA">
      <w:pPr>
        <w:pStyle w:val="ListParagraph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Buzun erimesi :             ………………………..</w:t>
      </w:r>
    </w:p>
    <w:p w:rsidR="006778A3" w:rsidRPr="00DD3120" w:rsidRDefault="006778A3" w:rsidP="00941FFA">
      <w:pPr>
        <w:pStyle w:val="ListParagraph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Odunun yanması:         .……………………….</w:t>
      </w:r>
    </w:p>
    <w:p w:rsidR="006778A3" w:rsidRPr="00DD3120" w:rsidRDefault="006778A3" w:rsidP="00941FFA">
      <w:pPr>
        <w:pStyle w:val="ListParagraph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:rsidR="006778A3" w:rsidRPr="00DD3120" w:rsidRDefault="006778A3" w:rsidP="00D96607">
      <w:pPr>
        <w:pStyle w:val="ListParagraph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Kağıdın yırtılması:        ………………………...</w:t>
      </w:r>
    </w:p>
    <w:p w:rsidR="006778A3" w:rsidRPr="00DD3120" w:rsidRDefault="006778A3" w:rsidP="00D96607">
      <w:pPr>
        <w:pStyle w:val="ListParagraph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Domatesin çürümesi:  …………………………</w:t>
      </w:r>
    </w:p>
    <w:p w:rsidR="006778A3" w:rsidRPr="00DD3120" w:rsidRDefault="006778A3" w:rsidP="00D96607">
      <w:pPr>
        <w:pStyle w:val="ListParagraph"/>
        <w:rPr>
          <w:i/>
          <w:iCs/>
          <w:color w:val="000000"/>
          <w:sz w:val="24"/>
          <w:szCs w:val="24"/>
        </w:rPr>
      </w:pPr>
    </w:p>
    <w:p w:rsidR="006778A3" w:rsidRPr="00DD3120" w:rsidRDefault="006778A3" w:rsidP="00D96607">
      <w:pPr>
        <w:pStyle w:val="ListParagraph"/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noProof/>
          <w:lang w:eastAsia="tr-TR"/>
        </w:rPr>
        <w:pict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v-text-anchor:middle" filled="f" strokecolor="#1f4d78" strokeweight="1pt">
            <v:stroke joinstyle="miter"/>
            <w10:wrap anchorx="margin"/>
          </v:shape>
        </w:pict>
      </w: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11" o:spid="_x0000_i1027" type="#_x0000_t75" style="width:46.5pt;height:46.5pt;visibility:visible">
            <v:imagedata r:id="rId7" o:title=""/>
          </v:shape>
        </w:pict>
      </w:r>
      <w:r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:rsidR="006778A3" w:rsidRPr="00DD3120" w:rsidRDefault="006778A3" w:rsidP="00D96607">
      <w:pPr>
        <w:pStyle w:val="ListParagraph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Asit-Baz     ,  Çökelme    ,     Bozunma</w:t>
      </w:r>
    </w:p>
    <w:p w:rsidR="006778A3" w:rsidRPr="00DD3120" w:rsidRDefault="006778A3" w:rsidP="00D96607">
      <w:pPr>
        <w:pStyle w:val="ListParagraph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:rsidR="006778A3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r w:rsidRPr="00DD3120">
        <w:rPr>
          <w:color w:val="000000"/>
          <w:sz w:val="20"/>
          <w:szCs w:val="20"/>
          <w:shd w:val="clear" w:color="auto" w:fill="FFFFFF"/>
        </w:rPr>
        <w:t>₃</w:t>
      </w:r>
      <w:r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r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r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r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r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r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r w:rsidRPr="00DD3120">
        <w:rPr>
          <w:color w:val="000000"/>
          <w:sz w:val="20"/>
          <w:szCs w:val="20"/>
          <w:shd w:val="clear" w:color="auto" w:fill="FFFFFF"/>
        </w:rPr>
        <w:t>₃</w:t>
      </w:r>
      <w:r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:rsidR="006778A3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6778A3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6778A3" w:rsidP="00FA1C2B">
      <w:pPr>
        <w:rPr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Pr="0068022A">
        <w:rPr>
          <w:color w:val="000000"/>
          <w:sz w:val="16"/>
          <w:szCs w:val="16"/>
          <w:shd w:val="clear" w:color="auto" w:fill="FFFFFF"/>
        </w:rPr>
        <w:t>₄</w:t>
      </w:r>
      <w:r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(aq)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>
        <w:rPr>
          <w:color w:val="000000"/>
          <w:sz w:val="20"/>
          <w:szCs w:val="20"/>
          <w:shd w:val="clear" w:color="auto" w:fill="FFFFFF"/>
        </w:rPr>
        <w:t>₄</w:t>
      </w:r>
      <w:r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:rsidR="006778A3" w:rsidRPr="0068022A" w:rsidRDefault="006778A3" w:rsidP="00FA1C2B">
      <w:pPr>
        <w:rPr>
          <w:i/>
          <w:iCs/>
          <w:color w:val="000000"/>
          <w:sz w:val="24"/>
          <w:szCs w:val="24"/>
        </w:rPr>
      </w:pP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12" o:spid="_x0000_i1028" type="#_x0000_t75" style="width:46.5pt;height:46.5pt;visibility:visible">
            <v:imagedata r:id="rId7" o:title=""/>
          </v:shape>
        </w:pict>
      </w:r>
      <w:r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Aşağıda verilen moleküllerin atomları arasındaki bağın polar mı yoksa apolar mı olduğunu yazınız.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HF……………………Br₂ …………………….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…………………..HCl…………………..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17" o:spid="_x0000_i1029" type="#_x0000_t75" style="width:46.5pt;height:46.5pt;visibility:visible">
            <v:imagedata r:id="rId7" o:title=""/>
          </v:shape>
        </w:pict>
      </w:r>
      <w:r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Pr="00F24254">
        <w:rPr>
          <w:b/>
          <w:bCs/>
          <w:i/>
          <w:iCs/>
          <w:color w:val="000000"/>
          <w:sz w:val="24"/>
          <w:szCs w:val="24"/>
        </w:rPr>
        <w:t>F₂ molekülünde kovalent bağın oluşumunu Lewis Nokta yapısını kullanarak gösteriniz. (  F: 9   )</w:t>
      </w:r>
      <w:r>
        <w:rPr>
          <w:b/>
          <w:bCs/>
          <w:i/>
          <w:iCs/>
          <w:color w:val="000000"/>
          <w:sz w:val="24"/>
          <w:szCs w:val="24"/>
        </w:rPr>
        <w:t>(</w:t>
      </w:r>
      <w:r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Pr="007B023C" w:rsidRDefault="006778A3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13" o:spid="_x0000_i1030" type="#_x0000_t75" style="width:46.5pt;height:46.5pt;visibility:visible">
            <v:imagedata r:id="rId7" o:title=""/>
          </v:shape>
        </w:pict>
      </w:r>
      <w:r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Pr="00DD3120">
        <w:rPr>
          <w:i/>
          <w:iCs/>
          <w:color w:val="000000"/>
          <w:sz w:val="24"/>
          <w:szCs w:val="24"/>
        </w:rPr>
        <w:t xml:space="preserve"> </w:t>
      </w:r>
      <w:r w:rsidRPr="007B023C">
        <w:rPr>
          <w:b/>
          <w:bCs/>
          <w:i/>
          <w:iCs/>
          <w:color w:val="000000"/>
          <w:sz w:val="32"/>
          <w:szCs w:val="32"/>
        </w:rPr>
        <w:t>Al</w:t>
      </w:r>
      <w:r w:rsidRPr="00EA047B">
        <w:rPr>
          <w:i/>
          <w:iCs/>
          <w:color w:val="000000"/>
          <w:sz w:val="28"/>
          <w:szCs w:val="28"/>
        </w:rPr>
        <w:t>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 xml:space="preserve"> ve </w:t>
      </w:r>
      <w:r>
        <w:rPr>
          <w:i/>
          <w:iCs/>
          <w:color w:val="000000"/>
          <w:sz w:val="36"/>
          <w:szCs w:val="36"/>
        </w:rPr>
        <w:t>Cl</w:t>
      </w:r>
      <w:r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 w:rsidRPr="00FE10BC">
        <w:rPr>
          <w:i/>
          <w:iCs/>
          <w:noProof/>
          <w:color w:val="000000"/>
          <w:sz w:val="24"/>
          <w:szCs w:val="24"/>
          <w:lang w:eastAsia="tr-TR"/>
        </w:rPr>
        <w:pict>
          <v:shape id="Resim 15" o:spid="_x0000_i1031" type="#_x0000_t75" style="width:46.5pt;height:46.5pt;visibility:visible">
            <v:imagedata r:id="rId7" o:title=""/>
          </v:shape>
        </w:pict>
      </w:r>
      <w:r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>
        <w:rPr>
          <w:i/>
          <w:iCs/>
          <w:color w:val="000000"/>
          <w:sz w:val="24"/>
          <w:szCs w:val="24"/>
        </w:rPr>
        <w:t>(10puan)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Ar…..Ar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bookmarkStart w:id="0" w:name="_GoBack"/>
      <w:bookmarkEnd w:id="0"/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C2B"/>
    <w:rsid w:val="000A6521"/>
    <w:rsid w:val="000F1C45"/>
    <w:rsid w:val="001626BA"/>
    <w:rsid w:val="00205469"/>
    <w:rsid w:val="0025540B"/>
    <w:rsid w:val="00302AE0"/>
    <w:rsid w:val="0037412D"/>
    <w:rsid w:val="00382D1E"/>
    <w:rsid w:val="003B4C9C"/>
    <w:rsid w:val="00402E2A"/>
    <w:rsid w:val="004E5568"/>
    <w:rsid w:val="00551222"/>
    <w:rsid w:val="005C4399"/>
    <w:rsid w:val="00601E77"/>
    <w:rsid w:val="006778A3"/>
    <w:rsid w:val="0068022A"/>
    <w:rsid w:val="00753CB5"/>
    <w:rsid w:val="007B023C"/>
    <w:rsid w:val="007C40DB"/>
    <w:rsid w:val="00870AB5"/>
    <w:rsid w:val="00874396"/>
    <w:rsid w:val="00941FFA"/>
    <w:rsid w:val="00944E1F"/>
    <w:rsid w:val="009D7840"/>
    <w:rsid w:val="00A71921"/>
    <w:rsid w:val="00A95099"/>
    <w:rsid w:val="00BA475A"/>
    <w:rsid w:val="00BA6F3B"/>
    <w:rsid w:val="00C0105C"/>
    <w:rsid w:val="00C51283"/>
    <w:rsid w:val="00D96607"/>
    <w:rsid w:val="00D97CAD"/>
    <w:rsid w:val="00DD3120"/>
    <w:rsid w:val="00DF7A9E"/>
    <w:rsid w:val="00E26750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39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DD3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249</Words>
  <Characters>1424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Delta</dc:creator>
  <cp:keywords/>
  <dc:description/>
  <cp:lastModifiedBy>edanur</cp:lastModifiedBy>
  <cp:revision>4</cp:revision>
  <dcterms:created xsi:type="dcterms:W3CDTF">2016-03-19T18:32:00Z</dcterms:created>
  <dcterms:modified xsi:type="dcterms:W3CDTF">2016-04-07T19:01:00Z</dcterms:modified>
</cp:coreProperties>
</file>