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88D" w:rsidRPr="00C03024" w:rsidRDefault="00D7288D" w:rsidP="00B21A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7288D" w:rsidRPr="00C03024" w:rsidRDefault="00D7288D" w:rsidP="00B21A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3024">
        <w:rPr>
          <w:rFonts w:ascii="Times New Roman" w:hAnsi="Times New Roman" w:cs="Times New Roman"/>
          <w:b/>
          <w:bCs/>
          <w:sz w:val="24"/>
          <w:szCs w:val="24"/>
        </w:rPr>
        <w:t>ADI SOYADI:………………………………..</w:t>
      </w:r>
    </w:p>
    <w:p w:rsidR="00D7288D" w:rsidRPr="00C03024" w:rsidRDefault="00D7288D" w:rsidP="00B21A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3024">
        <w:rPr>
          <w:rFonts w:ascii="Times New Roman" w:hAnsi="Times New Roman" w:cs="Times New Roman"/>
          <w:b/>
          <w:bCs/>
          <w:sz w:val="24"/>
          <w:szCs w:val="24"/>
        </w:rPr>
        <w:t xml:space="preserve"> NO</w:t>
      </w:r>
      <w:r w:rsidRPr="00C0302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03024">
        <w:rPr>
          <w:rFonts w:ascii="Times New Roman" w:hAnsi="Times New Roman" w:cs="Times New Roman"/>
          <w:b/>
          <w:bCs/>
          <w:sz w:val="24"/>
          <w:szCs w:val="24"/>
        </w:rPr>
        <w:tab/>
        <w:t>:………………………………..</w:t>
      </w:r>
    </w:p>
    <w:p w:rsidR="00D7288D" w:rsidRPr="00C03024" w:rsidRDefault="00D7288D" w:rsidP="00B21A76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03024">
        <w:rPr>
          <w:rFonts w:ascii="Times New Roman" w:hAnsi="Times New Roman" w:cs="Times New Roman"/>
          <w:b/>
          <w:bCs/>
          <w:caps/>
          <w:sz w:val="24"/>
          <w:szCs w:val="24"/>
        </w:rPr>
        <w:t>sube</w:t>
      </w:r>
      <w:r w:rsidRPr="00C03024">
        <w:rPr>
          <w:rFonts w:ascii="Times New Roman" w:hAnsi="Times New Roman" w:cs="Times New Roman"/>
          <w:b/>
          <w:bCs/>
          <w:caps/>
          <w:sz w:val="24"/>
          <w:szCs w:val="24"/>
        </w:rPr>
        <w:tab/>
      </w:r>
      <w:r w:rsidRPr="00C03024">
        <w:rPr>
          <w:rFonts w:ascii="Times New Roman" w:hAnsi="Times New Roman" w:cs="Times New Roman"/>
          <w:b/>
          <w:bCs/>
          <w:caps/>
          <w:sz w:val="24"/>
          <w:szCs w:val="24"/>
        </w:rPr>
        <w:tab/>
        <w:t>:……..</w:t>
      </w:r>
    </w:p>
    <w:p w:rsidR="00D7288D" w:rsidRPr="00C03024" w:rsidRDefault="00D7288D" w:rsidP="00205A28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7288D" w:rsidRPr="00C03024" w:rsidRDefault="00D7288D" w:rsidP="00205A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2015-2016 </w:t>
      </w:r>
      <w:r w:rsidRPr="00C03024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 YEŞİLYURT </w:t>
      </w:r>
      <w:r w:rsidRPr="00C03024">
        <w:rPr>
          <w:rFonts w:ascii="Times New Roman" w:hAnsi="Times New Roman" w:cs="Times New Roman"/>
          <w:b/>
          <w:bCs/>
          <w:caps/>
          <w:sz w:val="24"/>
          <w:szCs w:val="24"/>
        </w:rPr>
        <w:t>Fatma Aliye İMKB Mesleki ve Teknik Anadolu Lisesi</w:t>
      </w:r>
    </w:p>
    <w:p w:rsidR="00D7288D" w:rsidRPr="00C03024" w:rsidRDefault="00D7288D" w:rsidP="00B64C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3024">
        <w:rPr>
          <w:rFonts w:ascii="Times New Roman" w:hAnsi="Times New Roman" w:cs="Times New Roman"/>
          <w:b/>
          <w:bCs/>
          <w:sz w:val="24"/>
          <w:szCs w:val="24"/>
        </w:rPr>
        <w:t>9. SINIFLAR   KİMYA   DERSİ 2.DÖNEM 1.YAZILI SORULARI</w:t>
      </w:r>
    </w:p>
    <w:p w:rsidR="00D7288D" w:rsidRPr="00C03024" w:rsidRDefault="00D7288D" w:rsidP="00143F6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bookmarkStart w:id="0" w:name="_GoBack"/>
      <w:bookmarkEnd w:id="0"/>
      <w:r w:rsidRPr="00C03024">
        <w:rPr>
          <w:rFonts w:ascii="Times New Roman" w:hAnsi="Times New Roman" w:cs="Times New Roman"/>
          <w:b/>
          <w:bCs/>
          <w:sz w:val="24"/>
          <w:szCs w:val="24"/>
        </w:rPr>
        <w:t xml:space="preserve"> GRUBU</w:t>
      </w:r>
    </w:p>
    <w:p w:rsidR="00D7288D" w:rsidRPr="00C03024" w:rsidRDefault="00D7288D" w:rsidP="00143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3024">
        <w:rPr>
          <w:rFonts w:ascii="Times New Roman" w:hAnsi="Times New Roman" w:cs="Times New Roman"/>
          <w:b/>
          <w:bCs/>
          <w:sz w:val="24"/>
          <w:szCs w:val="24"/>
        </w:rPr>
        <w:t>SORULAR</w:t>
      </w:r>
    </w:p>
    <w:p w:rsidR="00D7288D" w:rsidRPr="00C03024" w:rsidRDefault="00D7288D" w:rsidP="00EF17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3024">
        <w:rPr>
          <w:rFonts w:ascii="Times New Roman" w:hAnsi="Times New Roman" w:cs="Times New Roman"/>
          <w:b/>
          <w:bCs/>
          <w:sz w:val="24"/>
          <w:szCs w:val="24"/>
        </w:rPr>
        <w:t>A. Aşağıdaki boşluklara uygun kelimeleri yazınız? (25 Puan )</w:t>
      </w:r>
    </w:p>
    <w:p w:rsidR="00D7288D" w:rsidRPr="00C639DB" w:rsidRDefault="00D7288D" w:rsidP="00B64C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1.9pt;margin-top:8.95pt;width:458.25pt;height:27pt;z-index:251658240;visibility:visible" filled="f">
            <v:shadow on="t" color="black" opacity="24903f" origin=",.5" offset="0,.55556mm"/>
            <v:path arrowok="t"/>
            <v:textbox>
              <w:txbxContent>
                <w:p w:rsidR="00D7288D" w:rsidRPr="00E61175" w:rsidRDefault="00D7288D" w:rsidP="00B64C0E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  <w:r w:rsidRPr="00C03024">
                    <w:rPr>
                      <w:b/>
                      <w:bCs/>
                    </w:rPr>
                    <w:t>a polar, asit, kristal, alış-verişi, kimyasal</w:t>
                  </w:r>
                </w:p>
              </w:txbxContent>
            </v:textbox>
          </v:shape>
        </w:pict>
      </w:r>
    </w:p>
    <w:p w:rsidR="00D7288D" w:rsidRPr="00C639DB" w:rsidRDefault="00D7288D" w:rsidP="00B64C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288D" w:rsidRPr="00C639DB" w:rsidRDefault="00D7288D" w:rsidP="00B64C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288D" w:rsidRPr="00C639DB" w:rsidRDefault="00D7288D" w:rsidP="00B856F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>H</w:t>
      </w:r>
      <w:r w:rsidRPr="00C639D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639DB">
        <w:rPr>
          <w:rFonts w:ascii="Times New Roman" w:hAnsi="Times New Roman" w:cs="Times New Roman"/>
          <w:sz w:val="24"/>
          <w:szCs w:val="24"/>
        </w:rPr>
        <w:t xml:space="preserve"> de …………………………kovalent bağ vardır.</w:t>
      </w:r>
    </w:p>
    <w:p w:rsidR="00D7288D" w:rsidRPr="00C639DB" w:rsidRDefault="00D7288D" w:rsidP="00B856F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>İyonik bağlı bileşiklerde elekron………………………………………vardır.</w:t>
      </w:r>
    </w:p>
    <w:p w:rsidR="00D7288D" w:rsidRPr="00C639DB" w:rsidRDefault="00D7288D" w:rsidP="00B856F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>Suya 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+  </w:t>
      </w:r>
      <w:r>
        <w:rPr>
          <w:rFonts w:ascii="Times New Roman" w:hAnsi="Times New Roman" w:cs="Times New Roman"/>
          <w:sz w:val="24"/>
          <w:szCs w:val="24"/>
        </w:rPr>
        <w:t xml:space="preserve"> iyonu veren </w:t>
      </w:r>
      <w:r w:rsidRPr="00C639DB">
        <w:rPr>
          <w:rFonts w:ascii="Times New Roman" w:hAnsi="Times New Roman" w:cs="Times New Roman"/>
          <w:sz w:val="24"/>
          <w:szCs w:val="24"/>
        </w:rPr>
        <w:t>maddelere …………………………..denir</w:t>
      </w:r>
    </w:p>
    <w:p w:rsidR="00D7288D" w:rsidRPr="00C639DB" w:rsidRDefault="00D7288D" w:rsidP="00B856F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>Pozitif yüklü iyonlara ………………………………denir.</w:t>
      </w:r>
    </w:p>
    <w:p w:rsidR="00D7288D" w:rsidRPr="00C639DB" w:rsidRDefault="00D7288D" w:rsidP="00B856F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>Maddenin türleri arasında herhangi bir değişim oluyorsa bu tür değişimlere ……………...değişim adı verilir.</w:t>
      </w:r>
    </w:p>
    <w:p w:rsidR="00D7288D" w:rsidRPr="00C03024" w:rsidRDefault="00D7288D" w:rsidP="004B13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3024">
        <w:rPr>
          <w:rFonts w:ascii="Times New Roman" w:hAnsi="Times New Roman" w:cs="Times New Roman"/>
          <w:b/>
          <w:bCs/>
          <w:sz w:val="24"/>
          <w:szCs w:val="24"/>
        </w:rPr>
        <w:t>B. Aşağıdaki sorularda boşluklara doğru (D) / yanlış (Y) yazınız? (25 Puan)</w:t>
      </w:r>
    </w:p>
    <w:p w:rsidR="00D7288D" w:rsidRPr="00C639DB" w:rsidRDefault="00D7288D" w:rsidP="004B13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C639DB">
        <w:rPr>
          <w:rFonts w:ascii="Times New Roman" w:hAnsi="Times New Roman" w:cs="Times New Roman"/>
          <w:sz w:val="24"/>
          <w:szCs w:val="24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Fiziksel ve kimyasal değişimlerde toplam kütle, atom cinsi ve sayısı korunur.</w:t>
      </w:r>
    </w:p>
    <w:p w:rsidR="00D7288D" w:rsidRPr="00C03024" w:rsidRDefault="00D7288D" w:rsidP="001A252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03024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C03024">
        <w:rPr>
          <w:rFonts w:ascii="Times New Roman" w:hAnsi="Times New Roman" w:cs="Times New Roman"/>
          <w:sz w:val="24"/>
          <w:szCs w:val="24"/>
        </w:rPr>
        <w:tab/>
        <w:t>Bağ enerjisi 40 kj/mol den büyük ise bu etkileşim güçlü etkileşimdir.</w:t>
      </w:r>
    </w:p>
    <w:p w:rsidR="00D7288D" w:rsidRPr="00C639DB" w:rsidRDefault="00D7288D" w:rsidP="001641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C639DB">
        <w:rPr>
          <w:rFonts w:ascii="Times New Roman" w:hAnsi="Times New Roman" w:cs="Times New Roman"/>
          <w:sz w:val="24"/>
          <w:szCs w:val="24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pH&gt; 7 ise asit çözeltisi, pH&lt; 7 ise baz çözeltisidir.</w:t>
      </w:r>
    </w:p>
    <w:p w:rsidR="00D7288D" w:rsidRPr="00C639DB" w:rsidRDefault="00D7288D" w:rsidP="001641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 xml:space="preserve">   (D),(Y)</w:t>
      </w:r>
      <w:r w:rsidRPr="00C639DB">
        <w:rPr>
          <w:rFonts w:ascii="Times New Roman" w:hAnsi="Times New Roman" w:cs="Times New Roman"/>
          <w:sz w:val="24"/>
          <w:szCs w:val="24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Yapısında C, H ve O bulunduran maddeler yandığında CO</w:t>
      </w:r>
      <w:r w:rsidRPr="00C639D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 xml:space="preserve"> ve H</w:t>
      </w:r>
      <w:r w:rsidRPr="00C639D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O oluşturur.</w:t>
      </w:r>
    </w:p>
    <w:p w:rsidR="00D7288D" w:rsidRPr="00C639DB" w:rsidRDefault="00D7288D" w:rsidP="0021293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 xml:space="preserve">   (D),(Y)</w:t>
      </w:r>
      <w:r w:rsidRPr="00C639DB">
        <w:rPr>
          <w:rFonts w:ascii="Times New Roman" w:hAnsi="Times New Roman" w:cs="Times New Roman"/>
          <w:sz w:val="24"/>
          <w:szCs w:val="24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Suyun kaynaması kimyasal bir değişimdir</w:t>
      </w:r>
    </w:p>
    <w:p w:rsidR="00D7288D" w:rsidRPr="00C03024" w:rsidRDefault="00D7288D" w:rsidP="001641E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3024">
        <w:rPr>
          <w:rFonts w:ascii="Times New Roman" w:hAnsi="Times New Roman" w:cs="Times New Roman"/>
          <w:b/>
          <w:bCs/>
          <w:sz w:val="24"/>
          <w:szCs w:val="24"/>
        </w:rPr>
        <w:t>C. Aşağıdakibileşikleri adlandırınız?(10puan)</w:t>
      </w:r>
    </w:p>
    <w:p w:rsidR="00D7288D" w:rsidRPr="00C639DB" w:rsidRDefault="00D7288D" w:rsidP="0021293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>MgO</w:t>
      </w:r>
      <w:r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:rsidR="00D7288D" w:rsidRPr="00C639DB" w:rsidRDefault="00D7288D" w:rsidP="0021293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>HCl</w:t>
      </w:r>
      <w:r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:rsidR="00D7288D" w:rsidRPr="00C03024" w:rsidRDefault="00D7288D" w:rsidP="001F052C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D7288D" w:rsidRPr="00C03024" w:rsidRDefault="00D7288D" w:rsidP="001F052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3024">
        <w:rPr>
          <w:rFonts w:ascii="Times New Roman" w:hAnsi="Times New Roman" w:cs="Times New Roman"/>
          <w:b/>
          <w:bCs/>
          <w:sz w:val="24"/>
          <w:szCs w:val="24"/>
        </w:rPr>
        <w:t>D. Aşağıdaki bileşiği en küçük katsayılar ile denkleştiriniz? (10 puan)</w:t>
      </w:r>
    </w:p>
    <w:p w:rsidR="00D7288D" w:rsidRDefault="00D7288D" w:rsidP="001F052C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7" type="#_x0000_t32" style="position:absolute;margin-left:77.25pt;margin-top:7.65pt;width:39pt;height:.75pt;flip:y;z-index:251659264;visibility:visible" strokecolor="#4579b8">
            <v:stroke endarrow="open"/>
          </v:shape>
        </w:pict>
      </w:r>
      <w:r w:rsidRPr="00C639DB">
        <w:rPr>
          <w:rFonts w:ascii="Times New Roman" w:hAnsi="Times New Roman" w:cs="Times New Roman"/>
          <w:sz w:val="24"/>
          <w:szCs w:val="24"/>
        </w:rPr>
        <w:t>C</w:t>
      </w:r>
      <w:r w:rsidRPr="00C0302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639DB">
        <w:rPr>
          <w:rFonts w:ascii="Times New Roman" w:hAnsi="Times New Roman" w:cs="Times New Roman"/>
          <w:sz w:val="24"/>
          <w:szCs w:val="24"/>
        </w:rPr>
        <w:t>H</w:t>
      </w:r>
      <w:r w:rsidRPr="00C639DB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   +    </w:t>
      </w:r>
      <w:r w:rsidRPr="00C639DB">
        <w:rPr>
          <w:rFonts w:ascii="Times New Roman" w:hAnsi="Times New Roman" w:cs="Times New Roman"/>
          <w:sz w:val="24"/>
          <w:szCs w:val="24"/>
        </w:rPr>
        <w:t>O</w:t>
      </w:r>
      <w:r w:rsidRPr="00C639D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639DB">
        <w:rPr>
          <w:rFonts w:ascii="Times New Roman" w:hAnsi="Times New Roman" w:cs="Times New Roman"/>
          <w:sz w:val="24"/>
          <w:szCs w:val="24"/>
        </w:rPr>
        <w:tab/>
        <w:t xml:space="preserve">       CO</w:t>
      </w:r>
      <w:r w:rsidRPr="00C639D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639DB">
        <w:rPr>
          <w:rFonts w:ascii="Times New Roman" w:hAnsi="Times New Roman" w:cs="Times New Roman"/>
          <w:sz w:val="24"/>
          <w:szCs w:val="24"/>
        </w:rPr>
        <w:t xml:space="preserve">  +    H</w:t>
      </w:r>
      <w:r w:rsidRPr="00C639D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639DB">
        <w:rPr>
          <w:rFonts w:ascii="Times New Roman" w:hAnsi="Times New Roman" w:cs="Times New Roman"/>
          <w:sz w:val="24"/>
          <w:szCs w:val="24"/>
        </w:rPr>
        <w:t>O</w:t>
      </w:r>
    </w:p>
    <w:p w:rsidR="00D7288D" w:rsidRPr="00C03024" w:rsidRDefault="00D7288D" w:rsidP="00C0302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C03024">
        <w:rPr>
          <w:rFonts w:ascii="Times New Roman" w:hAnsi="Times New Roman" w:cs="Times New Roman"/>
          <w:b/>
          <w:bCs/>
          <w:sz w:val="24"/>
          <w:szCs w:val="24"/>
        </w:rPr>
        <w:t xml:space="preserve">. Aşağıdaki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çoktan seçmeli soruları cevaplayınız? (Her soru 5 </w:t>
      </w:r>
      <w:r w:rsidRPr="00C03024">
        <w:rPr>
          <w:rFonts w:ascii="Times New Roman" w:hAnsi="Times New Roman" w:cs="Times New Roman"/>
          <w:b/>
          <w:bCs/>
          <w:sz w:val="24"/>
          <w:szCs w:val="24"/>
        </w:rPr>
        <w:t>puan</w:t>
      </w:r>
      <w:r>
        <w:rPr>
          <w:rFonts w:ascii="Times New Roman" w:hAnsi="Times New Roman" w:cs="Times New Roman"/>
          <w:b/>
          <w:bCs/>
          <w:sz w:val="24"/>
          <w:szCs w:val="24"/>
        </w:rPr>
        <w:t>(30)</w:t>
      </w:r>
      <w:r w:rsidRPr="00C0302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7288D" w:rsidRPr="00C639DB" w:rsidRDefault="00D7288D" w:rsidP="00D46BA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u w:val="single"/>
        </w:rPr>
        <w:t xml:space="preserve">Soru:1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Kimyasal türler ve etkileşimleri ile ilgili;</w:t>
      </w:r>
    </w:p>
    <w:p w:rsidR="00D7288D" w:rsidRPr="00C639DB" w:rsidRDefault="00D7288D" w:rsidP="00D46BA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I. Kararlı yapıya ulaşmak için birbiri ile ya da başka kimyasal türlerle güçlü veya zayıf etkileşim</w:t>
      </w:r>
    </w:p>
    <w:p w:rsidR="00D7288D" w:rsidRPr="00C639DB" w:rsidRDefault="00D7288D" w:rsidP="00D46BA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oluştururlar.</w:t>
      </w:r>
    </w:p>
    <w:p w:rsidR="00D7288D" w:rsidRPr="00C639DB" w:rsidRDefault="00D7288D" w:rsidP="00D46BA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II. Kimyasal türler arasındaki güçlü etkileşimler kimyasal bağ kabul edilir.</w:t>
      </w:r>
    </w:p>
    <w:p w:rsidR="00D7288D" w:rsidRPr="00C639DB" w:rsidRDefault="00D7288D" w:rsidP="00D46BA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III. Zayıf etkileşimler oluştuğunda ya da koptuğunda maddenin kimlik özelliği değişmez.</w:t>
      </w:r>
    </w:p>
    <w:p w:rsidR="00D7288D" w:rsidRPr="00C639DB" w:rsidRDefault="00D7288D" w:rsidP="00D46BA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yargılarından hangileri yanlıştır?</w:t>
      </w:r>
    </w:p>
    <w:p w:rsidR="00D7288D" w:rsidRDefault="00D7288D" w:rsidP="00D46BA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A) 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 xml:space="preserve">Yalnız I </w:t>
      </w: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 xml:space="preserve">B) Yalnız II </w:t>
      </w: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 xml:space="preserve">C) Yalnız III  </w:t>
      </w: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 xml:space="preserve">D) I ve II </w:t>
      </w: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E) I, II ve III</w:t>
      </w:r>
    </w:p>
    <w:p w:rsidR="00D7288D" w:rsidRDefault="00D7288D" w:rsidP="001641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288D" w:rsidRPr="00C639DB" w:rsidRDefault="00D7288D" w:rsidP="001641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288D" w:rsidRPr="00C639DB" w:rsidRDefault="00D7288D" w:rsidP="00D46B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u w:val="single"/>
        </w:rPr>
        <w:t>Soru :2</w:t>
      </w:r>
      <w:r w:rsidRPr="00C639DB">
        <w:rPr>
          <w:rFonts w:ascii="Times New Roman" w:hAnsi="Times New Roman" w:cs="Times New Roman"/>
          <w:sz w:val="24"/>
          <w:szCs w:val="24"/>
        </w:rPr>
        <w:t xml:space="preserve">.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I. Metalik bağ</w:t>
      </w:r>
    </w:p>
    <w:p w:rsidR="00D7288D" w:rsidRPr="00C639DB" w:rsidRDefault="00D7288D" w:rsidP="00C639D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II. van der Waals etkileşimi</w:t>
      </w:r>
    </w:p>
    <w:p w:rsidR="00D7288D" w:rsidRPr="00C639DB" w:rsidRDefault="00D7288D" w:rsidP="00D46BAC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III. Hidrojen bağı</w:t>
      </w:r>
    </w:p>
    <w:p w:rsidR="00D7288D" w:rsidRPr="00C639DB" w:rsidRDefault="00D7288D" w:rsidP="00D46B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Yukarıdakilerden hangileri zayıf etkileşim türüdür?</w:t>
      </w:r>
    </w:p>
    <w:p w:rsidR="00D7288D" w:rsidRPr="00C639DB" w:rsidRDefault="00D7288D" w:rsidP="00D46B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A) Yalnız I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 B) Yalnız II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   C) Yalnız III 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D) I ve II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>E) II ve III</w:t>
      </w:r>
    </w:p>
    <w:p w:rsidR="00D7288D" w:rsidRPr="00C639DB" w:rsidRDefault="00D7288D" w:rsidP="00EF17A4">
      <w:pPr>
        <w:rPr>
          <w:rFonts w:ascii="Times New Roman" w:hAnsi="Times New Roman" w:cs="Times New Roman"/>
          <w:sz w:val="24"/>
          <w:szCs w:val="24"/>
        </w:rPr>
      </w:pPr>
    </w:p>
    <w:p w:rsidR="00D7288D" w:rsidRPr="00C639DB" w:rsidRDefault="00D7288D" w:rsidP="004E6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u w:val="single"/>
        </w:rPr>
        <w:t xml:space="preserve">Soru.3.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Aşağıdakilerden hangisi kimyasal değişime bir örnektir?</w:t>
      </w:r>
    </w:p>
    <w:p w:rsidR="00D7288D" w:rsidRPr="00C639DB" w:rsidRDefault="00D7288D" w:rsidP="004E6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A) Kömürün toz hâline getirilmesi</w:t>
      </w:r>
    </w:p>
    <w:p w:rsidR="00D7288D" w:rsidRPr="00C639DB" w:rsidRDefault="00D7288D" w:rsidP="004E6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B) Kömürün küle dönüştürülmesi</w:t>
      </w:r>
    </w:p>
    <w:p w:rsidR="00D7288D" w:rsidRPr="00C639DB" w:rsidRDefault="00D7288D" w:rsidP="004E6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C) Camın kırılarak parçalanması</w:t>
      </w:r>
    </w:p>
    <w:p w:rsidR="00D7288D" w:rsidRPr="00C639DB" w:rsidRDefault="00D7288D" w:rsidP="004E6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D) Camın elmasla kesilmesi</w:t>
      </w:r>
    </w:p>
    <w:p w:rsidR="00D7288D" w:rsidRPr="00C639DB" w:rsidRDefault="00D7288D" w:rsidP="004E6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E) Odunun talaş hâline getirilmesi</w:t>
      </w:r>
    </w:p>
    <w:p w:rsidR="00D7288D" w:rsidRPr="00C639DB" w:rsidRDefault="00D7288D" w:rsidP="004E6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88D" w:rsidRPr="00C639DB" w:rsidRDefault="00D7288D" w:rsidP="004E6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u w:val="single"/>
        </w:rPr>
        <w:t>Soru:4.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Kimyasal tepkimelerde;</w:t>
      </w:r>
    </w:p>
    <w:p w:rsidR="00D7288D" w:rsidRPr="00C639DB" w:rsidRDefault="00D7288D" w:rsidP="005B050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I. Çekirdek parçalanması</w:t>
      </w:r>
    </w:p>
    <w:p w:rsidR="00D7288D" w:rsidRPr="00C639DB" w:rsidRDefault="00D7288D" w:rsidP="005B050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II. Elektron alınıp verilmesi</w:t>
      </w:r>
    </w:p>
    <w:p w:rsidR="00D7288D" w:rsidRPr="00C639DB" w:rsidRDefault="00D7288D" w:rsidP="005B050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III. Elektronların ortak kullanılması</w:t>
      </w:r>
    </w:p>
    <w:p w:rsidR="00D7288D" w:rsidRPr="00C639DB" w:rsidRDefault="00D7288D" w:rsidP="004E6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olaylarından hangileri gerçekleşebilir?</w:t>
      </w:r>
    </w:p>
    <w:p w:rsidR="00D7288D" w:rsidRPr="00C639DB" w:rsidRDefault="00D7288D" w:rsidP="004E6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A) Yalnız I    B) Yalnız II     C) Yalnız III      D) II ve III     E) I, II ve III</w:t>
      </w:r>
    </w:p>
    <w:p w:rsidR="00D7288D" w:rsidRPr="00C639DB" w:rsidRDefault="00D7288D" w:rsidP="004E6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7288D" w:rsidRPr="00C639DB" w:rsidRDefault="00D7288D" w:rsidP="005F6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u w:val="single"/>
        </w:rPr>
        <w:t>Soru:5.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Havadaki yanma ürünleri CO</w:t>
      </w:r>
      <w:r w:rsidRPr="005B0501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, SO</w:t>
      </w:r>
      <w:r w:rsidRPr="005B0501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, NO2 ve H</w:t>
      </w:r>
      <w:r w:rsidRPr="005B0501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O olan bir katı maddenin</w:t>
      </w:r>
    </w:p>
    <w:p w:rsidR="00D7288D" w:rsidRPr="00C639DB" w:rsidRDefault="00D7288D" w:rsidP="005F6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bileşiminde aşağıdaki elementlerden hangisinin bulunduğukesin değildir?</w:t>
      </w:r>
    </w:p>
    <w:p w:rsidR="00D7288D" w:rsidRPr="00C639DB" w:rsidRDefault="00D7288D" w:rsidP="005F6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 xml:space="preserve">A) Karbon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B) Oksijen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C) Azot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D) Kükürt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>E) Hidrojen</w:t>
      </w:r>
    </w:p>
    <w:p w:rsidR="00D7288D" w:rsidRDefault="00D7288D" w:rsidP="005F6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7288D" w:rsidRPr="00C639DB" w:rsidRDefault="00D7288D" w:rsidP="005F6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u w:val="single"/>
        </w:rPr>
        <w:t>Soru:6.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X</w:t>
      </w:r>
      <w:r w:rsidRPr="00C639D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>Y : Kovalent bileşik</w:t>
      </w:r>
    </w:p>
    <w:p w:rsidR="00D7288D" w:rsidRPr="00C639DB" w:rsidRDefault="00D7288D" w:rsidP="005F6172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ZX : İyonik bileşik</w:t>
      </w:r>
    </w:p>
    <w:p w:rsidR="00D7288D" w:rsidRPr="00C639DB" w:rsidRDefault="00D7288D" w:rsidP="005F6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>Yukarıda verilen bileşikleri oluşturan elementlerile ilgili aşağıdakilerden hangisi doğrudur?</w:t>
      </w:r>
    </w:p>
    <w:p w:rsidR="00D7288D" w:rsidRPr="00C639DB" w:rsidRDefault="00D7288D" w:rsidP="005F6172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u w:val="single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u w:val="single"/>
          <w:lang w:eastAsia="en-US"/>
        </w:rPr>
        <w:t>X</w:t>
      </w:r>
      <w:r w:rsidRPr="00C639DB">
        <w:rPr>
          <w:rFonts w:ascii="Times New Roman" w:hAnsi="Times New Roman" w:cs="Times New Roman"/>
          <w:sz w:val="24"/>
          <w:szCs w:val="24"/>
          <w:u w:val="single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Y </w:t>
      </w:r>
      <w:r w:rsidRPr="00C639DB">
        <w:rPr>
          <w:rFonts w:ascii="Times New Roman" w:hAnsi="Times New Roman" w:cs="Times New Roman"/>
          <w:sz w:val="24"/>
          <w:szCs w:val="24"/>
          <w:u w:val="single"/>
          <w:lang w:eastAsia="en-US"/>
        </w:rPr>
        <w:tab/>
        <w:t>Z</w:t>
      </w:r>
      <w:r w:rsidRPr="00C639DB">
        <w:rPr>
          <w:rFonts w:ascii="Times New Roman" w:hAnsi="Times New Roman" w:cs="Times New Roman"/>
          <w:sz w:val="24"/>
          <w:szCs w:val="24"/>
          <w:u w:val="single"/>
          <w:lang w:eastAsia="en-US"/>
        </w:rPr>
        <w:tab/>
      </w:r>
    </w:p>
    <w:p w:rsidR="00D7288D" w:rsidRPr="00C639DB" w:rsidRDefault="00D7288D" w:rsidP="005F6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 xml:space="preserve">A)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ametal </w:t>
      </w: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>ametal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>ametal</w:t>
      </w:r>
    </w:p>
    <w:p w:rsidR="00D7288D" w:rsidRPr="00C639DB" w:rsidRDefault="00D7288D" w:rsidP="005F6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 xml:space="preserve">B)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>metal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 ametal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>metal</w:t>
      </w:r>
    </w:p>
    <w:p w:rsidR="00D7288D" w:rsidRPr="00C639DB" w:rsidRDefault="00D7288D" w:rsidP="005F6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 xml:space="preserve">C)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>ametal</w:t>
      </w: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metal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>metal</w:t>
      </w:r>
    </w:p>
    <w:p w:rsidR="00D7288D" w:rsidRPr="00C639DB" w:rsidRDefault="00D7288D" w:rsidP="005F6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 xml:space="preserve">D)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>ametal</w:t>
      </w: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ametal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>metal</w:t>
      </w:r>
    </w:p>
    <w:p w:rsidR="00D7288D" w:rsidRPr="00C639DB" w:rsidRDefault="00D7288D" w:rsidP="005F6172">
      <w:pPr>
        <w:jc w:val="both"/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  <w:lang w:eastAsia="en-US"/>
        </w:rPr>
        <w:t xml:space="preserve">E)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metal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ametal </w:t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639DB">
        <w:rPr>
          <w:rFonts w:ascii="Times New Roman" w:hAnsi="Times New Roman" w:cs="Times New Roman"/>
          <w:sz w:val="24"/>
          <w:szCs w:val="24"/>
          <w:lang w:eastAsia="en-US"/>
        </w:rPr>
        <w:tab/>
        <w:t>ametal</w:t>
      </w:r>
    </w:p>
    <w:p w:rsidR="00D7288D" w:rsidRPr="00C639DB" w:rsidRDefault="00D7288D" w:rsidP="004B1302">
      <w:pPr>
        <w:jc w:val="both"/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>Başarılar</w:t>
      </w:r>
    </w:p>
    <w:p w:rsidR="00D7288D" w:rsidRPr="00C639DB" w:rsidRDefault="00D7288D" w:rsidP="00C03024">
      <w:pPr>
        <w:jc w:val="both"/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 xml:space="preserve">Süre: 40 dakika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639DB">
        <w:rPr>
          <w:rFonts w:ascii="Times New Roman" w:hAnsi="Times New Roman" w:cs="Times New Roman"/>
          <w:sz w:val="24"/>
          <w:szCs w:val="24"/>
        </w:rPr>
        <w:t>Hüseyin KARCİ</w:t>
      </w:r>
      <w:r w:rsidRPr="00C639DB">
        <w:rPr>
          <w:rFonts w:ascii="Times New Roman" w:hAnsi="Times New Roman" w:cs="Times New Roman"/>
          <w:sz w:val="24"/>
          <w:szCs w:val="24"/>
        </w:rPr>
        <w:tab/>
      </w:r>
      <w:r w:rsidRPr="00C639DB">
        <w:rPr>
          <w:rFonts w:ascii="Times New Roman" w:hAnsi="Times New Roman" w:cs="Times New Roman"/>
          <w:sz w:val="24"/>
          <w:szCs w:val="24"/>
        </w:rPr>
        <w:tab/>
      </w:r>
      <w:r w:rsidRPr="00C639DB">
        <w:rPr>
          <w:rFonts w:ascii="Times New Roman" w:hAnsi="Times New Roman" w:cs="Times New Roman"/>
          <w:sz w:val="24"/>
          <w:szCs w:val="24"/>
        </w:rPr>
        <w:tab/>
      </w:r>
    </w:p>
    <w:p w:rsidR="00D7288D" w:rsidRDefault="00D7288D" w:rsidP="009640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39DB">
        <w:rPr>
          <w:rFonts w:ascii="Times New Roman" w:hAnsi="Times New Roman" w:cs="Times New Roman"/>
          <w:sz w:val="24"/>
          <w:szCs w:val="24"/>
        </w:rPr>
        <w:tab/>
      </w:r>
      <w:r w:rsidRPr="00C639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639DB">
        <w:rPr>
          <w:rFonts w:ascii="Times New Roman" w:hAnsi="Times New Roman" w:cs="Times New Roman"/>
          <w:sz w:val="24"/>
          <w:szCs w:val="24"/>
        </w:rPr>
        <w:t>Kimya Öğrt.</w:t>
      </w:r>
      <w:r w:rsidRPr="00C639DB">
        <w:rPr>
          <w:rFonts w:ascii="Times New Roman" w:hAnsi="Times New Roman" w:cs="Times New Roman"/>
          <w:sz w:val="24"/>
          <w:szCs w:val="24"/>
        </w:rPr>
        <w:tab/>
      </w:r>
    </w:p>
    <w:p w:rsidR="00D7288D" w:rsidRPr="00C639DB" w:rsidRDefault="00D7288D" w:rsidP="00964010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32193F"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9DB">
        <w:rPr>
          <w:rFonts w:ascii="Times New Roman" w:hAnsi="Times New Roman" w:cs="Times New Roman"/>
          <w:sz w:val="24"/>
          <w:szCs w:val="24"/>
        </w:rPr>
        <w:tab/>
      </w:r>
      <w:r w:rsidRPr="00C639DB">
        <w:rPr>
          <w:rFonts w:ascii="Times New Roman" w:hAnsi="Times New Roman" w:cs="Times New Roman"/>
          <w:sz w:val="24"/>
          <w:szCs w:val="24"/>
        </w:rPr>
        <w:tab/>
      </w:r>
      <w:r w:rsidRPr="00C639DB">
        <w:rPr>
          <w:rFonts w:ascii="Times New Roman" w:hAnsi="Times New Roman" w:cs="Times New Roman"/>
          <w:sz w:val="24"/>
          <w:szCs w:val="24"/>
        </w:rPr>
        <w:tab/>
      </w:r>
    </w:p>
    <w:sectPr w:rsidR="00D7288D" w:rsidRPr="00C639DB" w:rsidSect="00205A28">
      <w:pgSz w:w="11906" w:h="16838"/>
      <w:pgMar w:top="1417" w:right="1080" w:bottom="141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073A9"/>
    <w:multiLevelType w:val="hybridMultilevel"/>
    <w:tmpl w:val="E572DB3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386D1A"/>
    <w:multiLevelType w:val="hybridMultilevel"/>
    <w:tmpl w:val="845401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A12DB"/>
    <w:multiLevelType w:val="hybridMultilevel"/>
    <w:tmpl w:val="3558D786"/>
    <w:lvl w:ilvl="0" w:tplc="602861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9F131B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33754"/>
    <w:multiLevelType w:val="hybridMultilevel"/>
    <w:tmpl w:val="7D163F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591DAB"/>
    <w:multiLevelType w:val="hybridMultilevel"/>
    <w:tmpl w:val="9294D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156329"/>
    <w:multiLevelType w:val="hybridMultilevel"/>
    <w:tmpl w:val="9AC05DB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95D"/>
    <w:rsid w:val="0001640F"/>
    <w:rsid w:val="00043AC3"/>
    <w:rsid w:val="000B5917"/>
    <w:rsid w:val="00100122"/>
    <w:rsid w:val="00143F60"/>
    <w:rsid w:val="001641E8"/>
    <w:rsid w:val="001A2524"/>
    <w:rsid w:val="001D7F1F"/>
    <w:rsid w:val="001F052C"/>
    <w:rsid w:val="00205A28"/>
    <w:rsid w:val="00212935"/>
    <w:rsid w:val="0027138E"/>
    <w:rsid w:val="002D6FE5"/>
    <w:rsid w:val="002E11AC"/>
    <w:rsid w:val="0032193F"/>
    <w:rsid w:val="003952AD"/>
    <w:rsid w:val="0046322C"/>
    <w:rsid w:val="004B1302"/>
    <w:rsid w:val="004E64EF"/>
    <w:rsid w:val="005B0501"/>
    <w:rsid w:val="005F6172"/>
    <w:rsid w:val="006E311F"/>
    <w:rsid w:val="00834430"/>
    <w:rsid w:val="00964010"/>
    <w:rsid w:val="00987916"/>
    <w:rsid w:val="00A11ECE"/>
    <w:rsid w:val="00B21A76"/>
    <w:rsid w:val="00B61674"/>
    <w:rsid w:val="00B64C0E"/>
    <w:rsid w:val="00B856F9"/>
    <w:rsid w:val="00BC195D"/>
    <w:rsid w:val="00C03024"/>
    <w:rsid w:val="00C639DB"/>
    <w:rsid w:val="00D46BAC"/>
    <w:rsid w:val="00D7288D"/>
    <w:rsid w:val="00E21504"/>
    <w:rsid w:val="00E61175"/>
    <w:rsid w:val="00E859FD"/>
    <w:rsid w:val="00E97162"/>
    <w:rsid w:val="00EF17A4"/>
    <w:rsid w:val="00F4708F"/>
    <w:rsid w:val="00F506BF"/>
    <w:rsid w:val="00F77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302"/>
    <w:pPr>
      <w:spacing w:after="200" w:line="276" w:lineRule="auto"/>
    </w:pPr>
    <w:rPr>
      <w:rFonts w:eastAsia="Times New Roman" w:cs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641E8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1641E8"/>
    <w:rPr>
      <w:rFonts w:ascii="Arial" w:hAnsi="Arial" w:cs="Arial"/>
      <w:b/>
      <w:bCs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B64C0E"/>
    <w:pPr>
      <w:ind w:left="720"/>
    </w:pPr>
  </w:style>
  <w:style w:type="paragraph" w:styleId="NoSpacing">
    <w:name w:val="No Spacing"/>
    <w:uiPriority w:val="99"/>
    <w:qFormat/>
    <w:rsid w:val="001641E8"/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F775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73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7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3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3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73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731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73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3</Pages>
  <Words>451</Words>
  <Characters>2575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B_CHEMIST</dc:creator>
  <cp:keywords/>
  <dc:description/>
  <cp:lastModifiedBy>edanur</cp:lastModifiedBy>
  <cp:revision>6</cp:revision>
  <cp:lastPrinted>2015-04-30T11:10:00Z</cp:lastPrinted>
  <dcterms:created xsi:type="dcterms:W3CDTF">2015-04-30T11:11:00Z</dcterms:created>
  <dcterms:modified xsi:type="dcterms:W3CDTF">2016-03-06T12:16:00Z</dcterms:modified>
</cp:coreProperties>
</file>