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0974B0" w:rsidRPr="00EB610F" w:rsidTr="00EB610F">
        <w:tc>
          <w:tcPr>
            <w:tcW w:w="4606" w:type="dxa"/>
          </w:tcPr>
          <w:p w:rsidR="000974B0" w:rsidRPr="00EB610F" w:rsidRDefault="000974B0" w:rsidP="00EB610F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3.65pt;margin-top:6.4pt;width:15pt;height:0;z-index:251658240" o:connectortype="straight">
                  <v:stroke endarrow="block"/>
                </v:shape>
              </w:pict>
            </w:r>
            <w:r w:rsidRPr="00EB610F">
              <w:rPr>
                <w:b/>
              </w:rPr>
              <w:t xml:space="preserve">  1.   X   +  Y         Z  +  T</w:t>
            </w:r>
          </w:p>
          <w:p w:rsidR="000974B0" w:rsidRPr="00EB610F" w:rsidRDefault="000974B0" w:rsidP="00EB610F">
            <w:pPr>
              <w:spacing w:after="0" w:line="240" w:lineRule="auto"/>
              <w:rPr>
                <w:b/>
              </w:rPr>
            </w:pPr>
            <w:r w:rsidRPr="00EB610F">
              <w:rPr>
                <w:b/>
              </w:rPr>
              <w:t xml:space="preserve">Tepkimesine göre </w:t>
            </w:r>
            <w:smartTag w:uri="urn:schemas-microsoft-com:office:smarttags" w:element="metricconverter">
              <w:smartTagPr>
                <w:attr w:name="ProductID" w:val="27 gram"/>
              </w:smartTagPr>
              <w:r w:rsidRPr="00EB610F">
                <w:t>27 gram</w:t>
              </w:r>
            </w:smartTag>
            <w:r w:rsidRPr="00EB610F">
              <w:t xml:space="preserve"> X’in </w:t>
            </w:r>
            <w:smartTag w:uri="urn:schemas-microsoft-com:office:smarttags" w:element="metricconverter">
              <w:smartTagPr>
                <w:attr w:name="ProductID" w:val="43 gram"/>
              </w:smartTagPr>
              <w:r w:rsidRPr="00EB610F">
                <w:t>43 gram</w:t>
              </w:r>
            </w:smartTag>
            <w:r w:rsidRPr="00EB610F">
              <w:t xml:space="preserve"> Y ile tepkimesinden 36  gram Z ve bir miktar T oluşmuştur.</w:t>
            </w:r>
            <w:r w:rsidRPr="00EB610F">
              <w:rPr>
                <w:b/>
              </w:rPr>
              <w:t>buna göre oluşan T maddesi kaç gramdır?(10 P)</w:t>
            </w:r>
          </w:p>
          <w:p w:rsidR="000974B0" w:rsidRPr="00EB610F" w:rsidRDefault="000974B0" w:rsidP="00EB610F">
            <w:pPr>
              <w:spacing w:after="0" w:line="240" w:lineRule="auto"/>
            </w:pPr>
            <w:r w:rsidRPr="00EB610F">
              <w:t>ÇÖZÜM:</w:t>
            </w: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</w:tc>
        <w:tc>
          <w:tcPr>
            <w:tcW w:w="4606" w:type="dxa"/>
          </w:tcPr>
          <w:p w:rsidR="000974B0" w:rsidRPr="00EB610F" w:rsidRDefault="000974B0" w:rsidP="00EB610F">
            <w:pPr>
              <w:spacing w:after="0" w:line="240" w:lineRule="auto"/>
              <w:rPr>
                <w:vertAlign w:val="subscript"/>
              </w:rPr>
            </w:pPr>
            <w:r w:rsidRPr="00EB610F">
              <w:t>1.NO</w:t>
            </w:r>
            <w:r w:rsidRPr="00EB610F">
              <w:rPr>
                <w:vertAlign w:val="subscript"/>
              </w:rPr>
              <w:t>2</w:t>
            </w:r>
            <w:r w:rsidRPr="00EB610F">
              <w:t>-CO</w:t>
            </w:r>
            <w:r w:rsidRPr="00EB610F">
              <w:rPr>
                <w:vertAlign w:val="subscript"/>
              </w:rPr>
              <w:t>2</w:t>
            </w:r>
          </w:p>
          <w:p w:rsidR="000974B0" w:rsidRPr="00EB610F" w:rsidRDefault="000974B0" w:rsidP="00EB610F">
            <w:pPr>
              <w:spacing w:after="0" w:line="240" w:lineRule="auto"/>
              <w:rPr>
                <w:vertAlign w:val="subscript"/>
              </w:rPr>
            </w:pPr>
            <w:r w:rsidRPr="00EB610F">
              <w:t>2.H</w:t>
            </w:r>
            <w:r w:rsidRPr="00EB610F">
              <w:rPr>
                <w:vertAlign w:val="subscript"/>
              </w:rPr>
              <w:t>2</w:t>
            </w:r>
            <w:r w:rsidRPr="00EB610F">
              <w:t>SO</w:t>
            </w:r>
            <w:r w:rsidRPr="00EB610F">
              <w:rPr>
                <w:vertAlign w:val="subscript"/>
              </w:rPr>
              <w:t>4</w:t>
            </w:r>
            <w:r w:rsidRPr="00EB610F">
              <w:t>-H</w:t>
            </w:r>
            <w:r w:rsidRPr="00EB610F">
              <w:rPr>
                <w:vertAlign w:val="subscript"/>
              </w:rPr>
              <w:t>2</w:t>
            </w:r>
            <w:r w:rsidRPr="00EB610F">
              <w:t>SO</w:t>
            </w:r>
            <w:r w:rsidRPr="00EB610F">
              <w:rPr>
                <w:vertAlign w:val="subscript"/>
              </w:rPr>
              <w:t>3</w:t>
            </w:r>
          </w:p>
          <w:p w:rsidR="000974B0" w:rsidRPr="00EB610F" w:rsidRDefault="000974B0" w:rsidP="00EB610F">
            <w:pPr>
              <w:spacing w:after="0" w:line="240" w:lineRule="auto"/>
              <w:rPr>
                <w:vertAlign w:val="subscript"/>
              </w:rPr>
            </w:pPr>
            <w:r w:rsidRPr="00EB610F">
              <w:t>3.C</w:t>
            </w:r>
            <w:r w:rsidRPr="00EB610F">
              <w:rPr>
                <w:vertAlign w:val="subscript"/>
              </w:rPr>
              <w:t>2</w:t>
            </w:r>
            <w:r w:rsidRPr="00EB610F">
              <w:t>H</w:t>
            </w:r>
            <w:r w:rsidRPr="00EB610F">
              <w:rPr>
                <w:vertAlign w:val="subscript"/>
              </w:rPr>
              <w:t>4</w:t>
            </w:r>
            <w:r w:rsidRPr="00EB610F">
              <w:t>-C</w:t>
            </w:r>
            <w:r w:rsidRPr="00EB610F">
              <w:rPr>
                <w:vertAlign w:val="subscript"/>
              </w:rPr>
              <w:t>3</w:t>
            </w:r>
            <w:r w:rsidRPr="00EB610F">
              <w:t>H</w:t>
            </w:r>
            <w:r w:rsidRPr="00EB610F">
              <w:rPr>
                <w:vertAlign w:val="subscript"/>
              </w:rPr>
              <w:t>6</w:t>
            </w:r>
          </w:p>
          <w:p w:rsidR="000974B0" w:rsidRPr="00EB610F" w:rsidRDefault="000974B0" w:rsidP="00EB610F">
            <w:pPr>
              <w:spacing w:after="0" w:line="240" w:lineRule="auto"/>
              <w:rPr>
                <w:vertAlign w:val="subscript"/>
              </w:rPr>
            </w:pPr>
            <w:r w:rsidRPr="00EB610F">
              <w:t>4.CO-CO</w:t>
            </w:r>
            <w:r w:rsidRPr="00EB610F">
              <w:rPr>
                <w:vertAlign w:val="subscript"/>
              </w:rPr>
              <w:t>2</w:t>
            </w:r>
          </w:p>
          <w:p w:rsidR="000974B0" w:rsidRPr="00EB610F" w:rsidRDefault="000974B0" w:rsidP="00EB610F">
            <w:pPr>
              <w:spacing w:after="0" w:line="240" w:lineRule="auto"/>
            </w:pPr>
            <w:r w:rsidRPr="00EB610F">
              <w:t>Yukarıdaki bileşik çiftlerinden hangilerinde katlı oran yoktur?açıklayınız.(10P)</w:t>
            </w:r>
          </w:p>
        </w:tc>
      </w:tr>
      <w:tr w:rsidR="000974B0" w:rsidRPr="00EB610F" w:rsidTr="00EB610F">
        <w:tc>
          <w:tcPr>
            <w:tcW w:w="4606" w:type="dxa"/>
          </w:tcPr>
          <w:p w:rsidR="000974B0" w:rsidRPr="00EB610F" w:rsidRDefault="000974B0" w:rsidP="00EB610F">
            <w:pPr>
              <w:spacing w:after="0" w:line="240" w:lineRule="auto"/>
            </w:pPr>
            <w:r w:rsidRPr="00EB610F">
              <w:t>3.izotop atom,izobar ve izoton atom nedir?(10P)</w:t>
            </w: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</w:tc>
        <w:tc>
          <w:tcPr>
            <w:tcW w:w="4606" w:type="dxa"/>
          </w:tcPr>
          <w:p w:rsidR="000974B0" w:rsidRPr="00EB610F" w:rsidRDefault="000974B0" w:rsidP="00EB610F">
            <w:pPr>
              <w:spacing w:after="0" w:line="240" w:lineRule="auto"/>
            </w:pPr>
            <w:r w:rsidRPr="00EB610F">
              <w:t xml:space="preserve">4.   </w:t>
            </w:r>
            <w:r w:rsidRPr="00EB610F">
              <w:rPr>
                <w:sz w:val="28"/>
                <w:szCs w:val="28"/>
              </w:rPr>
              <w:t>x</w:t>
            </w:r>
            <w:r w:rsidRPr="00EB610F">
              <w:rPr>
                <w:sz w:val="28"/>
                <w:szCs w:val="28"/>
                <w:vertAlign w:val="superscript"/>
              </w:rPr>
              <w:t>-3</w:t>
            </w:r>
            <w:r w:rsidRPr="00EB610F">
              <w:t xml:space="preserve">iyonunun 14 elektronu vardır. </w:t>
            </w:r>
            <w:bookmarkStart w:id="0" w:name="_GoBack"/>
            <w:bookmarkEnd w:id="0"/>
            <w:r w:rsidRPr="00EB610F">
              <w:t xml:space="preserve"> periyot ve grup numarasını belirleyerek periyodik sistemdeki yerini bulunuz..(10P)</w:t>
            </w:r>
          </w:p>
          <w:p w:rsidR="000974B0" w:rsidRPr="00EB610F" w:rsidRDefault="000974B0" w:rsidP="00EB610F">
            <w:pPr>
              <w:spacing w:after="0" w:line="240" w:lineRule="auto"/>
            </w:pPr>
          </w:p>
        </w:tc>
      </w:tr>
      <w:tr w:rsidR="000974B0" w:rsidRPr="00EB610F" w:rsidTr="00EB610F">
        <w:tc>
          <w:tcPr>
            <w:tcW w:w="4606" w:type="dxa"/>
          </w:tcPr>
          <w:p w:rsidR="000974B0" w:rsidRPr="00EB610F" w:rsidRDefault="000974B0" w:rsidP="00EB610F">
            <w:pPr>
              <w:spacing w:after="0" w:line="240" w:lineRule="auto"/>
              <w:rPr>
                <w:sz w:val="16"/>
                <w:szCs w:val="16"/>
              </w:rPr>
            </w:pPr>
            <w:r w:rsidRPr="00EB610F">
              <w:rPr>
                <w:sz w:val="16"/>
                <w:szCs w:val="16"/>
              </w:rPr>
              <w:t>56                                                                         (2X5=10P)</w:t>
            </w:r>
          </w:p>
          <w:p w:rsidR="000974B0" w:rsidRPr="00EB610F" w:rsidRDefault="000974B0" w:rsidP="00EB610F">
            <w:pPr>
              <w:spacing w:after="0" w:line="240" w:lineRule="auto"/>
              <w:rPr>
                <w:sz w:val="24"/>
                <w:szCs w:val="24"/>
              </w:rPr>
            </w:pPr>
            <w:r w:rsidRPr="00EB610F">
              <w:rPr>
                <w:sz w:val="24"/>
                <w:szCs w:val="24"/>
              </w:rPr>
              <w:t xml:space="preserve">   Fe</w:t>
            </w:r>
            <w:r w:rsidRPr="00EB610F">
              <w:rPr>
                <w:sz w:val="24"/>
                <w:szCs w:val="24"/>
                <w:vertAlign w:val="superscript"/>
              </w:rPr>
              <w:t xml:space="preserve">+3  </w:t>
            </w:r>
            <w:r w:rsidRPr="00EB610F">
              <w:rPr>
                <w:sz w:val="24"/>
                <w:szCs w:val="24"/>
              </w:rPr>
              <w:t>iyonunun         a)proton sayısı</w:t>
            </w:r>
          </w:p>
          <w:p w:rsidR="000974B0" w:rsidRPr="00EB610F" w:rsidRDefault="000974B0" w:rsidP="00EB610F">
            <w:pPr>
              <w:spacing w:after="0" w:line="240" w:lineRule="auto"/>
              <w:rPr>
                <w:sz w:val="20"/>
                <w:szCs w:val="20"/>
              </w:rPr>
            </w:pPr>
            <w:r w:rsidRPr="00EB610F">
              <w:rPr>
                <w:sz w:val="20"/>
                <w:szCs w:val="20"/>
                <w:vertAlign w:val="superscript"/>
              </w:rPr>
              <w:t xml:space="preserve">26                                                               </w:t>
            </w:r>
            <w:r w:rsidRPr="00EB610F">
              <w:rPr>
                <w:sz w:val="20"/>
                <w:szCs w:val="20"/>
              </w:rPr>
              <w:t>b)nötron sayısı</w:t>
            </w:r>
          </w:p>
          <w:p w:rsidR="000974B0" w:rsidRPr="00EB610F" w:rsidRDefault="000974B0" w:rsidP="00EB610F">
            <w:pPr>
              <w:spacing w:after="0" w:line="240" w:lineRule="auto"/>
            </w:pPr>
            <w:r w:rsidRPr="00EB610F">
              <w:rPr>
                <w:sz w:val="20"/>
                <w:szCs w:val="20"/>
              </w:rPr>
              <w:t xml:space="preserve">                                              </w:t>
            </w:r>
            <w:r w:rsidRPr="00EB610F">
              <w:t>c)elektron sayısı</w:t>
            </w:r>
          </w:p>
          <w:p w:rsidR="000974B0" w:rsidRPr="00EB610F" w:rsidRDefault="000974B0" w:rsidP="00EB610F">
            <w:pPr>
              <w:spacing w:after="0" w:line="240" w:lineRule="auto"/>
            </w:pPr>
            <w:r w:rsidRPr="00EB610F">
              <w:t xml:space="preserve">                                          d)nükleon sayısı</w:t>
            </w:r>
          </w:p>
          <w:p w:rsidR="000974B0" w:rsidRPr="00EB610F" w:rsidRDefault="000974B0" w:rsidP="00EB610F">
            <w:pPr>
              <w:spacing w:after="0" w:line="240" w:lineRule="auto"/>
            </w:pPr>
            <w:r w:rsidRPr="00EB610F">
              <w:t xml:space="preserve">        e)toplam tanecik sayısı   kaçtır?Bulunuz.</w:t>
            </w:r>
          </w:p>
          <w:p w:rsidR="000974B0" w:rsidRPr="00EB610F" w:rsidRDefault="000974B0" w:rsidP="00EB610F">
            <w:pPr>
              <w:spacing w:after="0" w:line="240" w:lineRule="auto"/>
            </w:pPr>
            <w:r w:rsidRPr="00EB610F">
              <w:t>ÇÖZÜM:</w:t>
            </w: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</w:p>
          <w:p w:rsidR="000974B0" w:rsidRPr="00EB610F" w:rsidRDefault="000974B0" w:rsidP="00EB610F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27" type="#_x0000_t34" style="position:absolute;margin-left:212.65pt;margin-top:-.45pt;width:29.25pt;height:6pt;z-index:251659264" o:connectortype="elbow" adj="10782,-1320300,-209354">
                  <v:stroke endarrow="block"/>
                </v:shape>
              </w:pict>
            </w:r>
          </w:p>
        </w:tc>
        <w:tc>
          <w:tcPr>
            <w:tcW w:w="4606" w:type="dxa"/>
          </w:tcPr>
          <w:p w:rsidR="000974B0" w:rsidRPr="00EB610F" w:rsidRDefault="000974B0" w:rsidP="00EB610F">
            <w:pPr>
              <w:spacing w:after="0" w:line="240" w:lineRule="auto"/>
            </w:pPr>
            <w:r w:rsidRPr="00EB610F">
              <w:t>ÇÖZÜM:</w:t>
            </w:r>
          </w:p>
        </w:tc>
      </w:tr>
    </w:tbl>
    <w:p w:rsidR="000974B0" w:rsidRDefault="000974B0">
      <w:r>
        <w:t>6.  XY bileşiğinde X’in Y’ye kütlece birleşme oranı 3/4 tür.buna göre:                               (2X5=10P)</w:t>
      </w:r>
    </w:p>
    <w:p w:rsidR="000974B0" w:rsidRDefault="000974B0">
      <w:r>
        <w:t>a)</w:t>
      </w:r>
      <w:smartTag w:uri="urn:schemas-microsoft-com:office:smarttags" w:element="metricconverter">
        <w:smartTagPr>
          <w:attr w:name="ProductID" w:val="28 gram"/>
        </w:smartTagPr>
        <w:r>
          <w:t>28 gram</w:t>
        </w:r>
      </w:smartTag>
      <w:r>
        <w:t xml:space="preserve"> XY bileşiği elde etmek için kaçar gram X ve Y gerekir?</w:t>
      </w:r>
    </w:p>
    <w:p w:rsidR="000974B0" w:rsidRDefault="000974B0">
      <w:r>
        <w:t>b)Aynı elementlerden oluşan XY</w:t>
      </w:r>
      <w:r>
        <w:rPr>
          <w:vertAlign w:val="subscript"/>
        </w:rPr>
        <w:t>2</w:t>
      </w:r>
      <w:r>
        <w:t xml:space="preserve"> bileşiğinde kütlece birleşme oranı kaçtır?</w:t>
      </w:r>
    </w:p>
    <w:p w:rsidR="000974B0" w:rsidRDefault="000974B0">
      <w:r>
        <w:t xml:space="preserve"> ÇÖZÜM:</w:t>
      </w:r>
    </w:p>
    <w:p w:rsidR="000974B0" w:rsidRDefault="000974B0"/>
    <w:p w:rsidR="000974B0" w:rsidRDefault="000974B0"/>
    <w:p w:rsidR="000974B0" w:rsidRDefault="000974B0"/>
    <w:p w:rsidR="000974B0" w:rsidRDefault="000974B0"/>
    <w:p w:rsidR="000974B0" w:rsidRDefault="000974B0"/>
    <w:p w:rsidR="000974B0" w:rsidRDefault="000974B0"/>
    <w:p w:rsidR="000974B0" w:rsidRDefault="000974B0">
      <w:pPr>
        <w:rPr>
          <w:b/>
        </w:rPr>
      </w:pPr>
      <w:r>
        <w:rPr>
          <w:b/>
        </w:rPr>
        <w:t>A.Aşağıdaki boşlukları uygun terimlerle doldurunuz.(2X10=20P)</w:t>
      </w:r>
    </w:p>
    <w:p w:rsidR="000974B0" w:rsidRDefault="000974B0">
      <w:r>
        <w:rPr>
          <w:b/>
        </w:rPr>
        <w:t>1.</w:t>
      </w:r>
      <w:r>
        <w:t>Pozitif yada negatif yüklü atom ya da atom gruplarına …………………………denir.</w:t>
      </w:r>
    </w:p>
    <w:p w:rsidR="000974B0" w:rsidRDefault="000974B0">
      <w:r>
        <w:t>2.Çekirdekte  bulunan yüksüz taneciklere …………………………denir.</w:t>
      </w:r>
    </w:p>
    <w:p w:rsidR="000974B0" w:rsidRDefault="000974B0">
      <w:r>
        <w:t>3.proton ve nötronlar atomun …………………………….kısmında yer alır.</w:t>
      </w:r>
    </w:p>
    <w:p w:rsidR="000974B0" w:rsidRDefault="000974B0">
      <w:r>
        <w:t>4.negatif(-) yüklü iyonlara  ……………………………….,pozitif yüklü(+) iyonlara ………………………denir.</w:t>
      </w:r>
    </w:p>
    <w:p w:rsidR="000974B0" w:rsidRDefault="000974B0">
      <w:r>
        <w:t>5………………………..Atom Modeline göre elektronlar atom çekirdeği etrafında belirli küresel  yörüngelerde bulunabilir.</w:t>
      </w:r>
    </w:p>
    <w:p w:rsidR="000974B0" w:rsidRDefault="000974B0">
      <w:r>
        <w:t>6.Çekirdeğe en yakın katmanın enerjisi en……………………..</w:t>
      </w:r>
    </w:p>
    <w:p w:rsidR="000974B0" w:rsidRDefault="000974B0">
      <w:r>
        <w:t>7.periyodik sistemde ………….periyot,…………….grup bulunur.</w:t>
      </w:r>
    </w:p>
    <w:p w:rsidR="000974B0" w:rsidRDefault="000974B0">
      <w:r>
        <w:t>8.Bir elementin yaydığı elektromanyetik dalgaların bütününe o elementin   …………………………….denir.</w:t>
      </w:r>
    </w:p>
    <w:p w:rsidR="000974B0" w:rsidRDefault="000974B0">
      <w:r>
        <w:t>9.A grubu elementlerine ………………………………,B grubu elementlerine ……………………………………..denir.</w:t>
      </w:r>
    </w:p>
    <w:p w:rsidR="000974B0" w:rsidRDefault="000974B0">
      <w:r>
        <w:t>10.Aynı grupta yer alan elementlerin kimyasal özellikleri…………………………..gösterir.</w:t>
      </w:r>
    </w:p>
    <w:p w:rsidR="000974B0" w:rsidRDefault="000974B0">
      <w:r>
        <w:t>B.Aşağıdaki eşleştirmeleri yapınız.(10p)</w:t>
      </w:r>
    </w:p>
    <w:p w:rsidR="000974B0" w:rsidRDefault="000974B0">
      <w:r>
        <w:object w:dxaOrig="21629" w:dyaOrig="2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1.5pt;height:146.25pt" o:ole="">
            <v:imagedata r:id="rId6" o:title=""/>
          </v:shape>
          <o:OLEObject Type="Embed" ProgID="Excel.Sheet.12" ShapeID="_x0000_i1025" DrawAspect="Content" ObjectID="_1511881045" r:id="rId7"/>
        </w:object>
      </w:r>
      <w:r>
        <w:t>C.Atom numaraları verilen elementlerin elektron dizilimini gösterek periyot ve grup numarasını belirtiniz.(10 P)</w:t>
      </w:r>
      <w:r w:rsidRPr="007E7169">
        <w:rPr>
          <w:rFonts w:cs="Arial"/>
          <w:color w:val="000000"/>
          <w:sz w:val="18"/>
          <w:szCs w:val="18"/>
        </w:rPr>
        <w:t xml:space="preserve"> </w:t>
      </w:r>
      <w:r>
        <w:rPr>
          <w:rFonts w:cs="Arial"/>
          <w:color w:val="000000"/>
          <w:sz w:val="18"/>
          <w:szCs w:val="18"/>
        </w:rPr>
        <w:t>www.sorubak.com</w:t>
      </w:r>
    </w:p>
    <w:p w:rsidR="000974B0" w:rsidRPr="00D94F6F" w:rsidRDefault="000974B0" w:rsidP="00D94F6F">
      <w:pPr>
        <w:rPr>
          <w:sz w:val="28"/>
          <w:szCs w:val="28"/>
        </w:rPr>
      </w:pPr>
      <w:r>
        <w:rPr>
          <w:sz w:val="16"/>
          <w:szCs w:val="16"/>
        </w:rPr>
        <w:t>15</w:t>
      </w:r>
      <w:r>
        <w:rPr>
          <w:sz w:val="24"/>
          <w:szCs w:val="24"/>
        </w:rPr>
        <w:t>P</w:t>
      </w:r>
      <w:r>
        <w:rPr>
          <w:sz w:val="24"/>
          <w:szCs w:val="24"/>
          <w:vertAlign w:val="superscript"/>
        </w:rPr>
        <w:t>-1</w:t>
      </w:r>
      <w:r>
        <w:rPr>
          <w:sz w:val="24"/>
          <w:szCs w:val="24"/>
        </w:rPr>
        <w:t xml:space="preserve">     :                                                                                                 </w:t>
      </w:r>
      <w:r>
        <w:rPr>
          <w:sz w:val="16"/>
          <w:szCs w:val="16"/>
        </w:rPr>
        <w:t>19</w:t>
      </w:r>
      <w:r>
        <w:rPr>
          <w:sz w:val="28"/>
          <w:szCs w:val="28"/>
        </w:rPr>
        <w:t>K:</w:t>
      </w:r>
    </w:p>
    <w:p w:rsidR="000974B0" w:rsidRPr="00D94F6F" w:rsidRDefault="000974B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0974B0" w:rsidRDefault="000974B0"/>
    <w:p w:rsidR="000974B0" w:rsidRDefault="000974B0"/>
    <w:p w:rsidR="000974B0" w:rsidRDefault="000974B0"/>
    <w:p w:rsidR="000974B0" w:rsidRDefault="000974B0"/>
    <w:p w:rsidR="000974B0" w:rsidRPr="00D94F6F" w:rsidRDefault="000974B0">
      <w:pPr>
        <w:rPr>
          <w:sz w:val="28"/>
          <w:szCs w:val="28"/>
        </w:rPr>
      </w:pPr>
      <w:r>
        <w:rPr>
          <w:sz w:val="16"/>
          <w:szCs w:val="16"/>
        </w:rPr>
        <w:t>19</w:t>
      </w:r>
      <w:r>
        <w:rPr>
          <w:sz w:val="28"/>
          <w:szCs w:val="28"/>
        </w:rPr>
        <w:t>K:</w:t>
      </w:r>
    </w:p>
    <w:sectPr w:rsidR="000974B0" w:rsidRPr="00D94F6F" w:rsidSect="0055683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4B0" w:rsidRDefault="000974B0" w:rsidP="00D94F6F">
      <w:pPr>
        <w:spacing w:after="0" w:line="240" w:lineRule="auto"/>
      </w:pPr>
      <w:r>
        <w:separator/>
      </w:r>
    </w:p>
  </w:endnote>
  <w:endnote w:type="continuationSeparator" w:id="0">
    <w:p w:rsidR="000974B0" w:rsidRDefault="000974B0" w:rsidP="00D94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4B0" w:rsidRDefault="000974B0">
    <w:pPr>
      <w:pStyle w:val="Footer"/>
      <w:pBdr>
        <w:top w:val="thinThickSmallGap" w:sz="24" w:space="1" w:color="622423"/>
      </w:pBdr>
      <w:rPr>
        <w:rFonts w:ascii="Cambria" w:hAnsi="Cambria"/>
      </w:rPr>
    </w:pPr>
    <w:r>
      <w:rPr>
        <w:rFonts w:ascii="Cambria" w:hAnsi="Cambria"/>
      </w:rPr>
      <w:t>TAŞI DELEN SUYUN GÜCÜ DEĞİL DAMLALARIN SÜREKLİLİĞİDİR.</w:t>
    </w:r>
  </w:p>
  <w:p w:rsidR="000974B0" w:rsidRDefault="000974B0" w:rsidP="00EB610F">
    <w:pPr>
      <w:pStyle w:val="Footer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 xml:space="preserve">                                                     KİMYA ZÜMRESİ</w:t>
    </w:r>
    <w:r>
      <w:rPr>
        <w:rFonts w:ascii="Cambria" w:hAnsi="Cambria"/>
      </w:rPr>
      <w:tab/>
      <w:t xml:space="preserve">Sayfa </w:t>
    </w:r>
    <w:fldSimple w:instr=" PAGE   \* MERGEFORMAT ">
      <w:r w:rsidRPr="007E7169">
        <w:rPr>
          <w:rFonts w:ascii="Cambria" w:hAnsi="Cambria"/>
          <w:noProof/>
        </w:rPr>
        <w:t>2</w:t>
      </w:r>
    </w:fldSimple>
  </w:p>
  <w:p w:rsidR="000974B0" w:rsidRDefault="000974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4B0" w:rsidRDefault="000974B0" w:rsidP="00D94F6F">
      <w:pPr>
        <w:spacing w:after="0" w:line="240" w:lineRule="auto"/>
      </w:pPr>
      <w:r>
        <w:separator/>
      </w:r>
    </w:p>
  </w:footnote>
  <w:footnote w:type="continuationSeparator" w:id="0">
    <w:p w:rsidR="000974B0" w:rsidRDefault="000974B0" w:rsidP="00D94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4B0" w:rsidRDefault="000974B0">
    <w:pPr>
      <w:pStyle w:val="Header"/>
    </w:pPr>
    <w:r>
      <w:t>ADI SOYADI:                                                                                                                                         09/01/2015</w:t>
    </w:r>
  </w:p>
  <w:p w:rsidR="000974B0" w:rsidRDefault="000974B0">
    <w:pPr>
      <w:pStyle w:val="Header"/>
    </w:pPr>
    <w:r>
      <w:t>SINIFI:</w:t>
    </w:r>
  </w:p>
  <w:p w:rsidR="000974B0" w:rsidRDefault="000974B0">
    <w:pPr>
      <w:pStyle w:val="Header"/>
    </w:pPr>
    <w:r>
      <w:t>NUMARASI:</w:t>
    </w:r>
  </w:p>
  <w:p w:rsidR="000974B0" w:rsidRPr="00D94F6F" w:rsidRDefault="000974B0">
    <w:pPr>
      <w:pStyle w:val="Header"/>
      <w:rPr>
        <w:rFonts w:ascii="Times New Roman" w:hAnsi="Times New Roman"/>
        <w:sz w:val="24"/>
        <w:szCs w:val="24"/>
      </w:rPr>
    </w:pPr>
    <w:r>
      <w:rPr>
        <w:rFonts w:ascii="Castellar" w:hAnsi="Castellar"/>
        <w:sz w:val="24"/>
        <w:szCs w:val="24"/>
      </w:rPr>
      <w:t>OSMANGAZ</w:t>
    </w:r>
    <w:r>
      <w:rPr>
        <w:rFonts w:ascii="Times New Roman" w:hAnsi="Times New Roman"/>
        <w:sz w:val="24"/>
        <w:szCs w:val="24"/>
      </w:rPr>
      <w:t>İ ANADOLU LİSESİ</w:t>
    </w:r>
    <w:r>
      <w:rPr>
        <w:rFonts w:ascii="Castellar" w:hAnsi="Castellar"/>
        <w:sz w:val="24"/>
        <w:szCs w:val="24"/>
      </w:rPr>
      <w:t xml:space="preserve">  9.SINIFLAR 1.DÖNEM 2.K</w:t>
    </w:r>
    <w:r>
      <w:rPr>
        <w:rFonts w:ascii="Times New Roman" w:hAnsi="Times New Roman"/>
        <w:sz w:val="24"/>
        <w:szCs w:val="24"/>
      </w:rPr>
      <w:t>İMYA ORTAK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3AD"/>
    <w:rsid w:val="000974B0"/>
    <w:rsid w:val="00165020"/>
    <w:rsid w:val="0030141F"/>
    <w:rsid w:val="00306804"/>
    <w:rsid w:val="005359EE"/>
    <w:rsid w:val="00556837"/>
    <w:rsid w:val="005E47F0"/>
    <w:rsid w:val="00616377"/>
    <w:rsid w:val="007E7169"/>
    <w:rsid w:val="008D3BFC"/>
    <w:rsid w:val="00941C9B"/>
    <w:rsid w:val="009B13AD"/>
    <w:rsid w:val="009E299A"/>
    <w:rsid w:val="00A25DDC"/>
    <w:rsid w:val="00B45E21"/>
    <w:rsid w:val="00BE3228"/>
    <w:rsid w:val="00D31E6F"/>
    <w:rsid w:val="00D94F6F"/>
    <w:rsid w:val="00DA6AC0"/>
    <w:rsid w:val="00EB610F"/>
    <w:rsid w:val="00FE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3A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B13A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94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94F6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94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94F6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47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_al__ma_Sayfas_11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282</TotalTime>
  <Pages>3</Pages>
  <Words>344</Words>
  <Characters>1961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8</cp:revision>
  <cp:lastPrinted>2015-01-05T12:38:00Z</cp:lastPrinted>
  <dcterms:created xsi:type="dcterms:W3CDTF">2014-12-22T21:21:00Z</dcterms:created>
  <dcterms:modified xsi:type="dcterms:W3CDTF">2015-12-17T16:11:00Z</dcterms:modified>
</cp:coreProperties>
</file>