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42" w:rsidRDefault="00C05A42">
      <w:pPr>
        <w:pStyle w:val="Varsaylan"/>
        <w:spacing w:after="0" w:line="100" w:lineRule="atLeast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……….. HIGH SCHOOL 2016-2017  EDUCATION YEAR 1</w:t>
      </w:r>
      <w:r>
        <w:rPr>
          <w:rFonts w:ascii="Comic Sans MS" w:hAnsi="Comic Sans MS" w:cs="Comic Sans MS"/>
          <w:b/>
          <w:bCs/>
          <w:sz w:val="20"/>
          <w:szCs w:val="20"/>
          <w:vertAlign w:val="superscript"/>
        </w:rPr>
        <w:t>ST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TERM THE 1</w:t>
      </w:r>
      <w:r>
        <w:rPr>
          <w:rFonts w:ascii="Comic Sans MS" w:hAnsi="Comic Sans MS" w:cs="Comic Sans MS"/>
          <w:b/>
          <w:bCs/>
          <w:sz w:val="20"/>
          <w:szCs w:val="20"/>
          <w:vertAlign w:val="superscript"/>
        </w:rPr>
        <w:t>ST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WRITTEN EXAM FOR ANATOLIAN  9</w:t>
      </w:r>
      <w:r>
        <w:rPr>
          <w:rFonts w:ascii="Comic Sans MS" w:hAnsi="Comic Sans MS" w:cs="Comic Sans MS"/>
          <w:b/>
          <w:bCs/>
          <w:sz w:val="20"/>
          <w:szCs w:val="20"/>
          <w:vertAlign w:val="superscript"/>
        </w:rPr>
        <w:t xml:space="preserve">TH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GRADES </w:t>
      </w:r>
    </w:p>
    <w:p w:rsidR="00C05A42" w:rsidRDefault="00C05A42">
      <w:pPr>
        <w:pStyle w:val="Varsaylan"/>
        <w:spacing w:after="0" w:line="100" w:lineRule="atLeast"/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C05A42" w:rsidRDefault="00C05A42">
      <w:pPr>
        <w:pStyle w:val="Varsaylan"/>
        <w:spacing w:after="0" w:line="100" w:lineRule="atLeast"/>
        <w:jc w:val="center"/>
        <w:rPr>
          <w:rFonts w:cs="Times New Roman"/>
        </w:rPr>
      </w:pPr>
    </w:p>
    <w:p w:rsidR="00C05A42" w:rsidRDefault="00C05A42" w:rsidP="00100F7D">
      <w:pPr>
        <w:pStyle w:val="Varsaylan"/>
        <w:spacing w:after="0" w:line="100" w:lineRule="atLeast"/>
        <w:rPr>
          <w:rFonts w:cs="Times New Roman"/>
        </w:rPr>
        <w:sectPr w:rsidR="00C05A42"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>
        <w:t>NAME, SURNAME:_______________________ NUMBER:  ____ CLASS:_____ DATE: 19.11.206</w:t>
      </w: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A2305D">
        <w:rPr>
          <w:rFonts w:ascii="Comic Sans MS" w:hAnsi="Comic Sans MS" w:cs="Comic Sans MS"/>
          <w:b/>
          <w:bCs/>
          <w:sz w:val="20"/>
          <w:szCs w:val="20"/>
        </w:rPr>
        <w:t>A)Verilen rakamların İngili</w:t>
      </w:r>
      <w:r>
        <w:rPr>
          <w:rFonts w:ascii="Comic Sans MS" w:hAnsi="Comic Sans MS" w:cs="Comic Sans MS"/>
          <w:b/>
          <w:bCs/>
          <w:sz w:val="20"/>
          <w:szCs w:val="20"/>
        </w:rPr>
        <w:t>zcelerini yazı ile yazınız.(6x2=12</w:t>
      </w:r>
      <w:r w:rsidRPr="00A2305D">
        <w:rPr>
          <w:rFonts w:ascii="Comic Sans MS" w:hAnsi="Comic Sans MS" w:cs="Comic Sans MS"/>
          <w:b/>
          <w:bCs/>
          <w:sz w:val="20"/>
          <w:szCs w:val="20"/>
        </w:rPr>
        <w:t xml:space="preserve"> pts)</w:t>
      </w: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A2305D">
        <w:rPr>
          <w:rFonts w:ascii="Comic Sans MS" w:hAnsi="Comic Sans MS" w:cs="Comic Sans MS"/>
          <w:b/>
          <w:bCs/>
          <w:sz w:val="20"/>
          <w:szCs w:val="20"/>
        </w:rPr>
        <w:t>13 ______________      49_________________   70 _________________ 62_________________</w:t>
      </w: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cs="Times New Roman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100______________</w:t>
      </w:r>
      <w:r w:rsidRPr="00A2305D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2305D">
        <w:rPr>
          <w:rFonts w:ascii="Comic Sans MS" w:hAnsi="Comic Sans MS" w:cs="Comic Sans MS"/>
          <w:b/>
          <w:bCs/>
          <w:sz w:val="20"/>
          <w:szCs w:val="20"/>
        </w:rPr>
        <w:t xml:space="preserve"> 81______________</w:t>
      </w: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C05A42" w:rsidRDefault="00C05A42">
      <w:pPr>
        <w:pStyle w:val="NoSpacing"/>
        <w:rPr>
          <w:rFonts w:cs="Times New Roman"/>
        </w:rPr>
      </w:pPr>
      <w:r w:rsidRPr="00A2305D">
        <w:rPr>
          <w:rFonts w:ascii="Comic Sans MS" w:hAnsi="Comic Sans MS" w:cs="Comic Sans MS"/>
          <w:b/>
          <w:bCs/>
          <w:sz w:val="20"/>
          <w:szCs w:val="20"/>
        </w:rPr>
        <w:t>B)Ülke veya ulus isimleri ile tabloyu tamamlayınız.</w:t>
      </w:r>
      <w:r>
        <w:rPr>
          <w:rFonts w:ascii="Comic Sans MS" w:hAnsi="Comic Sans MS" w:cs="Comic Sans MS"/>
          <w:b/>
          <w:bCs/>
          <w:sz w:val="20"/>
          <w:szCs w:val="20"/>
        </w:rPr>
        <w:t>(11x2=22pts)</w:t>
      </w:r>
    </w:p>
    <w:p w:rsidR="00C05A42" w:rsidRDefault="00C05A42">
      <w:pPr>
        <w:pStyle w:val="NoSpacing"/>
        <w:rPr>
          <w:rFonts w:cs="Times New Roman"/>
        </w:rPr>
      </w:pPr>
    </w:p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74"/>
        <w:gridCol w:w="4192"/>
        <w:gridCol w:w="4558"/>
      </w:tblGrid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COUNTRY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NATIONALITY</w:t>
            </w:r>
          </w:p>
        </w:tc>
      </w:tr>
      <w:tr w:rsidR="00C05A42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Turkey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Poland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Japanese</w:t>
            </w: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China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  <w:tr w:rsidR="00C05A42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German</w:t>
            </w: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French</w:t>
            </w: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Egypt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American</w:t>
            </w:r>
          </w:p>
        </w:tc>
      </w:tr>
      <w:tr w:rsidR="00C05A42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Spain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  <w:tr w:rsidR="00C05A42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Brazilian</w:t>
            </w:r>
          </w:p>
        </w:tc>
      </w:tr>
      <w:tr w:rsidR="00C05A42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Hungary                                           </w:t>
            </w:r>
            <w:r>
              <w:rPr>
                <w:rFonts w:ascii="Wingdings" w:hAnsi="Wingdings" w:cs="Wingdings"/>
                <w:sz w:val="20"/>
                <w:szCs w:val="20"/>
              </w:rPr>
              <w:t>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A42" w:rsidRDefault="00C05A42">
            <w:pPr>
              <w:pStyle w:val="NoSpacing"/>
              <w:rPr>
                <w:rFonts w:cs="Times New Roman"/>
              </w:rPr>
            </w:pPr>
          </w:p>
        </w:tc>
      </w:tr>
    </w:tbl>
    <w:p w:rsidR="00C05A42" w:rsidRDefault="00C05A42">
      <w:pPr>
        <w:pStyle w:val="NoSpacing"/>
        <w:rPr>
          <w:rFonts w:cs="Times New Roman"/>
        </w:rPr>
      </w:pPr>
    </w:p>
    <w:p w:rsidR="00C05A42" w:rsidRDefault="00C05A42" w:rsidP="00CF56DF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noProof/>
          <w:sz w:val="20"/>
          <w:szCs w:val="20"/>
        </w:rPr>
      </w:pPr>
      <w:r w:rsidRPr="00A21C90">
        <w:rPr>
          <w:rFonts w:ascii="Comic Sans MS" w:hAnsi="Comic Sans MS" w:cs="Comic Sans MS"/>
          <w:b/>
          <w:bCs/>
          <w:sz w:val="20"/>
          <w:szCs w:val="20"/>
        </w:rPr>
        <w:t>C) Aile ağacına bakıp cümleleri tamamlayınız.(7x2=14pts)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noProof/>
          <w:sz w:val="20"/>
          <w:szCs w:val="20"/>
        </w:rPr>
      </w:pP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noProof/>
          <w:sz w:val="20"/>
          <w:szCs w:val="20"/>
        </w:rPr>
      </w:pPr>
      <w:r w:rsidRPr="00972A6C">
        <w:rPr>
          <w:rFonts w:ascii="Comic Sans MS" w:hAnsi="Comic Sans MS" w:cs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alt="Başlıksız-1" style="width:243pt;height:93.75pt;visibility:visible">
            <v:imagedata r:id="rId5" o:title=""/>
          </v:shape>
        </w:pict>
      </w:r>
    </w:p>
    <w:p w:rsidR="00C05A42" w:rsidRPr="00A21C90" w:rsidRDefault="00C05A42" w:rsidP="00631161">
      <w:pPr>
        <w:rPr>
          <w:rFonts w:ascii="Comic Sans MS" w:hAnsi="Comic Sans MS" w:cs="Comic Sans MS"/>
          <w:sz w:val="20"/>
          <w:szCs w:val="20"/>
        </w:rPr>
      </w:pP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1- Vera is David’s _______________________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2- John is Vera and David’s ______________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3- Mary is Vera and David’s ______________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4- David is Tom’s _______________________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5- Bill is Tom’s _________________________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>6- Vera is Sarah’s _______________________</w:t>
      </w:r>
    </w:p>
    <w:p w:rsidR="00C05A42" w:rsidRPr="00A21C90" w:rsidRDefault="00C05A42" w:rsidP="00CD0E59">
      <w:pPr>
        <w:spacing w:line="360" w:lineRule="auto"/>
        <w:ind w:left="-142"/>
        <w:rPr>
          <w:rFonts w:ascii="Comic Sans MS" w:hAnsi="Comic Sans MS" w:cs="Comic Sans MS"/>
          <w:sz w:val="20"/>
          <w:szCs w:val="20"/>
        </w:rPr>
      </w:pPr>
      <w:r w:rsidRPr="00A21C90">
        <w:rPr>
          <w:rFonts w:ascii="Comic Sans MS" w:hAnsi="Comic Sans MS" w:cs="Comic Sans MS"/>
          <w:sz w:val="20"/>
          <w:szCs w:val="20"/>
        </w:rPr>
        <w:t xml:space="preserve">  7- Bill is Sarah’s ________________________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C05A42" w:rsidRPr="001B0F4E" w:rsidRDefault="00C05A42" w:rsidP="00CD0E59">
      <w:pPr>
        <w:rPr>
          <w:rFonts w:ascii="Comic Sans MS" w:hAnsi="Comic Sans MS" w:cs="Comic Sans MS"/>
          <w:b/>
          <w:bCs/>
          <w:color w:val="FF0000"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color w:val="auto"/>
          <w:sz w:val="20"/>
          <w:szCs w:val="20"/>
        </w:rPr>
        <w:t>D)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Boşlukları iyelik sıfatları (</w:t>
      </w:r>
      <w:r w:rsidRPr="001B0F4E">
        <w:rPr>
          <w:rFonts w:ascii="Comic Sans MS" w:hAnsi="Comic Sans MS" w:cs="Comic Sans MS"/>
          <w:b/>
          <w:bCs/>
          <w:sz w:val="20"/>
          <w:szCs w:val="20"/>
          <w:lang w:val="en-GB"/>
        </w:rPr>
        <w:t>his,her,its,your,my,their,our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) ile tamamlayınız.(5x2=10 pts)</w:t>
      </w:r>
    </w:p>
    <w:p w:rsidR="00C05A42" w:rsidRPr="001B0F4E" w:rsidRDefault="00C05A42" w:rsidP="001B0F4E">
      <w:pPr>
        <w:ind w:firstLine="142"/>
        <w:rPr>
          <w:rFonts w:ascii="Comic Sans MS" w:hAnsi="Comic Sans MS" w:cs="Comic Sans MS"/>
          <w:sz w:val="20"/>
          <w:szCs w:val="20"/>
          <w:lang w:val="en-GB"/>
        </w:rPr>
      </w:pPr>
      <w:r w:rsidRPr="001B0F4E">
        <w:rPr>
          <w:rFonts w:ascii="Comic Sans MS" w:hAnsi="Comic Sans MS" w:cs="Comic Sans MS"/>
          <w:sz w:val="20"/>
          <w:szCs w:val="20"/>
          <w:lang w:val="en-GB"/>
        </w:rPr>
        <w:t>1. Jane is at home with _________ family.</w:t>
      </w:r>
    </w:p>
    <w:p w:rsidR="00C05A42" w:rsidRPr="001B0F4E" w:rsidRDefault="00C05A42" w:rsidP="001B0F4E">
      <w:pPr>
        <w:ind w:firstLine="142"/>
        <w:rPr>
          <w:rFonts w:ascii="Comic Sans MS" w:hAnsi="Comic Sans MS" w:cs="Comic Sans MS"/>
          <w:sz w:val="20"/>
          <w:szCs w:val="20"/>
          <w:lang w:val="en-GB"/>
        </w:rPr>
      </w:pPr>
      <w:r w:rsidRPr="001B0F4E">
        <w:rPr>
          <w:rFonts w:ascii="Comic Sans MS" w:hAnsi="Comic Sans MS" w:cs="Comic Sans MS"/>
          <w:sz w:val="20"/>
          <w:szCs w:val="20"/>
          <w:lang w:val="en-GB"/>
        </w:rPr>
        <w:t xml:space="preserve">2. They are in class. This is __________teacher. </w:t>
      </w:r>
    </w:p>
    <w:p w:rsidR="00C05A42" w:rsidRPr="001B0F4E" w:rsidRDefault="00C05A42" w:rsidP="001B0F4E">
      <w:pPr>
        <w:ind w:firstLine="142"/>
        <w:rPr>
          <w:rFonts w:ascii="Comic Sans MS" w:hAnsi="Comic Sans MS" w:cs="Comic Sans MS"/>
          <w:sz w:val="20"/>
          <w:szCs w:val="20"/>
          <w:lang w:val="en-GB"/>
        </w:rPr>
      </w:pPr>
      <w:r w:rsidRPr="001B0F4E">
        <w:rPr>
          <w:rFonts w:ascii="Comic Sans MS" w:hAnsi="Comic Sans MS" w:cs="Comic Sans MS"/>
          <w:sz w:val="20"/>
          <w:szCs w:val="20"/>
          <w:lang w:val="en-GB"/>
        </w:rPr>
        <w:t>3. This is Suzan’s uncle and ____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 w:cs="Comic Sans MS"/>
          <w:sz w:val="20"/>
          <w:szCs w:val="20"/>
          <w:lang w:val="en-GB"/>
        </w:rPr>
        <w:t>name is John.</w:t>
      </w:r>
    </w:p>
    <w:p w:rsidR="00C05A42" w:rsidRPr="001B0F4E" w:rsidRDefault="00C05A42" w:rsidP="001B0F4E">
      <w:pPr>
        <w:ind w:firstLine="142"/>
        <w:rPr>
          <w:rFonts w:ascii="Comic Sans MS" w:hAnsi="Comic Sans MS" w:cs="Comic Sans MS"/>
          <w:sz w:val="20"/>
          <w:szCs w:val="20"/>
          <w:lang w:val="en-GB"/>
        </w:rPr>
      </w:pPr>
      <w:r w:rsidRPr="001B0F4E">
        <w:rPr>
          <w:rFonts w:ascii="Comic Sans MS" w:hAnsi="Comic Sans MS" w:cs="Comic Sans MS"/>
          <w:sz w:val="20"/>
          <w:szCs w:val="20"/>
          <w:lang w:val="en-GB"/>
        </w:rPr>
        <w:t>4. Look at the dog. It’s in __________ kennel.</w:t>
      </w:r>
    </w:p>
    <w:p w:rsidR="00C05A42" w:rsidRDefault="00C05A42" w:rsidP="001B0F4E">
      <w:pPr>
        <w:pStyle w:val="NoSpacing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 w:cs="Comic Sans MS"/>
          <w:sz w:val="20"/>
          <w:szCs w:val="20"/>
          <w:lang w:val="en-GB"/>
        </w:rPr>
        <w:t>5. I’ve got a small house and _____house is sweet</w:t>
      </w:r>
      <w:r>
        <w:rPr>
          <w:rFonts w:ascii="Comic Sans MS" w:hAnsi="Comic Sans MS" w:cs="Comic Sans MS"/>
          <w:sz w:val="20"/>
          <w:szCs w:val="20"/>
          <w:lang w:val="en-GB"/>
        </w:rPr>
        <w:t>.</w:t>
      </w:r>
    </w:p>
    <w:p w:rsidR="00C05A42" w:rsidRDefault="00C05A42" w:rsidP="001B0F4E">
      <w:pPr>
        <w:pStyle w:val="NoSpacing"/>
        <w:rPr>
          <w:rFonts w:ascii="Comic Sans MS" w:hAnsi="Comic Sans MS" w:cs="Comic Sans MS"/>
          <w:sz w:val="20"/>
          <w:szCs w:val="20"/>
          <w:lang w:val="en-GB"/>
        </w:rPr>
      </w:pPr>
    </w:p>
    <w:p w:rsidR="00C05A42" w:rsidRPr="001B0F4E" w:rsidRDefault="00C05A42" w:rsidP="001B0F4E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C05A42" w:rsidRDefault="00C05A42" w:rsidP="00CF56DF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E</w:t>
      </w:r>
      <w:r w:rsidRPr="00A21C90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) Cümleleri “to be” (am-is-are) ile tamamlayınız.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(10x1=1</w:t>
      </w:r>
      <w:r w:rsidRPr="00A21C90">
        <w:rPr>
          <w:rFonts w:ascii="Comic Sans MS" w:hAnsi="Comic Sans MS" w:cs="Comic Sans MS"/>
          <w:b/>
          <w:bCs/>
          <w:sz w:val="20"/>
          <w:szCs w:val="20"/>
          <w:lang w:val="en-US"/>
        </w:rPr>
        <w:t>0pts)</w:t>
      </w:r>
    </w:p>
    <w:p w:rsidR="00C05A42" w:rsidRDefault="00C05A42" w:rsidP="00CF56DF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  <w:sectPr w:rsidR="00C05A42" w:rsidRPr="00A21C90" w:rsidSect="00EE5C28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1) My mother ______ in the kitchen.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2) The students ______  not at school today.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3) Maria's grandmother ______ from Brazil.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4) I_____  a football fan.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5) It ______ Sunday today.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6) They ______ in the car.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7) His pencil case ______ at home.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8)  ______  you from Antalya?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9) You and I _____ not his friends.</w:t>
      </w:r>
    </w:p>
    <w:p w:rsidR="00C05A42" w:rsidRPr="00A21C90" w:rsidRDefault="00C05A42" w:rsidP="00CF56DF">
      <w:pPr>
        <w:pStyle w:val="NoSpacing"/>
        <w:rPr>
          <w:rFonts w:ascii="Comic Sans MS" w:hAnsi="Comic Sans MS" w:cs="Comic Sans MS"/>
          <w:sz w:val="20"/>
          <w:szCs w:val="20"/>
          <w:lang w:val="en-US"/>
        </w:rPr>
      </w:pPr>
      <w:r w:rsidRPr="00A21C90">
        <w:rPr>
          <w:rFonts w:ascii="Comic Sans MS" w:hAnsi="Comic Sans MS" w:cs="Comic Sans MS"/>
          <w:sz w:val="20"/>
          <w:szCs w:val="20"/>
          <w:lang w:val="en-US"/>
        </w:rPr>
        <w:t>10) Hey John! We _____  here.</w:t>
      </w:r>
    </w:p>
    <w:p w:rsidR="00C05A42" w:rsidRDefault="00C05A42" w:rsidP="00631161">
      <w:pPr>
        <w:rPr>
          <w:rFonts w:ascii="Comic Sans MS" w:hAnsi="Comic Sans MS" w:cs="Comic Sans MS"/>
          <w:b/>
          <w:bCs/>
          <w:color w:val="auto"/>
          <w:sz w:val="20"/>
          <w:szCs w:val="20"/>
          <w:lang w:val="en-US"/>
        </w:rPr>
      </w:pPr>
    </w:p>
    <w:p w:rsidR="00C05A42" w:rsidRPr="00F20C18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F20C18">
        <w:rPr>
          <w:rFonts w:ascii="Comic Sans MS" w:hAnsi="Comic Sans MS" w:cs="Comic Sans MS"/>
          <w:b/>
          <w:bCs/>
          <w:color w:val="auto"/>
          <w:sz w:val="20"/>
          <w:szCs w:val="20"/>
          <w:lang w:val="en-US"/>
        </w:rPr>
        <w:t>F)Verilen sorularla cevapları eşleştiriniz.(6x2=12 pts)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How old is Alberto?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(       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a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His name is Alberto.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How old is your sister?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>)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  <w:t>b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She is twelve years old.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Where is your aunt from?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  <w:t>(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  <w:t>)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He is Italian.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What is his name?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  <w:t>(</w:t>
      </w:r>
      <w:r w:rsidRPr="00A21C90">
        <w:rPr>
          <w:rFonts w:ascii="Comic Sans MS" w:hAnsi="Comic Sans MS" w:cs="Comic Sans MS"/>
          <w:sz w:val="20"/>
          <w:szCs w:val="20"/>
        </w:rPr>
        <w:tab/>
        <w:t>)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A21C90">
        <w:rPr>
          <w:rFonts w:ascii="Comic Sans MS" w:hAnsi="Comic Sans MS" w:cs="Comic Sans MS"/>
          <w:sz w:val="20"/>
          <w:szCs w:val="20"/>
        </w:rPr>
        <w:t xml:space="preserve"> I am Turkish.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What is your nationality?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  <w:t>(</w:t>
      </w:r>
      <w:r w:rsidRPr="00A21C90">
        <w:rPr>
          <w:rFonts w:ascii="Comic Sans MS" w:hAnsi="Comic Sans MS" w:cs="Comic Sans MS"/>
          <w:sz w:val="20"/>
          <w:szCs w:val="20"/>
        </w:rPr>
        <w:tab/>
        <w:t>)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>e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A21C90">
        <w:rPr>
          <w:rFonts w:ascii="Comic Sans MS" w:hAnsi="Comic Sans MS" w:cs="Comic Sans MS"/>
          <w:sz w:val="20"/>
          <w:szCs w:val="20"/>
        </w:rPr>
        <w:t xml:space="preserve"> She is from Denmark.</w:t>
      </w:r>
    </w:p>
    <w:p w:rsidR="00C05A42" w:rsidRPr="00A21C90" w:rsidRDefault="00C05A42" w:rsidP="00CD0E59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>What nationality is Alberto?</w:t>
      </w:r>
      <w:r w:rsidRPr="00A21C90">
        <w:rPr>
          <w:rFonts w:ascii="Comic Sans MS" w:hAnsi="Comic Sans MS" w:cs="Comic Sans MS"/>
          <w:sz w:val="20"/>
          <w:szCs w:val="20"/>
        </w:rPr>
        <w:tab/>
        <w:t>(</w:t>
      </w:r>
      <w:r w:rsidRPr="00A21C90">
        <w:rPr>
          <w:rFonts w:ascii="Comic Sans MS" w:hAnsi="Comic Sans MS" w:cs="Comic Sans MS"/>
          <w:sz w:val="20"/>
          <w:szCs w:val="20"/>
        </w:rPr>
        <w:tab/>
        <w:t>)</w:t>
      </w:r>
      <w:r w:rsidRPr="00A21C90">
        <w:rPr>
          <w:rFonts w:ascii="Comic Sans MS" w:hAnsi="Comic Sans MS" w:cs="Comic Sans MS"/>
          <w:sz w:val="20"/>
          <w:szCs w:val="20"/>
        </w:rPr>
        <w:tab/>
      </w:r>
      <w:r w:rsidRPr="00A21C90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f</w:t>
      </w:r>
      <w:r w:rsidRPr="00A21C90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r w:rsidRPr="00A21C90">
        <w:rPr>
          <w:rFonts w:ascii="Comic Sans MS" w:hAnsi="Comic Sans MS" w:cs="Comic Sans MS"/>
          <w:sz w:val="20"/>
          <w:szCs w:val="20"/>
        </w:rPr>
        <w:t xml:space="preserve">He is thirteen years old                                                                        </w:t>
      </w:r>
    </w:p>
    <w:p w:rsidR="00C05A42" w:rsidRPr="00A21C90" w:rsidRDefault="00C05A42" w:rsidP="00AE0FF8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C05A42" w:rsidRPr="00A21C90" w:rsidRDefault="00C05A42" w:rsidP="00AE0FF8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C05A42" w:rsidRPr="00A21C90" w:rsidRDefault="00C05A42" w:rsidP="00AE0FF8">
      <w:pPr>
        <w:pStyle w:val="NoSpacing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G)</w:t>
      </w:r>
      <w:r w:rsidRPr="00A21C90">
        <w:rPr>
          <w:rFonts w:ascii="Comic Sans MS" w:hAnsi="Comic Sans MS" w:cs="Comic Sans MS"/>
          <w:b/>
          <w:bCs/>
          <w:sz w:val="20"/>
          <w:szCs w:val="20"/>
          <w:lang w:val="en-US"/>
        </w:rPr>
        <w:t>Cümleleri sahip olmak (“have got -has got”) yapısını kullanarak kurunuz. (10x2=20pts)</w:t>
      </w:r>
    </w:p>
    <w:p w:rsidR="00C05A42" w:rsidRPr="00A21C90" w:rsidRDefault="00C05A42">
      <w:pPr>
        <w:rPr>
          <w:rFonts w:ascii="Comic Sans MS" w:hAnsi="Comic Sans MS" w:cs="Comic Sans MS"/>
          <w:sz w:val="20"/>
          <w:szCs w:val="20"/>
        </w:rPr>
        <w:sectPr w:rsidR="00C05A42" w:rsidRPr="00A21C90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C05A42" w:rsidRPr="00A21C90" w:rsidRDefault="00C05A42">
      <w:pPr>
        <w:rPr>
          <w:rFonts w:ascii="Comic Sans MS" w:hAnsi="Comic Sans MS" w:cs="Comic Sans MS"/>
          <w:sz w:val="20"/>
          <w:szCs w:val="20"/>
        </w:rPr>
        <w:sectPr w:rsidR="00C05A42" w:rsidRPr="00A21C90">
          <w:type w:val="continuous"/>
          <w:pgSz w:w="11906" w:h="16838"/>
          <w:pgMar w:top="426" w:right="566" w:bottom="426" w:left="567" w:header="0" w:footer="0" w:gutter="0"/>
          <w:cols w:num="2" w:sep="1" w:space="708"/>
          <w:formProt w:val="0"/>
          <w:docGrid w:linePitch="360" w:charSpace="4096"/>
        </w:sectPr>
      </w:pPr>
      <w:r w:rsidRPr="00A21C90"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1720"/>
        <w:gridCol w:w="1686"/>
      </w:tblGrid>
      <w:tr w:rsidR="00C05A42" w:rsidRPr="00A21C90">
        <w:trPr>
          <w:trHeight w:val="306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Lucy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3.5pt;margin-top:7.35pt;width:261pt;height:189pt;z-index:251658240;mso-position-horizontal-relative:text;mso-position-vertical-relative:text">
                  <v:textbox style="mso-next-textbox:#_x0000_s1026">
                    <w:txbxContent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I ___________________ a camera.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Lucy___________________ a dictionary.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I and Lucy _____________________ a bike.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 xml:space="preserve"> I ________________________ a cell phone.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Lucy ____________________ an MP3.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I _______________________ a bike.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I and Lucy _________________ cell phones.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Lucy ______________________camera.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Lucy ______________</w:t>
                        </w:r>
                        <w: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_______ a cell phone.</w:t>
                        </w:r>
                      </w:p>
                      <w:p w:rsidR="00C05A42" w:rsidRPr="00A21C90" w:rsidRDefault="00C05A42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 w:cs="Comic Sans MS"/>
                            <w:sz w:val="20"/>
                            <w:szCs w:val="20"/>
                            <w:lang w:val="en-US"/>
                          </w:rPr>
                          <w:t>I _________________________an MP3.</w:t>
                        </w:r>
                      </w:p>
                      <w:p w:rsidR="00C05A42" w:rsidRDefault="00C05A42" w:rsidP="00AE0FF8">
                        <w:pPr>
                          <w:rPr>
                            <w:rFonts w:cs="Times New Roman"/>
                          </w:rPr>
                        </w:pPr>
                      </w:p>
                    </w:txbxContent>
                  </v:textbox>
                </v:shape>
              </w:pict>
            </w: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</w:tr>
      <w:tr w:rsidR="00C05A42" w:rsidRPr="00A21C90">
        <w:trPr>
          <w:trHeight w:val="378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 camera</w:t>
            </w: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</w:tr>
      <w:tr w:rsidR="00C05A42" w:rsidRPr="00A21C90">
        <w:trPr>
          <w:trHeight w:val="396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a dictionary</w:t>
            </w: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</w:tr>
      <w:tr w:rsidR="00C05A42" w:rsidRPr="00A21C90">
        <w:trPr>
          <w:trHeight w:val="378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bike</w:t>
            </w: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√</w:t>
            </w:r>
          </w:p>
        </w:tc>
      </w:tr>
      <w:tr w:rsidR="00C05A42" w:rsidRPr="00A21C90">
        <w:trPr>
          <w:trHeight w:val="396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 cell phone</w:t>
            </w: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</w:tr>
      <w:tr w:rsidR="00C05A42" w:rsidRPr="00A21C90">
        <w:trPr>
          <w:trHeight w:val="396"/>
        </w:trPr>
        <w:tc>
          <w:tcPr>
            <w:tcW w:w="2004" w:type="dxa"/>
            <w:shd w:val="clear" w:color="auto" w:fill="FFFFFF"/>
          </w:tcPr>
          <w:p w:rsidR="00C05A42" w:rsidRPr="00A21C90" w:rsidRDefault="00C05A42" w:rsidP="007D41B7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an MP3</w:t>
            </w:r>
          </w:p>
        </w:tc>
        <w:tc>
          <w:tcPr>
            <w:tcW w:w="1720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C05A42" w:rsidRPr="00A21C90" w:rsidRDefault="00C05A42" w:rsidP="007D41B7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A21C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√</w:t>
            </w:r>
          </w:p>
        </w:tc>
      </w:tr>
    </w:tbl>
    <w:p w:rsidR="00C05A42" w:rsidRPr="00A21C90" w:rsidRDefault="00C05A42">
      <w:pPr>
        <w:pStyle w:val="Varsaylan"/>
        <w:rPr>
          <w:rFonts w:ascii="Comic Sans MS" w:hAnsi="Comic Sans MS" w:cs="Comic Sans MS"/>
          <w:sz w:val="20"/>
          <w:szCs w:val="20"/>
        </w:rPr>
      </w:pPr>
    </w:p>
    <w:p w:rsidR="00C05A42" w:rsidRDefault="00C05A42">
      <w:pPr>
        <w:pStyle w:val="Varsaylan"/>
        <w:rPr>
          <w:rFonts w:cs="Times New Roman"/>
        </w:rPr>
      </w:pPr>
    </w:p>
    <w:p w:rsidR="00C05A42" w:rsidRDefault="00C05A42">
      <w:pPr>
        <w:pStyle w:val="Varsaylan"/>
        <w:rPr>
          <w:rFonts w:cs="Times New Roman"/>
        </w:rPr>
      </w:pPr>
    </w:p>
    <w:p w:rsidR="00C05A42" w:rsidRDefault="00C05A42">
      <w:pPr>
        <w:pStyle w:val="Varsaylan"/>
        <w:rPr>
          <w:rFonts w:cs="Times New Roman"/>
        </w:rPr>
      </w:pPr>
    </w:p>
    <w:p w:rsidR="00C05A42" w:rsidRDefault="00C05A42">
      <w:pPr>
        <w:pStyle w:val="Varsaylan"/>
        <w:rPr>
          <w:rFonts w:cs="Times New Roman"/>
        </w:rPr>
      </w:pPr>
      <w:r>
        <w:rPr>
          <w:noProof/>
          <w:lang w:eastAsia="tr-TR"/>
        </w:rPr>
        <w:pict>
          <v:shape id="_x0000_s1027" type="#_x0000_t75" alt="http://t0.gstatic.com/images?q=tbn:Oj_Y0u3T5RHrLM:http://1.bp.blogspot.com/_beLwiHNZl8A/SPFs_rLrQ3I/AAAAAAAAASQ/zqvl51poZnk/s320/good-luck.jpg" style="position:absolute;margin-left:378pt;margin-top:9.55pt;width:100.5pt;height:100.5pt;z-index:-251659264;visibility:visible;mso-wrap-distance-left:0;mso-wrap-distance-right:0;mso-position-horizontal-relative:char;mso-position-vertical-relative:line">
            <v:imagedata r:id="rId6" o:title=""/>
            <w10:wrap type="square"/>
          </v:shape>
        </w:pict>
      </w:r>
    </w:p>
    <w:p w:rsidR="00C05A42" w:rsidRPr="00CD0E59" w:rsidRDefault="00C05A42">
      <w:pPr>
        <w:pStyle w:val="Varsaylan"/>
        <w:rPr>
          <w:rFonts w:cs="Times New Roman"/>
          <w:b/>
          <w:bCs/>
          <w:sz w:val="20"/>
          <w:szCs w:val="20"/>
        </w:rPr>
      </w:pPr>
    </w:p>
    <w:p w:rsidR="00C05A42" w:rsidRPr="00CD0E59" w:rsidRDefault="00C05A42" w:rsidP="00CD0E59">
      <w:pPr>
        <w:pStyle w:val="Varsaylan"/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CD0E59">
        <w:rPr>
          <w:rFonts w:ascii="Comic Sans MS" w:hAnsi="Comic Sans MS" w:cs="Comic Sans MS"/>
          <w:b/>
          <w:bCs/>
          <w:sz w:val="20"/>
          <w:szCs w:val="20"/>
        </w:rPr>
        <w:t>FERHAN AYAN CAN                NAZİFE KARA</w:t>
      </w:r>
    </w:p>
    <w:p w:rsidR="00C05A42" w:rsidRDefault="00C05A42" w:rsidP="00CD0E59">
      <w:pPr>
        <w:pStyle w:val="Varsaylan"/>
        <w:spacing w:line="240" w:lineRule="auto"/>
        <w:sectPr w:rsidR="00C05A42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 w:rsidRPr="00CD0E59">
        <w:rPr>
          <w:rFonts w:ascii="Comic Sans MS" w:hAnsi="Comic Sans MS" w:cs="Comic Sans MS"/>
          <w:b/>
          <w:bCs/>
          <w:sz w:val="20"/>
          <w:szCs w:val="20"/>
        </w:rPr>
        <w:t xml:space="preserve">        ELT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 w:rsidRPr="00CD0E59">
        <w:rPr>
          <w:rFonts w:ascii="Comic Sans MS" w:hAnsi="Comic Sans MS" w:cs="Comic Sans MS"/>
          <w:b/>
          <w:bCs/>
          <w:sz w:val="20"/>
          <w:szCs w:val="20"/>
        </w:rPr>
        <w:t xml:space="preserve">   ELT</w:t>
      </w:r>
      <w:r>
        <w:t xml:space="preserve">                                                                                                                                                 </w:t>
      </w:r>
    </w:p>
    <w:p w:rsidR="00C05A42" w:rsidRDefault="00C05A42" w:rsidP="00CD0E59">
      <w:pPr>
        <w:pStyle w:val="Varsaylan"/>
        <w:rPr>
          <w:rFonts w:cs="Times New Roman"/>
        </w:rPr>
      </w:pP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NoSpacing"/>
        <w:rPr>
          <w:rFonts w:cs="Times New Roman"/>
        </w:rPr>
      </w:pPr>
    </w:p>
    <w:p w:rsidR="00C05A42" w:rsidRDefault="00C05A42">
      <w:pPr>
        <w:pStyle w:val="Varsaylan"/>
        <w:tabs>
          <w:tab w:val="left" w:pos="300"/>
        </w:tabs>
        <w:rPr>
          <w:rFonts w:cs="Times New Roman"/>
        </w:rPr>
      </w:pPr>
      <w:r>
        <w:rPr>
          <w:rFonts w:cs="Times New Roman"/>
          <w:lang w:val="en-US"/>
        </w:rPr>
        <w:tab/>
      </w:r>
    </w:p>
    <w:p w:rsidR="00C05A42" w:rsidRDefault="00C05A42">
      <w:pPr>
        <w:pStyle w:val="Varsaylan"/>
        <w:tabs>
          <w:tab w:val="left" w:pos="300"/>
        </w:tabs>
        <w:rPr>
          <w:rFonts w:cs="Times New Roman"/>
        </w:rPr>
      </w:pPr>
    </w:p>
    <w:p w:rsidR="00C05A42" w:rsidRDefault="00C05A42">
      <w:pPr>
        <w:pStyle w:val="Varsaylan"/>
        <w:tabs>
          <w:tab w:val="left" w:pos="300"/>
        </w:tabs>
        <w:rPr>
          <w:rFonts w:cs="Times New Roman"/>
        </w:rPr>
      </w:pPr>
    </w:p>
    <w:p w:rsidR="00C05A42" w:rsidRDefault="00C05A42">
      <w:pPr>
        <w:pStyle w:val="Varsaylan"/>
        <w:tabs>
          <w:tab w:val="left" w:pos="300"/>
        </w:tabs>
        <w:rPr>
          <w:rFonts w:cs="Times New Roman"/>
        </w:rPr>
      </w:pPr>
    </w:p>
    <w:p w:rsidR="00C05A42" w:rsidRDefault="00C05A42">
      <w:pPr>
        <w:pStyle w:val="Varsaylan"/>
        <w:rPr>
          <w:rFonts w:cs="Times New Roman"/>
        </w:rPr>
      </w:pPr>
    </w:p>
    <w:sectPr w:rsidR="00C05A42" w:rsidSect="008808EF">
      <w:pgSz w:w="11906" w:h="16838"/>
      <w:pgMar w:top="426" w:right="566" w:bottom="426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Eras Demi ITC">
    <w:altName w:val="Times New Roman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628"/>
    <w:multiLevelType w:val="hybridMultilevel"/>
    <w:tmpl w:val="E9282606"/>
    <w:lvl w:ilvl="0" w:tplc="0410391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8EF"/>
    <w:rsid w:val="00100F7D"/>
    <w:rsid w:val="001B0F4E"/>
    <w:rsid w:val="003776AD"/>
    <w:rsid w:val="00401ED4"/>
    <w:rsid w:val="004032FE"/>
    <w:rsid w:val="004B4D98"/>
    <w:rsid w:val="00543E8A"/>
    <w:rsid w:val="00631161"/>
    <w:rsid w:val="007D41B7"/>
    <w:rsid w:val="008808EF"/>
    <w:rsid w:val="008B14B2"/>
    <w:rsid w:val="008D1794"/>
    <w:rsid w:val="00972A6C"/>
    <w:rsid w:val="00A21C90"/>
    <w:rsid w:val="00A2305D"/>
    <w:rsid w:val="00A92430"/>
    <w:rsid w:val="00AE0FF8"/>
    <w:rsid w:val="00B00B1F"/>
    <w:rsid w:val="00C05A42"/>
    <w:rsid w:val="00CD0E59"/>
    <w:rsid w:val="00CF56DF"/>
    <w:rsid w:val="00EE5C28"/>
    <w:rsid w:val="00F20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E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Calibri"/>
      <w:lang w:eastAsia="en-US"/>
    </w:rPr>
  </w:style>
  <w:style w:type="character" w:customStyle="1" w:styleId="BalonMetniChar">
    <w:name w:val="Balon Metni Char"/>
    <w:basedOn w:val="DefaultParagraphFont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basedOn w:val="DefaultParagraphFont"/>
    <w:uiPriority w:val="99"/>
    <w:rsid w:val="008808EF"/>
    <w:rPr>
      <w:rFonts w:ascii="Calibri" w:eastAsia="SimSun" w:hAnsi="Calibri" w:cs="Calibri"/>
    </w:rPr>
  </w:style>
  <w:style w:type="character" w:customStyle="1" w:styleId="AltbilgiChar">
    <w:name w:val="Altbilgi Char"/>
    <w:basedOn w:val="DefaultParagraphFont"/>
    <w:uiPriority w:val="99"/>
    <w:rsid w:val="008808EF"/>
    <w:rPr>
      <w:rFonts w:ascii="Calibri" w:eastAsia="SimSun" w:hAnsi="Calibri" w:cs="Calibri"/>
    </w:rPr>
  </w:style>
  <w:style w:type="character" w:customStyle="1" w:styleId="ListLabel1">
    <w:name w:val="ListLabel 1"/>
    <w:uiPriority w:val="99"/>
    <w:rsid w:val="008808EF"/>
    <w:rPr>
      <w:b/>
      <w:bCs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">
    <w:name w:val="List"/>
    <w:basedOn w:val="Metingvdesi"/>
    <w:uiPriority w:val="99"/>
    <w:rsid w:val="008808EF"/>
  </w:style>
  <w:style w:type="paragraph" w:styleId="Caption">
    <w:name w:val="caption"/>
    <w:basedOn w:val="Varsaylan"/>
    <w:uiPriority w:val="99"/>
    <w:qFormat/>
    <w:rsid w:val="008808E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</w:style>
  <w:style w:type="paragraph" w:styleId="NoSpacing">
    <w:name w:val="No Spacing"/>
    <w:uiPriority w:val="99"/>
    <w:qFormat/>
    <w:rsid w:val="008808EF"/>
    <w:pPr>
      <w:suppressAutoHyphens/>
    </w:pPr>
    <w:rPr>
      <w:rFonts w:eastAsia="SimSun" w:cs="Calibri"/>
      <w:lang w:eastAsia="en-US"/>
    </w:rPr>
  </w:style>
  <w:style w:type="paragraph" w:styleId="BalloonText">
    <w:name w:val="Balloon Text"/>
    <w:basedOn w:val="Varsaylan"/>
    <w:link w:val="BalloonTextChar"/>
    <w:uiPriority w:val="99"/>
    <w:semiHidden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A6C"/>
    <w:rPr>
      <w:rFonts w:ascii="Times New Roman" w:eastAsia="SimSun" w:hAnsi="Times New Roman" w:cs="Times New Roman"/>
      <w:color w:val="000000"/>
      <w:sz w:val="2"/>
      <w:szCs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Paragraph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Cambria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1B0F4E"/>
    <w:rPr>
      <w:rFonts w:ascii="Cambria" w:hAnsi="Cambria" w:cs="Cambria"/>
      <w:b/>
      <w:bCs/>
      <w:i/>
      <w:iCs/>
      <w:spacing w:val="10"/>
      <w:sz w:val="60"/>
      <w:szCs w:val="6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488</Words>
  <Characters>2782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YALVAÇ ANATOLIAN İMAM HATİP HIGH SCHOOL 2014 – 2015 EDUCATION YEAR 1ST TERM THE 1ST WRITTEN EXAM FOR ANATOLIAN  9TH GRADES </dc:title>
  <dc:subject/>
  <dc:creator>sorubak.com; Meltem's Computer</dc:creator>
  <cp:keywords>sorubak.com</cp:keywords>
  <dc:description/>
  <cp:lastModifiedBy>edanur</cp:lastModifiedBy>
  <cp:revision>3</cp:revision>
  <dcterms:created xsi:type="dcterms:W3CDTF">2014-11-19T00:21:00Z</dcterms:created>
  <dcterms:modified xsi:type="dcterms:W3CDTF">2016-11-06T13:42:00Z</dcterms:modified>
  <cp:category>sorubak.com</cp:category>
</cp:coreProperties>
</file>