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1FE" w:rsidRPr="005C2E4C" w:rsidRDefault="008A31FE" w:rsidP="005C2E4C">
      <w:pPr>
        <w:pStyle w:val="ListParagraph"/>
        <w:numPr>
          <w:ilvl w:val="0"/>
          <w:numId w:val="2"/>
        </w:numPr>
        <w:rPr>
          <w:rFonts w:ascii="Times New Roman" w:hAnsi="Times New Roman"/>
          <w:b/>
        </w:rPr>
        <w:sectPr w:rsidR="008A31FE" w:rsidRPr="005C2E4C" w:rsidSect="00092203">
          <w:head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Times New Roman" w:hAnsi="Times New Roman"/>
          <w:b/>
        </w:rPr>
        <w:t>PRESENT CONTINUOUS TENSE or SIMPLE PRESENT TENSE ? (20p)</w:t>
      </w:r>
    </w:p>
    <w:tbl>
      <w:tblPr>
        <w:tblW w:w="5000" w:type="pct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0A0"/>
      </w:tblPr>
      <w:tblGrid>
        <w:gridCol w:w="4300"/>
      </w:tblGrid>
      <w:tr w:rsidR="008A31FE" w:rsidRPr="00B01051" w:rsidTr="005C2E4C">
        <w:trPr>
          <w:tblCellSpacing w:w="7" w:type="dxa"/>
        </w:trPr>
        <w:tc>
          <w:tcPr>
            <w:tcW w:w="5000" w:type="pct"/>
          </w:tcPr>
          <w:p w:rsidR="008A31FE" w:rsidRPr="005C2E4C" w:rsidRDefault="008A31FE" w:rsidP="005C2E4C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  <w:r w:rsidRPr="005C2E4C">
              <w:rPr>
                <w:rFonts w:ascii="Times New Roman" w:hAnsi="Times New Roman"/>
                <w:lang w:eastAsia="tr-TR"/>
              </w:rPr>
              <w:t xml:space="preserve">1 I always </w:t>
            </w:r>
            <w:r w:rsidRPr="000A0A85">
              <w:rPr>
                <w:rFonts w:ascii="Times New Roman" w:hAnsi="Times New Roman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0pt;height:18pt">
                  <v:imagedata r:id="rId8" o:title=""/>
                </v:shape>
              </w:pict>
            </w:r>
            <w:r w:rsidRPr="00B01051">
              <w:rPr>
                <w:rFonts w:ascii="Times New Roman" w:hAnsi="Times New Roman"/>
                <w:noProof/>
                <w:lang w:eastAsia="tr-TR"/>
              </w:rPr>
              <w:pict>
                <v:shape id="Resim 1" o:spid="_x0000_i1026" type="#_x0000_t75" alt="http://www.dersimizingilizce.com/UserFiles/pageStyle/images/keno.gif" style="width:12pt;height:1.5pt;visibility:visible">
                  <v:imagedata r:id="rId9" o:title=""/>
                </v:shape>
              </w:pict>
            </w:r>
            <w:r w:rsidRPr="005C2E4C">
              <w:rPr>
                <w:rFonts w:ascii="Times New Roman" w:hAnsi="Times New Roman"/>
                <w:lang w:eastAsia="tr-TR"/>
              </w:rPr>
              <w:t>(go) to cinema at weekends.</w:t>
            </w:r>
          </w:p>
        </w:tc>
      </w:tr>
      <w:tr w:rsidR="008A31FE" w:rsidRPr="00B01051" w:rsidTr="005C2E4C">
        <w:trPr>
          <w:trHeight w:val="300"/>
          <w:tblCellSpacing w:w="7" w:type="dxa"/>
        </w:trPr>
        <w:tc>
          <w:tcPr>
            <w:tcW w:w="0" w:type="auto"/>
            <w:vAlign w:val="center"/>
          </w:tcPr>
          <w:p w:rsidR="008A31FE" w:rsidRPr="005C2E4C" w:rsidRDefault="008A31FE" w:rsidP="005C2E4C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</w:p>
        </w:tc>
      </w:tr>
      <w:tr w:rsidR="008A31FE" w:rsidRPr="00B01051" w:rsidTr="005C2E4C">
        <w:trPr>
          <w:tblCellSpacing w:w="7" w:type="dxa"/>
        </w:trPr>
        <w:tc>
          <w:tcPr>
            <w:tcW w:w="5000" w:type="pct"/>
          </w:tcPr>
          <w:p w:rsidR="008A31FE" w:rsidRPr="005C2E4C" w:rsidRDefault="008A31FE" w:rsidP="005C2E4C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  <w:r w:rsidRPr="005C2E4C">
              <w:rPr>
                <w:rFonts w:ascii="Times New Roman" w:hAnsi="Times New Roman"/>
                <w:lang w:eastAsia="tr-TR"/>
              </w:rPr>
              <w:t xml:space="preserve">2 She never </w:t>
            </w:r>
            <w:r w:rsidRPr="000A0A85">
              <w:rPr>
                <w:rFonts w:ascii="Times New Roman" w:hAnsi="Times New Roman"/>
              </w:rPr>
              <w:pict>
                <v:shape id="_x0000_i1027" type="#_x0000_t75" style="width:60pt;height:18pt">
                  <v:imagedata r:id="rId10" o:title=""/>
                </v:shape>
              </w:pict>
            </w:r>
            <w:r w:rsidRPr="00B01051">
              <w:rPr>
                <w:rFonts w:ascii="Times New Roman" w:hAnsi="Times New Roman"/>
                <w:noProof/>
                <w:lang w:eastAsia="tr-TR"/>
              </w:rPr>
              <w:pict>
                <v:shape id="Resim 2" o:spid="_x0000_i1028" type="#_x0000_t75" alt="http://www.dersimizingilizce.com/UserFiles/pageStyle/images/keno.gif" style="width:12pt;height:1.5pt;visibility:visible">
                  <v:imagedata r:id="rId9" o:title=""/>
                </v:shape>
              </w:pict>
            </w:r>
            <w:r w:rsidRPr="005C2E4C">
              <w:rPr>
                <w:rFonts w:ascii="Times New Roman" w:hAnsi="Times New Roman"/>
                <w:lang w:eastAsia="tr-TR"/>
              </w:rPr>
              <w:t>(smoke) cigarettes.</w:t>
            </w:r>
          </w:p>
        </w:tc>
      </w:tr>
      <w:tr w:rsidR="008A31FE" w:rsidRPr="00B01051" w:rsidTr="005C2E4C">
        <w:trPr>
          <w:trHeight w:val="300"/>
          <w:tblCellSpacing w:w="7" w:type="dxa"/>
        </w:trPr>
        <w:tc>
          <w:tcPr>
            <w:tcW w:w="0" w:type="auto"/>
            <w:vAlign w:val="center"/>
          </w:tcPr>
          <w:p w:rsidR="008A31FE" w:rsidRPr="005C2E4C" w:rsidRDefault="008A31FE" w:rsidP="005C2E4C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</w:p>
        </w:tc>
      </w:tr>
      <w:tr w:rsidR="008A31FE" w:rsidRPr="00B01051" w:rsidTr="005C2E4C">
        <w:trPr>
          <w:tblCellSpacing w:w="7" w:type="dxa"/>
        </w:trPr>
        <w:tc>
          <w:tcPr>
            <w:tcW w:w="5000" w:type="pct"/>
          </w:tcPr>
          <w:p w:rsidR="008A31FE" w:rsidRPr="005C2E4C" w:rsidRDefault="008A31FE" w:rsidP="005C2E4C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  <w:r w:rsidRPr="005C2E4C">
              <w:rPr>
                <w:rFonts w:ascii="Times New Roman" w:hAnsi="Times New Roman"/>
                <w:lang w:eastAsia="tr-TR"/>
              </w:rPr>
              <w:t xml:space="preserve">3 He </w:t>
            </w:r>
            <w:r w:rsidRPr="000A0A85">
              <w:rPr>
                <w:rFonts w:ascii="Times New Roman" w:hAnsi="Times New Roman"/>
              </w:rPr>
              <w:pict>
                <v:shape id="_x0000_i1029" type="#_x0000_t75" style="width:60pt;height:18pt">
                  <v:imagedata r:id="rId11" o:title=""/>
                </v:shape>
              </w:pict>
            </w:r>
            <w:r w:rsidRPr="00B01051">
              <w:rPr>
                <w:rFonts w:ascii="Times New Roman" w:hAnsi="Times New Roman"/>
                <w:noProof/>
                <w:lang w:eastAsia="tr-TR"/>
              </w:rPr>
              <w:pict>
                <v:shape id="Resim 3" o:spid="_x0000_i1030" type="#_x0000_t75" alt="http://www.dersimizingilizce.com/UserFiles/pageStyle/images/keno.gif" style="width:12pt;height:1.5pt;visibility:visible">
                  <v:imagedata r:id="rId9" o:title=""/>
                </v:shape>
              </w:pict>
            </w:r>
            <w:r w:rsidRPr="005C2E4C">
              <w:rPr>
                <w:rFonts w:ascii="Times New Roman" w:hAnsi="Times New Roman"/>
                <w:lang w:eastAsia="tr-TR"/>
              </w:rPr>
              <w:t>(sleep) at home now.</w:t>
            </w:r>
          </w:p>
        </w:tc>
      </w:tr>
      <w:tr w:rsidR="008A31FE" w:rsidRPr="00B01051" w:rsidTr="005C2E4C">
        <w:trPr>
          <w:trHeight w:val="300"/>
          <w:tblCellSpacing w:w="7" w:type="dxa"/>
        </w:trPr>
        <w:tc>
          <w:tcPr>
            <w:tcW w:w="0" w:type="auto"/>
            <w:vAlign w:val="center"/>
          </w:tcPr>
          <w:p w:rsidR="008A31FE" w:rsidRPr="005C2E4C" w:rsidRDefault="008A31FE" w:rsidP="005C2E4C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</w:p>
        </w:tc>
      </w:tr>
      <w:tr w:rsidR="008A31FE" w:rsidRPr="00B01051" w:rsidTr="005C2E4C">
        <w:trPr>
          <w:tblCellSpacing w:w="7" w:type="dxa"/>
        </w:trPr>
        <w:tc>
          <w:tcPr>
            <w:tcW w:w="5000" w:type="pct"/>
          </w:tcPr>
          <w:p w:rsidR="008A31FE" w:rsidRPr="005C2E4C" w:rsidRDefault="008A31FE" w:rsidP="005C2E4C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  <w:r w:rsidRPr="005C2E4C">
              <w:rPr>
                <w:rFonts w:ascii="Times New Roman" w:hAnsi="Times New Roman"/>
                <w:lang w:eastAsia="tr-TR"/>
              </w:rPr>
              <w:t xml:space="preserve">4 She </w:t>
            </w:r>
            <w:r w:rsidRPr="000A0A85">
              <w:rPr>
                <w:rFonts w:ascii="Times New Roman" w:hAnsi="Times New Roman"/>
              </w:rPr>
              <w:pict>
                <v:shape id="_x0000_i1031" type="#_x0000_t75" style="width:60pt;height:18pt">
                  <v:imagedata r:id="rId12" o:title=""/>
                </v:shape>
              </w:pict>
            </w:r>
            <w:r w:rsidRPr="00B01051">
              <w:rPr>
                <w:rFonts w:ascii="Times New Roman" w:hAnsi="Times New Roman"/>
                <w:noProof/>
                <w:lang w:eastAsia="tr-TR"/>
              </w:rPr>
              <w:pict>
                <v:shape id="Resim 4" o:spid="_x0000_i1032" type="#_x0000_t75" alt="http://www.dersimizingilizce.com/UserFiles/pageStyle/images/keno.gif" style="width:12pt;height:1.5pt;visibility:visible">
                  <v:imagedata r:id="rId9" o:title=""/>
                </v:shape>
              </w:pict>
            </w:r>
            <w:r w:rsidRPr="005C2E4C">
              <w:rPr>
                <w:rFonts w:ascii="Times New Roman" w:hAnsi="Times New Roman"/>
                <w:lang w:eastAsia="tr-TR"/>
              </w:rPr>
              <w:t>(not/like) reading books.</w:t>
            </w:r>
          </w:p>
        </w:tc>
      </w:tr>
      <w:tr w:rsidR="008A31FE" w:rsidRPr="00B01051" w:rsidTr="005C2E4C">
        <w:trPr>
          <w:trHeight w:val="300"/>
          <w:tblCellSpacing w:w="7" w:type="dxa"/>
        </w:trPr>
        <w:tc>
          <w:tcPr>
            <w:tcW w:w="0" w:type="auto"/>
            <w:vAlign w:val="center"/>
          </w:tcPr>
          <w:p w:rsidR="008A31FE" w:rsidRPr="005C2E4C" w:rsidRDefault="008A31FE" w:rsidP="005C2E4C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</w:p>
        </w:tc>
      </w:tr>
      <w:tr w:rsidR="008A31FE" w:rsidRPr="00B01051" w:rsidTr="005C2E4C">
        <w:trPr>
          <w:tblCellSpacing w:w="7" w:type="dxa"/>
        </w:trPr>
        <w:tc>
          <w:tcPr>
            <w:tcW w:w="5000" w:type="pct"/>
          </w:tcPr>
          <w:p w:rsidR="008A31FE" w:rsidRPr="005C2E4C" w:rsidRDefault="008A31FE" w:rsidP="005C2E4C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  <w:r w:rsidRPr="005C2E4C">
              <w:rPr>
                <w:rFonts w:ascii="Times New Roman" w:hAnsi="Times New Roman"/>
                <w:lang w:eastAsia="tr-TR"/>
              </w:rPr>
              <w:t xml:space="preserve">5 We </w:t>
            </w:r>
            <w:r w:rsidRPr="000A0A85">
              <w:rPr>
                <w:rFonts w:ascii="Times New Roman" w:hAnsi="Times New Roman"/>
              </w:rPr>
              <w:pict>
                <v:shape id="_x0000_i1033" type="#_x0000_t75" style="width:60pt;height:18pt">
                  <v:imagedata r:id="rId13" o:title=""/>
                </v:shape>
              </w:pict>
            </w:r>
            <w:r w:rsidRPr="00B01051">
              <w:rPr>
                <w:rFonts w:ascii="Times New Roman" w:hAnsi="Times New Roman"/>
                <w:noProof/>
                <w:lang w:eastAsia="tr-TR"/>
              </w:rPr>
              <w:pict>
                <v:shape id="Resim 5" o:spid="_x0000_i1034" type="#_x0000_t75" alt="http://www.dersimizingilizce.com/UserFiles/pageStyle/images/keno.gif" style="width:12pt;height:1.5pt;visibility:visible">
                  <v:imagedata r:id="rId9" o:title=""/>
                </v:shape>
              </w:pict>
            </w:r>
            <w:r w:rsidRPr="005C2E4C">
              <w:rPr>
                <w:rFonts w:ascii="Times New Roman" w:hAnsi="Times New Roman"/>
                <w:lang w:eastAsia="tr-TR"/>
              </w:rPr>
              <w:t>(watch) TV at the moment.</w:t>
            </w:r>
          </w:p>
        </w:tc>
      </w:tr>
      <w:tr w:rsidR="008A31FE" w:rsidRPr="00B01051" w:rsidTr="005C2E4C">
        <w:trPr>
          <w:trHeight w:val="300"/>
          <w:tblCellSpacing w:w="7" w:type="dxa"/>
        </w:trPr>
        <w:tc>
          <w:tcPr>
            <w:tcW w:w="0" w:type="auto"/>
            <w:vAlign w:val="center"/>
          </w:tcPr>
          <w:p w:rsidR="008A31FE" w:rsidRPr="005C2E4C" w:rsidRDefault="008A31FE" w:rsidP="005C2E4C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</w:p>
        </w:tc>
      </w:tr>
      <w:tr w:rsidR="008A31FE" w:rsidRPr="00B01051" w:rsidTr="005C2E4C">
        <w:trPr>
          <w:tblCellSpacing w:w="7" w:type="dxa"/>
        </w:trPr>
        <w:tc>
          <w:tcPr>
            <w:tcW w:w="5000" w:type="pct"/>
          </w:tcPr>
          <w:p w:rsidR="008A31FE" w:rsidRPr="005C2E4C" w:rsidRDefault="008A31FE" w:rsidP="005C2E4C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  <w:r w:rsidRPr="005C2E4C">
              <w:rPr>
                <w:rFonts w:ascii="Times New Roman" w:hAnsi="Times New Roman"/>
                <w:lang w:eastAsia="tr-TR"/>
              </w:rPr>
              <w:t xml:space="preserve">6 </w:t>
            </w:r>
            <w:r w:rsidRPr="000A0A85">
              <w:rPr>
                <w:rFonts w:ascii="Times New Roman" w:hAnsi="Times New Roman"/>
              </w:rPr>
              <w:pict>
                <v:shape id="_x0000_i1035" type="#_x0000_t75" style="width:60pt;height:18pt">
                  <v:imagedata r:id="rId14" o:title=""/>
                </v:shape>
              </w:pict>
            </w:r>
            <w:r w:rsidRPr="00B01051">
              <w:rPr>
                <w:rFonts w:ascii="Times New Roman" w:hAnsi="Times New Roman"/>
                <w:noProof/>
                <w:lang w:eastAsia="tr-TR"/>
              </w:rPr>
              <w:pict>
                <v:shape id="Resim 6" o:spid="_x0000_i1036" type="#_x0000_t75" alt="http://www.dersimizingilizce.com/UserFiles/pageStyle/images/keno.gif" style="width:12pt;height:1.5pt;visibility:visible">
                  <v:imagedata r:id="rId9" o:title=""/>
                </v:shape>
              </w:pict>
            </w:r>
            <w:r w:rsidRPr="005C2E4C">
              <w:rPr>
                <w:rFonts w:ascii="Times New Roman" w:hAnsi="Times New Roman"/>
                <w:lang w:eastAsia="tr-TR"/>
              </w:rPr>
              <w:t xml:space="preserve">you </w:t>
            </w:r>
            <w:r w:rsidRPr="000A0A85">
              <w:rPr>
                <w:rFonts w:ascii="Times New Roman" w:hAnsi="Times New Roman"/>
              </w:rPr>
              <w:pict>
                <v:shape id="_x0000_i1037" type="#_x0000_t75" style="width:60pt;height:18pt">
                  <v:imagedata r:id="rId15" o:title=""/>
                </v:shape>
              </w:pict>
            </w:r>
            <w:r w:rsidRPr="00B01051">
              <w:rPr>
                <w:rFonts w:ascii="Times New Roman" w:hAnsi="Times New Roman"/>
                <w:noProof/>
                <w:lang w:eastAsia="tr-TR"/>
              </w:rPr>
              <w:pict>
                <v:shape id="Resim 7" o:spid="_x0000_i1038" type="#_x0000_t75" alt="http://www.dersimizingilizce.com/UserFiles/pageStyle/images/keno.gif" style="width:12pt;height:1.5pt;visibility:visible">
                  <v:imagedata r:id="rId9" o:title=""/>
                </v:shape>
              </w:pict>
            </w:r>
            <w:r w:rsidRPr="005C2E4C">
              <w:rPr>
                <w:rFonts w:ascii="Times New Roman" w:hAnsi="Times New Roman"/>
                <w:lang w:eastAsia="tr-TR"/>
              </w:rPr>
              <w:t xml:space="preserve">(do) your homework right now? </w:t>
            </w:r>
          </w:p>
        </w:tc>
      </w:tr>
      <w:tr w:rsidR="008A31FE" w:rsidRPr="00B01051" w:rsidTr="005C2E4C">
        <w:trPr>
          <w:trHeight w:val="300"/>
          <w:tblCellSpacing w:w="7" w:type="dxa"/>
        </w:trPr>
        <w:tc>
          <w:tcPr>
            <w:tcW w:w="0" w:type="auto"/>
            <w:vAlign w:val="center"/>
          </w:tcPr>
          <w:p w:rsidR="008A31FE" w:rsidRPr="005C2E4C" w:rsidRDefault="008A31FE" w:rsidP="005C2E4C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</w:p>
        </w:tc>
      </w:tr>
      <w:tr w:rsidR="008A31FE" w:rsidRPr="00B01051" w:rsidTr="005C2E4C">
        <w:trPr>
          <w:tblCellSpacing w:w="7" w:type="dxa"/>
        </w:trPr>
        <w:tc>
          <w:tcPr>
            <w:tcW w:w="5000" w:type="pct"/>
          </w:tcPr>
          <w:p w:rsidR="008A31FE" w:rsidRPr="005C2E4C" w:rsidRDefault="008A31FE" w:rsidP="005C2E4C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lang w:eastAsia="tr-TR"/>
              </w:rPr>
              <w:t>7 Sue rarely</w:t>
            </w:r>
            <w:r w:rsidRPr="005C2E4C">
              <w:rPr>
                <w:rFonts w:ascii="Times New Roman" w:hAnsi="Times New Roman"/>
                <w:lang w:eastAsia="tr-TR"/>
              </w:rPr>
              <w:t xml:space="preserve"> </w:t>
            </w:r>
            <w:r w:rsidRPr="000A0A85">
              <w:rPr>
                <w:rFonts w:ascii="Times New Roman" w:hAnsi="Times New Roman"/>
              </w:rPr>
              <w:pict>
                <v:shape id="_x0000_i1039" type="#_x0000_t75" style="width:60pt;height:18pt">
                  <v:imagedata r:id="rId16" o:title=""/>
                </v:shape>
              </w:pict>
            </w:r>
            <w:r w:rsidRPr="00B01051">
              <w:rPr>
                <w:rFonts w:ascii="Times New Roman" w:hAnsi="Times New Roman"/>
                <w:noProof/>
                <w:lang w:eastAsia="tr-TR"/>
              </w:rPr>
              <w:pict>
                <v:shape id="Resim 8" o:spid="_x0000_i1040" type="#_x0000_t75" alt="http://www.dersimizingilizce.com/UserFiles/pageStyle/images/keno.gif" style="width:12pt;height:1.5pt;visibility:visible">
                  <v:imagedata r:id="rId9" o:title=""/>
                </v:shape>
              </w:pict>
            </w:r>
            <w:r>
              <w:rPr>
                <w:rFonts w:ascii="Times New Roman" w:hAnsi="Times New Roman"/>
                <w:lang w:eastAsia="tr-TR"/>
              </w:rPr>
              <w:t>(cook</w:t>
            </w:r>
            <w:r w:rsidRPr="005C2E4C">
              <w:rPr>
                <w:rFonts w:ascii="Times New Roman" w:hAnsi="Times New Roman"/>
                <w:lang w:eastAsia="tr-TR"/>
              </w:rPr>
              <w:t>)</w:t>
            </w:r>
            <w:r>
              <w:rPr>
                <w:rFonts w:ascii="Times New Roman" w:hAnsi="Times New Roman"/>
                <w:lang w:eastAsia="tr-TR"/>
              </w:rPr>
              <w:t>.</w:t>
            </w:r>
          </w:p>
        </w:tc>
      </w:tr>
      <w:tr w:rsidR="008A31FE" w:rsidRPr="00B01051" w:rsidTr="005C2E4C">
        <w:trPr>
          <w:trHeight w:val="300"/>
          <w:tblCellSpacing w:w="7" w:type="dxa"/>
        </w:trPr>
        <w:tc>
          <w:tcPr>
            <w:tcW w:w="0" w:type="auto"/>
            <w:vAlign w:val="center"/>
          </w:tcPr>
          <w:p w:rsidR="008A31FE" w:rsidRPr="005C2E4C" w:rsidRDefault="008A31FE" w:rsidP="005C2E4C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</w:p>
        </w:tc>
      </w:tr>
      <w:tr w:rsidR="008A31FE" w:rsidRPr="00B01051" w:rsidTr="005C2E4C">
        <w:trPr>
          <w:tblCellSpacing w:w="7" w:type="dxa"/>
        </w:trPr>
        <w:tc>
          <w:tcPr>
            <w:tcW w:w="5000" w:type="pct"/>
          </w:tcPr>
          <w:p w:rsidR="008A31FE" w:rsidRPr="005C2E4C" w:rsidRDefault="008A31FE" w:rsidP="005C2E4C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lang w:eastAsia="tr-TR"/>
              </w:rPr>
              <w:t>8 Bill sometimes</w:t>
            </w:r>
            <w:r w:rsidRPr="005C2E4C">
              <w:rPr>
                <w:rFonts w:ascii="Times New Roman" w:hAnsi="Times New Roman"/>
                <w:lang w:eastAsia="tr-TR"/>
              </w:rPr>
              <w:t xml:space="preserve"> </w:t>
            </w:r>
            <w:r w:rsidRPr="000A0A85">
              <w:rPr>
                <w:rFonts w:ascii="Times New Roman" w:hAnsi="Times New Roman"/>
              </w:rPr>
              <w:pict>
                <v:shape id="_x0000_i1041" type="#_x0000_t75" style="width:60pt;height:18pt">
                  <v:imagedata r:id="rId17" o:title=""/>
                </v:shape>
              </w:pict>
            </w:r>
            <w:r w:rsidRPr="00B01051">
              <w:rPr>
                <w:rFonts w:ascii="Times New Roman" w:hAnsi="Times New Roman"/>
                <w:noProof/>
                <w:lang w:eastAsia="tr-TR"/>
              </w:rPr>
              <w:pict>
                <v:shape id="Resim 9" o:spid="_x0000_i1042" type="#_x0000_t75" alt="http://www.dersimizingilizce.com/UserFiles/pageStyle/images/keno.gif" style="width:12pt;height:1.5pt;visibility:visible">
                  <v:imagedata r:id="rId9" o:title=""/>
                </v:shape>
              </w:pict>
            </w:r>
            <w:r>
              <w:rPr>
                <w:rFonts w:ascii="Times New Roman" w:hAnsi="Times New Roman"/>
                <w:lang w:eastAsia="tr-TR"/>
              </w:rPr>
              <w:t>(fly) to Paris</w:t>
            </w:r>
            <w:r w:rsidRPr="005C2E4C">
              <w:rPr>
                <w:rFonts w:ascii="Times New Roman" w:hAnsi="Times New Roman"/>
                <w:lang w:eastAsia="tr-TR"/>
              </w:rPr>
              <w:t xml:space="preserve"> at weekends.</w:t>
            </w:r>
          </w:p>
        </w:tc>
      </w:tr>
      <w:tr w:rsidR="008A31FE" w:rsidRPr="00B01051" w:rsidTr="005C2E4C">
        <w:trPr>
          <w:trHeight w:val="300"/>
          <w:tblCellSpacing w:w="7" w:type="dxa"/>
        </w:trPr>
        <w:tc>
          <w:tcPr>
            <w:tcW w:w="0" w:type="auto"/>
            <w:vAlign w:val="center"/>
          </w:tcPr>
          <w:p w:rsidR="008A31FE" w:rsidRPr="005C2E4C" w:rsidRDefault="008A31FE" w:rsidP="005C2E4C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</w:p>
        </w:tc>
      </w:tr>
      <w:tr w:rsidR="008A31FE" w:rsidRPr="00B01051" w:rsidTr="005C2E4C">
        <w:trPr>
          <w:tblCellSpacing w:w="7" w:type="dxa"/>
        </w:trPr>
        <w:tc>
          <w:tcPr>
            <w:tcW w:w="5000" w:type="pct"/>
          </w:tcPr>
          <w:p w:rsidR="008A31FE" w:rsidRPr="005C2E4C" w:rsidRDefault="008A31FE" w:rsidP="005C2E4C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  <w:r w:rsidRPr="005C2E4C">
              <w:rPr>
                <w:rFonts w:ascii="Times New Roman" w:hAnsi="Times New Roman"/>
                <w:lang w:eastAsia="tr-TR"/>
              </w:rPr>
              <w:t xml:space="preserve">9 Look! She </w:t>
            </w:r>
            <w:r w:rsidRPr="000A0A85">
              <w:rPr>
                <w:rFonts w:ascii="Times New Roman" w:hAnsi="Times New Roman"/>
              </w:rPr>
              <w:pict>
                <v:shape id="_x0000_i1043" type="#_x0000_t75" style="width:60pt;height:18pt">
                  <v:imagedata r:id="rId18" o:title=""/>
                </v:shape>
              </w:pict>
            </w:r>
            <w:r w:rsidRPr="00B01051">
              <w:rPr>
                <w:rFonts w:ascii="Times New Roman" w:hAnsi="Times New Roman"/>
                <w:noProof/>
                <w:lang w:eastAsia="tr-TR"/>
              </w:rPr>
              <w:pict>
                <v:shape id="Resim 10" o:spid="_x0000_i1044" type="#_x0000_t75" alt="http://www.dersimizingilizce.com/UserFiles/pageStyle/images/keno.gif" style="width:12pt;height:1.5pt;visibility:visible">
                  <v:imagedata r:id="rId9" o:title=""/>
                </v:shape>
              </w:pict>
            </w:r>
            <w:r w:rsidRPr="005C2E4C">
              <w:rPr>
                <w:rFonts w:ascii="Times New Roman" w:hAnsi="Times New Roman"/>
                <w:lang w:eastAsia="tr-TR"/>
              </w:rPr>
              <w:t>(jump) into the sea.</w:t>
            </w:r>
          </w:p>
        </w:tc>
      </w:tr>
      <w:tr w:rsidR="008A31FE" w:rsidRPr="00B01051" w:rsidTr="005C2E4C">
        <w:trPr>
          <w:trHeight w:val="300"/>
          <w:tblCellSpacing w:w="7" w:type="dxa"/>
        </w:trPr>
        <w:tc>
          <w:tcPr>
            <w:tcW w:w="0" w:type="auto"/>
            <w:vAlign w:val="center"/>
          </w:tcPr>
          <w:p w:rsidR="008A31FE" w:rsidRPr="005C2E4C" w:rsidRDefault="008A31FE" w:rsidP="005C2E4C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</w:p>
        </w:tc>
      </w:tr>
      <w:tr w:rsidR="008A31FE" w:rsidRPr="00B01051" w:rsidTr="005C2E4C">
        <w:trPr>
          <w:tblCellSpacing w:w="7" w:type="dxa"/>
        </w:trPr>
        <w:tc>
          <w:tcPr>
            <w:tcW w:w="5000" w:type="pct"/>
          </w:tcPr>
          <w:p w:rsidR="008A31FE" w:rsidRPr="005C2E4C" w:rsidRDefault="008A31FE" w:rsidP="005C2E4C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  <w:r w:rsidRPr="005C2E4C">
              <w:rPr>
                <w:rFonts w:ascii="Times New Roman" w:hAnsi="Times New Roman"/>
                <w:lang w:eastAsia="tr-TR"/>
              </w:rPr>
              <w:t xml:space="preserve">10 The sun </w:t>
            </w:r>
            <w:r w:rsidRPr="000A0A85">
              <w:rPr>
                <w:rFonts w:ascii="Times New Roman" w:hAnsi="Times New Roman"/>
              </w:rPr>
              <w:pict>
                <v:shape id="_x0000_i1045" type="#_x0000_t75" style="width:60pt;height:18pt">
                  <v:imagedata r:id="rId19" o:title=""/>
                </v:shape>
              </w:pict>
            </w:r>
            <w:r w:rsidRPr="00B01051">
              <w:rPr>
                <w:rFonts w:ascii="Times New Roman" w:hAnsi="Times New Roman"/>
                <w:noProof/>
                <w:lang w:eastAsia="tr-TR"/>
              </w:rPr>
              <w:pict>
                <v:shape id="Resim 11" o:spid="_x0000_i1046" type="#_x0000_t75" alt="http://www.dersimizingilizce.com/UserFiles/pageStyle/images/keno.gif" style="width:12pt;height:1.5pt;visibility:visible">
                  <v:imagedata r:id="rId9" o:title=""/>
                </v:shape>
              </w:pict>
            </w:r>
            <w:r w:rsidRPr="005C2E4C">
              <w:rPr>
                <w:rFonts w:ascii="Times New Roman" w:hAnsi="Times New Roman"/>
                <w:lang w:eastAsia="tr-TR"/>
              </w:rPr>
              <w:t>(rise) in the east.</w:t>
            </w:r>
          </w:p>
        </w:tc>
      </w:tr>
    </w:tbl>
    <w:p w:rsidR="008A31FE" w:rsidRDefault="008A31FE" w:rsidP="00483199">
      <w:pPr>
        <w:rPr>
          <w:rFonts w:ascii="Times New Roman" w:hAnsi="Times New Roman"/>
          <w:b/>
        </w:rPr>
        <w:sectPr w:rsidR="008A31FE" w:rsidSect="005C2E4C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8A31FE" w:rsidRDefault="008A31FE" w:rsidP="00484E67">
      <w:pPr>
        <w:pStyle w:val="ListParagraph"/>
        <w:numPr>
          <w:ilvl w:val="0"/>
          <w:numId w:val="2"/>
        </w:numPr>
        <w:ind w:left="426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Look at the Picture. Write questions. Then use the verbs in the list to answer them.(30p)</w:t>
      </w:r>
    </w:p>
    <w:p w:rsidR="008A31FE" w:rsidRDefault="008A31FE" w:rsidP="005C2E4C">
      <w:pPr>
        <w:pStyle w:val="ListParagraph"/>
        <w:ind w:left="0"/>
        <w:rPr>
          <w:rFonts w:ascii="Times New Roman" w:hAnsi="Times New Roman"/>
          <w:b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07.45pt;margin-top:21.95pt;width:179.75pt;height:138.25pt;z-index:251658240">
            <v:textbox style="mso-fit-shape-to-text:t">
              <w:txbxContent>
                <w:p w:rsidR="008A31FE" w:rsidRDefault="008A31FE">
                  <w:r>
                    <w:t xml:space="preserve">*play with dolls      </w:t>
                  </w:r>
                  <w:r>
                    <w:tab/>
                  </w:r>
                </w:p>
                <w:p w:rsidR="008A31FE" w:rsidRDefault="008A31FE">
                  <w:r>
                    <w:tab/>
                  </w:r>
                  <w:r>
                    <w:tab/>
                    <w:t>* clean the window</w:t>
                  </w:r>
                </w:p>
                <w:p w:rsidR="008A31FE" w:rsidRDefault="008A31FE">
                  <w:r>
                    <w:t>* listen to radio</w:t>
                  </w:r>
                </w:p>
                <w:p w:rsidR="008A31FE" w:rsidRDefault="008A31FE">
                  <w:r>
                    <w:t xml:space="preserve">     </w:t>
                  </w:r>
                  <w:r>
                    <w:tab/>
                  </w:r>
                  <w:r>
                    <w:tab/>
                  </w:r>
                  <w:r>
                    <w:tab/>
                    <w:t>* sleep</w:t>
                  </w:r>
                </w:p>
                <w:p w:rsidR="008A31FE" w:rsidRDefault="008A31FE">
                  <w:r>
                    <w:t>*water the plants</w:t>
                  </w:r>
                </w:p>
              </w:txbxContent>
            </v:textbox>
          </v:shape>
        </w:pict>
      </w:r>
      <w:r w:rsidRPr="00B01051">
        <w:rPr>
          <w:rFonts w:ascii="Times New Roman" w:hAnsi="Times New Roman"/>
          <w:b/>
          <w:noProof/>
          <w:lang w:eastAsia="tr-TR"/>
        </w:rPr>
        <w:pict>
          <v:shape id="Resim 84" o:spid="_x0000_i1047" type="#_x0000_t75" style="width:252pt;height:183pt;visibility:visible">
            <v:imagedata r:id="rId20" o:title=""/>
          </v:shape>
        </w:pict>
      </w:r>
    </w:p>
    <w:p w:rsidR="008A31FE" w:rsidRDefault="008A31FE" w:rsidP="005C2E4C">
      <w:pPr>
        <w:pStyle w:val="ListParagraph"/>
        <w:ind w:left="0"/>
        <w:rPr>
          <w:rFonts w:ascii="Times New Roman" w:hAnsi="Times New Roman"/>
          <w:b/>
        </w:rPr>
      </w:pPr>
    </w:p>
    <w:p w:rsidR="008A31FE" w:rsidRPr="005C2E4C" w:rsidRDefault="008A31FE" w:rsidP="005C2E4C">
      <w:pPr>
        <w:pStyle w:val="ListParagraph"/>
        <w:ind w:left="0"/>
        <w:rPr>
          <w:rFonts w:ascii="Times New Roman" w:hAnsi="Times New Roman"/>
          <w:b/>
          <w:i/>
        </w:rPr>
      </w:pPr>
      <w:r w:rsidRPr="005C2E4C">
        <w:rPr>
          <w:rFonts w:ascii="Times New Roman" w:hAnsi="Times New Roman"/>
          <w:b/>
          <w:i/>
        </w:rPr>
        <w:t>Ex.</w:t>
      </w:r>
      <w:r>
        <w:rPr>
          <w:rFonts w:ascii="Times New Roman" w:hAnsi="Times New Roman"/>
          <w:b/>
        </w:rPr>
        <w:t xml:space="preserve">   </w:t>
      </w:r>
      <w:r w:rsidRPr="005C2E4C">
        <w:rPr>
          <w:rFonts w:ascii="Times New Roman" w:hAnsi="Times New Roman"/>
          <w:b/>
          <w:i/>
        </w:rPr>
        <w:t xml:space="preserve">The birds/ watch TV? </w:t>
      </w:r>
    </w:p>
    <w:p w:rsidR="008A31FE" w:rsidRDefault="008A31FE" w:rsidP="005C2E4C">
      <w:pPr>
        <w:pStyle w:val="ListParagraph"/>
        <w:ind w:left="0"/>
        <w:rPr>
          <w:rFonts w:ascii="Times New Roman" w:hAnsi="Times New Roman"/>
          <w:b/>
          <w:i/>
        </w:rPr>
      </w:pPr>
      <w:r w:rsidRPr="005C2E4C">
        <w:rPr>
          <w:rFonts w:ascii="Times New Roman" w:hAnsi="Times New Roman"/>
          <w:b/>
          <w:i/>
        </w:rPr>
        <w:t>Are the birds watching TV? No, they aren’t. They’re singing.</w:t>
      </w:r>
    </w:p>
    <w:p w:rsidR="008A31FE" w:rsidRDefault="008A31FE" w:rsidP="005C2E4C">
      <w:pPr>
        <w:pStyle w:val="ListParagraph"/>
        <w:ind w:left="0"/>
        <w:rPr>
          <w:rFonts w:ascii="Times New Roman" w:hAnsi="Times New Roman"/>
          <w:b/>
          <w:i/>
        </w:rPr>
      </w:pPr>
    </w:p>
    <w:p w:rsidR="008A31FE" w:rsidRPr="002D7C78" w:rsidRDefault="008A31FE" w:rsidP="002D7C78">
      <w:pPr>
        <w:pStyle w:val="ListParagraph"/>
        <w:numPr>
          <w:ilvl w:val="0"/>
          <w:numId w:val="3"/>
        </w:numPr>
        <w:rPr>
          <w:rFonts w:ascii="Times New Roman" w:hAnsi="Times New Roman"/>
        </w:rPr>
      </w:pPr>
      <w:r w:rsidRPr="002D7C78">
        <w:rPr>
          <w:rFonts w:ascii="Times New Roman" w:hAnsi="Times New Roman"/>
        </w:rPr>
        <w:t>The girls / do their homework?</w:t>
      </w:r>
    </w:p>
    <w:p w:rsidR="008A31FE" w:rsidRPr="002D7C78" w:rsidRDefault="008A31FE" w:rsidP="002D7C78">
      <w:pPr>
        <w:pStyle w:val="ListParagraph"/>
        <w:rPr>
          <w:rFonts w:ascii="Times New Roman" w:hAnsi="Times New Roman"/>
        </w:rPr>
      </w:pPr>
    </w:p>
    <w:p w:rsidR="008A31FE" w:rsidRDefault="008A31FE" w:rsidP="002D7C78">
      <w:pPr>
        <w:pStyle w:val="ListParagraph"/>
        <w:numPr>
          <w:ilvl w:val="0"/>
          <w:numId w:val="3"/>
        </w:numPr>
        <w:rPr>
          <w:rFonts w:ascii="Times New Roman" w:hAnsi="Times New Roman"/>
        </w:rPr>
      </w:pPr>
      <w:r w:rsidRPr="002D7C78">
        <w:rPr>
          <w:rFonts w:ascii="Times New Roman" w:hAnsi="Times New Roman"/>
        </w:rPr>
        <w:t>M</w:t>
      </w:r>
      <w:r>
        <w:rPr>
          <w:rFonts w:ascii="Times New Roman" w:hAnsi="Times New Roman"/>
        </w:rPr>
        <w:t>rs. Green / eat?</w:t>
      </w:r>
    </w:p>
    <w:p w:rsidR="008A31FE" w:rsidRPr="002D7C78" w:rsidRDefault="008A31FE" w:rsidP="002D7C78">
      <w:pPr>
        <w:pStyle w:val="ListParagraph"/>
        <w:rPr>
          <w:rFonts w:ascii="Times New Roman" w:hAnsi="Times New Roman"/>
        </w:rPr>
      </w:pPr>
    </w:p>
    <w:p w:rsidR="008A31FE" w:rsidRDefault="008A31FE" w:rsidP="002D7C78">
      <w:pPr>
        <w:pStyle w:val="ListParagraph"/>
        <w:numPr>
          <w:ilvl w:val="0"/>
          <w:numId w:val="3"/>
        </w:numPr>
        <w:rPr>
          <w:rFonts w:ascii="Times New Roman" w:hAnsi="Times New Roman"/>
        </w:rPr>
      </w:pPr>
      <w:r>
        <w:rPr>
          <w:rFonts w:ascii="Times New Roman" w:hAnsi="Times New Roman"/>
        </w:rPr>
        <w:t>Grandfather / play video games?</w:t>
      </w:r>
    </w:p>
    <w:p w:rsidR="008A31FE" w:rsidRPr="002D7C78" w:rsidRDefault="008A31FE" w:rsidP="002D7C78">
      <w:pPr>
        <w:pStyle w:val="ListParagraph"/>
        <w:rPr>
          <w:rFonts w:ascii="Times New Roman" w:hAnsi="Times New Roman"/>
        </w:rPr>
      </w:pPr>
    </w:p>
    <w:p w:rsidR="008A31FE" w:rsidRDefault="008A31FE" w:rsidP="002D7C78">
      <w:pPr>
        <w:pStyle w:val="ListParagraph"/>
        <w:numPr>
          <w:ilvl w:val="0"/>
          <w:numId w:val="3"/>
        </w:numPr>
        <w:rPr>
          <w:rFonts w:ascii="Times New Roman" w:hAnsi="Times New Roman"/>
        </w:rPr>
      </w:pPr>
      <w:r>
        <w:rPr>
          <w:rFonts w:ascii="Times New Roman" w:hAnsi="Times New Roman"/>
        </w:rPr>
        <w:t>Mike / playing samba music?</w:t>
      </w:r>
    </w:p>
    <w:p w:rsidR="008A31FE" w:rsidRPr="002D7C78" w:rsidRDefault="008A31FE" w:rsidP="002D7C78">
      <w:pPr>
        <w:pStyle w:val="ListParagraph"/>
        <w:rPr>
          <w:rFonts w:ascii="Times New Roman" w:hAnsi="Times New Roman"/>
        </w:rPr>
      </w:pPr>
    </w:p>
    <w:p w:rsidR="008A31FE" w:rsidRDefault="008A31FE" w:rsidP="002D7C78">
      <w:pPr>
        <w:pStyle w:val="ListParagraph"/>
        <w:numPr>
          <w:ilvl w:val="0"/>
          <w:numId w:val="3"/>
        </w:numPr>
        <w:rPr>
          <w:rFonts w:ascii="Times New Roman" w:hAnsi="Times New Roman"/>
        </w:rPr>
      </w:pPr>
      <w:r>
        <w:rPr>
          <w:rFonts w:ascii="Times New Roman" w:hAnsi="Times New Roman"/>
        </w:rPr>
        <w:t>Paul / read magazine?</w:t>
      </w:r>
    </w:p>
    <w:p w:rsidR="008A31FE" w:rsidRPr="00B251E0" w:rsidRDefault="008A31FE" w:rsidP="00B251E0">
      <w:pPr>
        <w:pStyle w:val="ListParagraph"/>
        <w:rPr>
          <w:rFonts w:ascii="Times New Roman" w:hAnsi="Times New Roman"/>
        </w:rPr>
      </w:pPr>
    </w:p>
    <w:p w:rsidR="008A31FE" w:rsidRDefault="008A31FE" w:rsidP="00B251E0">
      <w:pPr>
        <w:pStyle w:val="ListParagraph"/>
        <w:numPr>
          <w:ilvl w:val="0"/>
          <w:numId w:val="2"/>
        </w:numPr>
        <w:rPr>
          <w:rFonts w:ascii="Times New Roman" w:hAnsi="Times New Roman"/>
          <w:b/>
        </w:rPr>
      </w:pPr>
      <w:r w:rsidRPr="00B251E0">
        <w:rPr>
          <w:rFonts w:ascii="Times New Roman" w:hAnsi="Times New Roman"/>
          <w:b/>
        </w:rPr>
        <w:t>Circle the correct choice or fill in the blanks</w:t>
      </w:r>
      <w:r>
        <w:rPr>
          <w:rFonts w:ascii="Times New Roman" w:hAnsi="Times New Roman"/>
          <w:b/>
        </w:rPr>
        <w:t>. (20p)</w:t>
      </w:r>
    </w:p>
    <w:p w:rsidR="008A31FE" w:rsidRPr="00B251E0" w:rsidRDefault="008A31FE" w:rsidP="00B251E0">
      <w:pPr>
        <w:pStyle w:val="ListParagraph"/>
        <w:ind w:left="1080"/>
        <w:rPr>
          <w:rFonts w:ascii="Times New Roman" w:hAnsi="Times New Roman"/>
          <w:b/>
        </w:rPr>
      </w:pPr>
      <w:r w:rsidRPr="00B251E0">
        <w:rPr>
          <w:rFonts w:ascii="Times New Roman" w:hAnsi="Times New Roman"/>
          <w:b/>
        </w:rPr>
        <w:t xml:space="preserve">       </w:t>
      </w:r>
    </w:p>
    <w:p w:rsidR="008A31FE" w:rsidRDefault="008A31FE" w:rsidP="000D46E3">
      <w:pPr>
        <w:pStyle w:val="ListParagraph"/>
        <w:numPr>
          <w:ilvl w:val="0"/>
          <w:numId w:val="4"/>
        </w:numPr>
        <w:rPr>
          <w:rFonts w:ascii="Times New Roman" w:hAnsi="Times New Roman"/>
          <w:b/>
        </w:rPr>
        <w:sectPr w:rsidR="008A31FE" w:rsidSect="005C2E4C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A31FE" w:rsidRDefault="008A31FE" w:rsidP="000D46E3">
      <w:pPr>
        <w:pStyle w:val="ListParagraph"/>
        <w:numPr>
          <w:ilvl w:val="0"/>
          <w:numId w:val="4"/>
        </w:num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  <w:hyperlink r:id="rId21" w:history="1">
        <w:r w:rsidRPr="00B01051">
          <w:rPr>
            <w:rFonts w:ascii="Arial" w:hAnsi="Arial" w:cs="Arial"/>
            <w:noProof/>
            <w:color w:val="0000FF"/>
            <w:sz w:val="27"/>
            <w:szCs w:val="27"/>
            <w:lang w:eastAsia="tr-TR"/>
          </w:rPr>
          <w:pict>
            <v:shape id="Resim 67" o:spid="_x0000_i1048" type="#_x0000_t75" alt="https://encrypted-tbn0.gstatic.com/images?q=tbn:ANd9GcRCY3MkV0t4IAd_jO_p4-jG9I9Wg9umGsmhx1p2X5Da6FYUy1gT" href="http://www.google.com.tr/url?sa=i&amp;rct=j&amp;q=&amp;esrc=s&amp;source=images&amp;cd=&amp;cad=rja&amp;uact=8&amp;ved=0CAcQjRw&amp;url=http://www.ingilizcesiteler.com/vocabulary/ingilizce-windy-ne-demek/&amp;ei=iDydVLqvDJXsaJvMgpAJ&amp;bvm=bv.82001339,d.d2s&amp;psig=AFQjCNHTlq5XPUEj8FNfH0xZ6oMzDd4VYg&amp;ust=14196771975488" style="width:43.5pt;height:36pt;visibility:visible" o:button="t">
              <v:fill o:detectmouseclick="t"/>
              <v:imagedata r:id="rId22" o:title=""/>
            </v:shape>
          </w:pict>
        </w:r>
      </w:hyperlink>
      <w:r>
        <w:rPr>
          <w:rFonts w:ascii="Times New Roman" w:hAnsi="Times New Roman"/>
          <w:b/>
        </w:rPr>
        <w:t xml:space="preserve"> </w:t>
      </w:r>
    </w:p>
    <w:p w:rsidR="008A31FE" w:rsidRPr="000D46E3" w:rsidRDefault="008A31FE" w:rsidP="000D46E3">
      <w:pPr>
        <w:pStyle w:val="ListParagraph"/>
        <w:ind w:left="-349"/>
        <w:rPr>
          <w:rFonts w:ascii="Times New Roman" w:hAnsi="Times New Roman"/>
          <w:b/>
        </w:rPr>
      </w:pPr>
      <w:r w:rsidRPr="000D46E3">
        <w:rPr>
          <w:rFonts w:ascii="Times New Roman" w:hAnsi="Times New Roman"/>
          <w:b/>
        </w:rPr>
        <w:t xml:space="preserve">A: </w:t>
      </w:r>
      <w:r w:rsidRPr="000D46E3">
        <w:rPr>
          <w:rFonts w:ascii="Times New Roman" w:hAnsi="Times New Roman"/>
        </w:rPr>
        <w:t>What’s the weather like?</w:t>
      </w:r>
    </w:p>
    <w:p w:rsidR="008A31FE" w:rsidRDefault="008A31FE" w:rsidP="000D46E3">
      <w:pPr>
        <w:pStyle w:val="ListParagraph"/>
        <w:ind w:left="-349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B: </w:t>
      </w:r>
      <w:r>
        <w:rPr>
          <w:rFonts w:ascii="Times New Roman" w:hAnsi="Times New Roman"/>
        </w:rPr>
        <w:t>It’s_____.</w:t>
      </w:r>
    </w:p>
    <w:p w:rsidR="008A31FE" w:rsidRPr="000D46E3" w:rsidRDefault="008A31FE" w:rsidP="000D46E3">
      <w:pPr>
        <w:pStyle w:val="ListParagraph"/>
        <w:numPr>
          <w:ilvl w:val="0"/>
          <w:numId w:val="4"/>
        </w:numPr>
        <w:rPr>
          <w:rFonts w:ascii="Times New Roman" w:hAnsi="Times New Roman"/>
          <w:b/>
        </w:rPr>
      </w:pPr>
      <w:r>
        <w:rPr>
          <w:rFonts w:ascii="Times New Roman" w:hAnsi="Times New Roman"/>
        </w:rPr>
        <w:t>Are you eating a sandwich now?</w:t>
      </w:r>
    </w:p>
    <w:p w:rsidR="008A31FE" w:rsidRDefault="008A31FE" w:rsidP="00484E67">
      <w:pPr>
        <w:pStyle w:val="ListParagraph"/>
        <w:ind w:left="-349" w:right="-852"/>
        <w:rPr>
          <w:rFonts w:ascii="Times New Roman" w:hAnsi="Times New Roman"/>
        </w:rPr>
      </w:pPr>
      <w:r>
        <w:rPr>
          <w:rFonts w:ascii="Times New Roman" w:hAnsi="Times New Roman"/>
        </w:rPr>
        <w:t>____________.</w:t>
      </w:r>
    </w:p>
    <w:p w:rsidR="008A31FE" w:rsidRPr="000D46E3" w:rsidRDefault="008A31FE" w:rsidP="000D46E3">
      <w:pPr>
        <w:pStyle w:val="ListParagraph"/>
        <w:numPr>
          <w:ilvl w:val="0"/>
          <w:numId w:val="4"/>
        </w:numPr>
        <w:rPr>
          <w:rFonts w:ascii="Times New Roman" w:hAnsi="Times New Roman"/>
          <w:b/>
        </w:rPr>
      </w:pPr>
      <w:r>
        <w:rPr>
          <w:rFonts w:ascii="Times New Roman" w:hAnsi="Times New Roman"/>
        </w:rPr>
        <w:t>Tony is in Maldives. He’s__ on the beach now.</w:t>
      </w:r>
    </w:p>
    <w:p w:rsidR="008A31FE" w:rsidRPr="000D46E3" w:rsidRDefault="008A31FE" w:rsidP="000D46E3">
      <w:pPr>
        <w:pStyle w:val="ListParagraph"/>
        <w:numPr>
          <w:ilvl w:val="0"/>
          <w:numId w:val="6"/>
        </w:numPr>
        <w:rPr>
          <w:rFonts w:ascii="Times New Roman" w:hAnsi="Times New Roman"/>
          <w:b/>
        </w:rPr>
      </w:pPr>
      <w:r>
        <w:rPr>
          <w:rFonts w:ascii="Times New Roman" w:hAnsi="Times New Roman"/>
        </w:rPr>
        <w:t>Shopping    b) dancing   c) sunbathing</w:t>
      </w:r>
    </w:p>
    <w:p w:rsidR="008A31FE" w:rsidRPr="000D46E3" w:rsidRDefault="008A31FE" w:rsidP="000D46E3">
      <w:pPr>
        <w:pStyle w:val="ListParagraph"/>
        <w:numPr>
          <w:ilvl w:val="0"/>
          <w:numId w:val="4"/>
        </w:numPr>
        <w:rPr>
          <w:rFonts w:ascii="Times New Roman" w:hAnsi="Times New Roman"/>
          <w:b/>
        </w:rPr>
      </w:pPr>
      <w:r>
        <w:rPr>
          <w:rFonts w:ascii="Times New Roman" w:hAnsi="Times New Roman"/>
        </w:rPr>
        <w:t>I’m in Spain. I’m __ flamenco.</w:t>
      </w:r>
    </w:p>
    <w:p w:rsidR="008A31FE" w:rsidRPr="000D46E3" w:rsidRDefault="008A31FE" w:rsidP="000D46E3">
      <w:pPr>
        <w:pStyle w:val="ListParagraph"/>
        <w:numPr>
          <w:ilvl w:val="0"/>
          <w:numId w:val="7"/>
        </w:numPr>
        <w:rPr>
          <w:rFonts w:ascii="Times New Roman" w:hAnsi="Times New Roman"/>
          <w:b/>
        </w:rPr>
      </w:pPr>
      <w:r>
        <w:rPr>
          <w:rFonts w:ascii="Times New Roman" w:hAnsi="Times New Roman"/>
        </w:rPr>
        <w:t>Going  b) dancing   c) sunbathing</w:t>
      </w:r>
    </w:p>
    <w:p w:rsidR="008A31FE" w:rsidRPr="000D46E3" w:rsidRDefault="008A31FE" w:rsidP="000D46E3">
      <w:pPr>
        <w:pStyle w:val="ListParagraph"/>
        <w:numPr>
          <w:ilvl w:val="0"/>
          <w:numId w:val="4"/>
        </w:numPr>
        <w:rPr>
          <w:rFonts w:ascii="Times New Roman" w:hAnsi="Times New Roman"/>
          <w:b/>
        </w:rPr>
      </w:pPr>
      <w:r>
        <w:rPr>
          <w:rFonts w:ascii="Times New Roman" w:hAnsi="Times New Roman"/>
        </w:rPr>
        <w:t>Phil’s __  pictures of ancient temple.</w:t>
      </w:r>
    </w:p>
    <w:p w:rsidR="008A31FE" w:rsidRDefault="008A31FE" w:rsidP="00ED659D">
      <w:pPr>
        <w:pStyle w:val="ListParagraph"/>
        <w:ind w:left="-349"/>
        <w:rPr>
          <w:rFonts w:ascii="Times New Roman" w:hAnsi="Times New Roman"/>
        </w:rPr>
      </w:pPr>
      <w:r>
        <w:rPr>
          <w:rFonts w:ascii="Times New Roman" w:hAnsi="Times New Roman"/>
        </w:rPr>
        <w:t>a)Taking  b) going  c) playing</w:t>
      </w:r>
    </w:p>
    <w:p w:rsidR="008A31FE" w:rsidRPr="000D46E3" w:rsidRDefault="008A31FE" w:rsidP="00ED659D">
      <w:pPr>
        <w:pStyle w:val="ListParagraph"/>
        <w:ind w:left="-349"/>
        <w:rPr>
          <w:rFonts w:ascii="Times New Roman" w:hAnsi="Times New Roman"/>
          <w:b/>
        </w:rPr>
      </w:pPr>
    </w:p>
    <w:p w:rsidR="008A31FE" w:rsidRPr="000D46E3" w:rsidRDefault="008A31FE" w:rsidP="00ED659D">
      <w:pPr>
        <w:pStyle w:val="ListParagraph"/>
        <w:ind w:left="-349"/>
        <w:rPr>
          <w:rFonts w:ascii="Times New Roman" w:hAnsi="Times New Roman"/>
          <w:b/>
        </w:rPr>
      </w:pPr>
      <w:r>
        <w:rPr>
          <w:rFonts w:ascii="Times New Roman" w:hAnsi="Times New Roman"/>
        </w:rPr>
        <w:t>Write the times</w:t>
      </w:r>
    </w:p>
    <w:p w:rsidR="008A31FE" w:rsidRPr="00ED659D" w:rsidRDefault="008A31FE" w:rsidP="000D46E3">
      <w:pPr>
        <w:pStyle w:val="ListParagraph"/>
        <w:numPr>
          <w:ilvl w:val="0"/>
          <w:numId w:val="4"/>
        </w:numPr>
        <w:rPr>
          <w:rFonts w:ascii="Times New Roman" w:hAnsi="Times New Roman"/>
        </w:rPr>
      </w:pPr>
      <w:r w:rsidRPr="00ED659D">
        <w:rPr>
          <w:rFonts w:ascii="Times New Roman" w:hAnsi="Times New Roman"/>
        </w:rPr>
        <w:t>02:30 ________________/___________________</w:t>
      </w:r>
    </w:p>
    <w:p w:rsidR="008A31FE" w:rsidRPr="00ED659D" w:rsidRDefault="008A31FE" w:rsidP="000D46E3">
      <w:pPr>
        <w:pStyle w:val="ListParagraph"/>
        <w:numPr>
          <w:ilvl w:val="0"/>
          <w:numId w:val="4"/>
        </w:numPr>
        <w:rPr>
          <w:rFonts w:ascii="Times New Roman" w:hAnsi="Times New Roman"/>
        </w:rPr>
      </w:pPr>
      <w:r w:rsidRPr="00ED659D">
        <w:rPr>
          <w:rFonts w:ascii="Times New Roman" w:hAnsi="Times New Roman"/>
        </w:rPr>
        <w:t>06:15 ________________/___________________</w:t>
      </w:r>
    </w:p>
    <w:p w:rsidR="008A31FE" w:rsidRPr="00ED659D" w:rsidRDefault="008A31FE" w:rsidP="000D46E3">
      <w:pPr>
        <w:pStyle w:val="ListParagraph"/>
        <w:numPr>
          <w:ilvl w:val="0"/>
          <w:numId w:val="4"/>
        </w:numPr>
        <w:rPr>
          <w:rFonts w:ascii="Times New Roman" w:hAnsi="Times New Roman"/>
        </w:rPr>
      </w:pPr>
      <w:r w:rsidRPr="00ED659D">
        <w:rPr>
          <w:rFonts w:ascii="Times New Roman" w:hAnsi="Times New Roman"/>
        </w:rPr>
        <w:t>08:45 ________________/___________________</w:t>
      </w:r>
    </w:p>
    <w:p w:rsidR="008A31FE" w:rsidRPr="00ED659D" w:rsidRDefault="008A31FE" w:rsidP="000D46E3">
      <w:pPr>
        <w:pStyle w:val="ListParagraph"/>
        <w:numPr>
          <w:ilvl w:val="0"/>
          <w:numId w:val="4"/>
        </w:numPr>
        <w:rPr>
          <w:rFonts w:ascii="Times New Roman" w:hAnsi="Times New Roman"/>
        </w:rPr>
      </w:pPr>
      <w:r w:rsidRPr="00ED659D">
        <w:rPr>
          <w:rFonts w:ascii="Times New Roman" w:hAnsi="Times New Roman"/>
        </w:rPr>
        <w:t>10:20  ________________/___________________</w:t>
      </w:r>
    </w:p>
    <w:p w:rsidR="008A31FE" w:rsidRPr="00ED659D" w:rsidRDefault="008A31FE" w:rsidP="000D46E3">
      <w:pPr>
        <w:pStyle w:val="ListParagraph"/>
        <w:numPr>
          <w:ilvl w:val="0"/>
          <w:numId w:val="4"/>
        </w:numPr>
        <w:rPr>
          <w:rFonts w:ascii="Times New Roman" w:hAnsi="Times New Roman"/>
        </w:rPr>
      </w:pPr>
      <w:r w:rsidRPr="00ED659D">
        <w:rPr>
          <w:rFonts w:ascii="Times New Roman" w:hAnsi="Times New Roman"/>
        </w:rPr>
        <w:t>11:50 ________________/___________________</w:t>
      </w:r>
    </w:p>
    <w:p w:rsidR="008A31FE" w:rsidRPr="00ED659D" w:rsidRDefault="008A31FE" w:rsidP="00ED659D">
      <w:pPr>
        <w:pStyle w:val="ListParagraph"/>
        <w:ind w:left="-349"/>
        <w:rPr>
          <w:rFonts w:ascii="Times New Roman" w:hAnsi="Times New Roman"/>
        </w:rPr>
      </w:pPr>
    </w:p>
    <w:p w:rsidR="008A31FE" w:rsidRPr="00ED659D" w:rsidRDefault="008A31FE" w:rsidP="00ED659D">
      <w:pPr>
        <w:pStyle w:val="ListParagraph"/>
        <w:ind w:left="-349"/>
        <w:rPr>
          <w:rFonts w:ascii="Times New Roman" w:hAnsi="Times New Roman"/>
        </w:rPr>
      </w:pPr>
      <w:r w:rsidRPr="00ED659D">
        <w:rPr>
          <w:rFonts w:ascii="Times New Roman" w:hAnsi="Times New Roman"/>
        </w:rPr>
        <w:t>Fill in at/on/in</w:t>
      </w:r>
    </w:p>
    <w:p w:rsidR="008A31FE" w:rsidRPr="00ED659D" w:rsidRDefault="008A31FE" w:rsidP="000D46E3">
      <w:pPr>
        <w:pStyle w:val="ListParagraph"/>
        <w:numPr>
          <w:ilvl w:val="0"/>
          <w:numId w:val="4"/>
        </w:numPr>
        <w:rPr>
          <w:rFonts w:ascii="Times New Roman" w:hAnsi="Times New Roman"/>
        </w:rPr>
      </w:pPr>
      <w:r w:rsidRPr="00ED659D">
        <w:rPr>
          <w:rFonts w:ascii="Times New Roman" w:hAnsi="Times New Roman"/>
        </w:rPr>
        <w:t>___ Tuesday</w:t>
      </w:r>
    </w:p>
    <w:p w:rsidR="008A31FE" w:rsidRPr="00ED659D" w:rsidRDefault="008A31FE" w:rsidP="000D46E3">
      <w:pPr>
        <w:pStyle w:val="ListParagraph"/>
        <w:numPr>
          <w:ilvl w:val="0"/>
          <w:numId w:val="4"/>
        </w:numPr>
        <w:rPr>
          <w:rFonts w:ascii="Times New Roman" w:hAnsi="Times New Roman"/>
        </w:rPr>
      </w:pPr>
      <w:r w:rsidRPr="00ED659D">
        <w:rPr>
          <w:rFonts w:ascii="Times New Roman" w:hAnsi="Times New Roman"/>
        </w:rPr>
        <w:t>___ the summer</w:t>
      </w:r>
    </w:p>
    <w:p w:rsidR="008A31FE" w:rsidRPr="00ED659D" w:rsidRDefault="008A31FE" w:rsidP="000D46E3">
      <w:pPr>
        <w:pStyle w:val="ListParagraph"/>
        <w:numPr>
          <w:ilvl w:val="0"/>
          <w:numId w:val="4"/>
        </w:numPr>
        <w:rPr>
          <w:rFonts w:ascii="Times New Roman" w:hAnsi="Times New Roman"/>
        </w:rPr>
      </w:pPr>
      <w:r w:rsidRPr="00ED659D">
        <w:rPr>
          <w:rFonts w:ascii="Times New Roman" w:hAnsi="Times New Roman"/>
        </w:rPr>
        <w:t>___ the weekend</w:t>
      </w:r>
    </w:p>
    <w:p w:rsidR="008A31FE" w:rsidRPr="00ED659D" w:rsidRDefault="008A31FE" w:rsidP="000D46E3">
      <w:pPr>
        <w:pStyle w:val="ListParagraph"/>
        <w:numPr>
          <w:ilvl w:val="0"/>
          <w:numId w:val="4"/>
        </w:numPr>
        <w:rPr>
          <w:rFonts w:ascii="Times New Roman" w:hAnsi="Times New Roman"/>
        </w:rPr>
      </w:pPr>
      <w:r w:rsidRPr="00ED659D">
        <w:rPr>
          <w:rFonts w:ascii="Times New Roman" w:hAnsi="Times New Roman"/>
        </w:rPr>
        <w:t>___ night</w:t>
      </w:r>
    </w:p>
    <w:p w:rsidR="008A31FE" w:rsidRPr="00ED659D" w:rsidRDefault="008A31FE" w:rsidP="000D46E3">
      <w:pPr>
        <w:pStyle w:val="ListParagraph"/>
        <w:numPr>
          <w:ilvl w:val="0"/>
          <w:numId w:val="4"/>
        </w:numPr>
        <w:rPr>
          <w:rFonts w:ascii="Times New Roman" w:hAnsi="Times New Roman"/>
        </w:rPr>
      </w:pPr>
      <w:r w:rsidRPr="00ED659D">
        <w:rPr>
          <w:rFonts w:ascii="Times New Roman" w:hAnsi="Times New Roman"/>
        </w:rPr>
        <w:t>___ Saturday morning</w:t>
      </w:r>
    </w:p>
    <w:p w:rsidR="008A31FE" w:rsidRDefault="008A31FE" w:rsidP="00ED659D">
      <w:pPr>
        <w:pStyle w:val="ListParagraph"/>
        <w:ind w:left="-349"/>
        <w:rPr>
          <w:rFonts w:ascii="Times New Roman" w:hAnsi="Times New Roman"/>
          <w:b/>
        </w:rPr>
      </w:pPr>
    </w:p>
    <w:p w:rsidR="008A31FE" w:rsidRDefault="008A31FE" w:rsidP="00ED659D">
      <w:pPr>
        <w:pStyle w:val="ListParagraph"/>
        <w:ind w:left="-349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Make sentences with frequency adverbs given</w:t>
      </w:r>
    </w:p>
    <w:p w:rsidR="008A31FE" w:rsidRDefault="008A31FE" w:rsidP="000D46E3">
      <w:pPr>
        <w:pStyle w:val="ListParagraph"/>
        <w:numPr>
          <w:ilvl w:val="0"/>
          <w:numId w:val="4"/>
        </w:numPr>
        <w:rPr>
          <w:rFonts w:ascii="Times New Roman" w:hAnsi="Times New Roman"/>
        </w:rPr>
      </w:pPr>
      <w:r w:rsidRPr="00ED659D">
        <w:rPr>
          <w:rFonts w:ascii="Times New Roman" w:hAnsi="Times New Roman"/>
        </w:rPr>
        <w:t xml:space="preserve">She is late for work </w:t>
      </w:r>
      <w:r>
        <w:rPr>
          <w:rFonts w:ascii="Times New Roman" w:hAnsi="Times New Roman"/>
        </w:rPr>
        <w:t>( never)</w:t>
      </w:r>
    </w:p>
    <w:p w:rsidR="008A31FE" w:rsidRDefault="008A31FE" w:rsidP="00ED659D">
      <w:pPr>
        <w:pStyle w:val="ListParagraph"/>
        <w:ind w:left="-349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</w:t>
      </w:r>
    </w:p>
    <w:p w:rsidR="008A31FE" w:rsidRDefault="008A31FE" w:rsidP="000D46E3">
      <w:pPr>
        <w:pStyle w:val="ListParagraph"/>
        <w:numPr>
          <w:ilvl w:val="0"/>
          <w:numId w:val="4"/>
        </w:numPr>
        <w:rPr>
          <w:rFonts w:ascii="Times New Roman" w:hAnsi="Times New Roman"/>
        </w:rPr>
      </w:pPr>
      <w:r>
        <w:rPr>
          <w:rFonts w:ascii="Times New Roman" w:hAnsi="Times New Roman"/>
        </w:rPr>
        <w:t>Jane cooks diner for her family (often)</w:t>
      </w:r>
    </w:p>
    <w:p w:rsidR="008A31FE" w:rsidRDefault="008A31FE" w:rsidP="00ED659D">
      <w:pPr>
        <w:pStyle w:val="ListParagraph"/>
        <w:ind w:left="-349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</w:t>
      </w:r>
    </w:p>
    <w:p w:rsidR="008A31FE" w:rsidRDefault="008A31FE" w:rsidP="00ED659D">
      <w:pPr>
        <w:pStyle w:val="ListParagraph"/>
        <w:ind w:left="-349"/>
        <w:rPr>
          <w:rFonts w:ascii="Times New Roman" w:hAnsi="Times New Roman"/>
        </w:rPr>
      </w:pPr>
    </w:p>
    <w:p w:rsidR="008A31FE" w:rsidRDefault="008A31FE" w:rsidP="000D46E3">
      <w:pPr>
        <w:pStyle w:val="ListParagraph"/>
        <w:numPr>
          <w:ilvl w:val="0"/>
          <w:numId w:val="4"/>
        </w:numPr>
        <w:rPr>
          <w:rFonts w:ascii="Times New Roman" w:hAnsi="Times New Roman"/>
        </w:rPr>
      </w:pPr>
      <w:r>
        <w:rPr>
          <w:rFonts w:ascii="Times New Roman" w:hAnsi="Times New Roman"/>
        </w:rPr>
        <w:t>____ dressed</w:t>
      </w:r>
    </w:p>
    <w:p w:rsidR="008A31FE" w:rsidRDefault="008A31FE" w:rsidP="00ED659D">
      <w:pPr>
        <w:pStyle w:val="ListParagraph"/>
        <w:numPr>
          <w:ilvl w:val="0"/>
          <w:numId w:val="9"/>
        </w:numPr>
        <w:rPr>
          <w:rFonts w:ascii="Times New Roman" w:hAnsi="Times New Roman"/>
        </w:rPr>
      </w:pPr>
      <w:r>
        <w:rPr>
          <w:rFonts w:ascii="Times New Roman" w:hAnsi="Times New Roman"/>
        </w:rPr>
        <w:t>Go  b) get  c) have</w:t>
      </w:r>
    </w:p>
    <w:p w:rsidR="008A31FE" w:rsidRDefault="008A31FE" w:rsidP="000D46E3">
      <w:pPr>
        <w:pStyle w:val="ListParagraph"/>
        <w:numPr>
          <w:ilvl w:val="0"/>
          <w:numId w:val="4"/>
        </w:numPr>
        <w:rPr>
          <w:rFonts w:ascii="Times New Roman" w:hAnsi="Times New Roman"/>
        </w:rPr>
      </w:pPr>
      <w:r>
        <w:rPr>
          <w:rFonts w:ascii="Times New Roman" w:hAnsi="Times New Roman"/>
        </w:rPr>
        <w:t>____ dinner</w:t>
      </w:r>
    </w:p>
    <w:p w:rsidR="008A31FE" w:rsidRDefault="008A31FE" w:rsidP="00ED659D">
      <w:pPr>
        <w:pStyle w:val="ListParagraph"/>
        <w:numPr>
          <w:ilvl w:val="0"/>
          <w:numId w:val="10"/>
        </w:numPr>
        <w:rPr>
          <w:rFonts w:ascii="Times New Roman" w:hAnsi="Times New Roman"/>
        </w:rPr>
      </w:pPr>
      <w:r>
        <w:rPr>
          <w:rFonts w:ascii="Times New Roman" w:hAnsi="Times New Roman"/>
        </w:rPr>
        <w:t>Go  b) get    c) have</w:t>
      </w:r>
    </w:p>
    <w:p w:rsidR="008A31FE" w:rsidRDefault="008A31FE" w:rsidP="000D46E3">
      <w:pPr>
        <w:pStyle w:val="ListParagraph"/>
        <w:numPr>
          <w:ilvl w:val="0"/>
          <w:numId w:val="4"/>
        </w:numPr>
        <w:rPr>
          <w:rFonts w:ascii="Times New Roman" w:hAnsi="Times New Roman"/>
        </w:rPr>
      </w:pPr>
      <w:r>
        <w:rPr>
          <w:rFonts w:ascii="Times New Roman" w:hAnsi="Times New Roman"/>
        </w:rPr>
        <w:t>____ to bed</w:t>
      </w:r>
    </w:p>
    <w:p w:rsidR="008A31FE" w:rsidRDefault="008A31FE" w:rsidP="000A38F6">
      <w:pPr>
        <w:pStyle w:val="ListParagraph"/>
        <w:numPr>
          <w:ilvl w:val="0"/>
          <w:numId w:val="11"/>
        </w:numPr>
        <w:rPr>
          <w:rFonts w:ascii="Times New Roman" w:hAnsi="Times New Roman"/>
        </w:rPr>
      </w:pPr>
      <w:r>
        <w:rPr>
          <w:rFonts w:ascii="Times New Roman" w:hAnsi="Times New Roman"/>
        </w:rPr>
        <w:t>Go  b) get  c) have</w:t>
      </w:r>
    </w:p>
    <w:p w:rsidR="008A31FE" w:rsidRDefault="008A31FE" w:rsidP="000A38F6">
      <w:pPr>
        <w:pStyle w:val="ListParagraph"/>
        <w:ind w:left="-349"/>
        <w:rPr>
          <w:rFonts w:ascii="Times New Roman" w:hAnsi="Times New Roman"/>
        </w:rPr>
      </w:pPr>
    </w:p>
    <w:p w:rsidR="008A31FE" w:rsidRDefault="008A31FE" w:rsidP="000A38F6">
      <w:pPr>
        <w:pStyle w:val="ListParagraph"/>
        <w:ind w:left="-349"/>
        <w:rPr>
          <w:rFonts w:ascii="Times New Roman" w:hAnsi="Times New Roman"/>
        </w:rPr>
        <w:sectPr w:rsidR="008A31FE" w:rsidSect="00484E67">
          <w:type w:val="continuous"/>
          <w:pgSz w:w="11906" w:h="16838"/>
          <w:pgMar w:top="1417" w:right="1417" w:bottom="1417" w:left="1417" w:header="708" w:footer="708" w:gutter="0"/>
          <w:cols w:num="2" w:space="1702"/>
          <w:docGrid w:linePitch="360"/>
        </w:sectPr>
      </w:pPr>
    </w:p>
    <w:p w:rsidR="008A31FE" w:rsidRDefault="008A31FE" w:rsidP="000A38F6">
      <w:pPr>
        <w:pStyle w:val="ListParagraph"/>
        <w:numPr>
          <w:ilvl w:val="0"/>
          <w:numId w:val="2"/>
        </w:numPr>
        <w:rPr>
          <w:rFonts w:ascii="Times New Roman" w:hAnsi="Times New Roman"/>
        </w:rPr>
      </w:pPr>
      <w:r w:rsidRPr="000A38F6">
        <w:rPr>
          <w:rFonts w:ascii="Times New Roman" w:hAnsi="Times New Roman"/>
          <w:b/>
        </w:rPr>
        <w:t>Fill in the blanks with</w:t>
      </w:r>
      <w:r>
        <w:rPr>
          <w:rFonts w:ascii="Times New Roman" w:hAnsi="Times New Roman"/>
        </w:rPr>
        <w:t xml:space="preserve"> </w:t>
      </w:r>
      <w:r w:rsidRPr="000A38F6">
        <w:rPr>
          <w:rFonts w:ascii="Times New Roman" w:hAnsi="Times New Roman"/>
          <w:b/>
          <w:u w:val="single"/>
        </w:rPr>
        <w:t xml:space="preserve"> does</w:t>
      </w:r>
      <w:r w:rsidRPr="000A38F6">
        <w:rPr>
          <w:rFonts w:ascii="Times New Roman" w:hAnsi="Times New Roman"/>
          <w:b/>
        </w:rPr>
        <w:t xml:space="preserve"> /</w:t>
      </w:r>
      <w:r w:rsidRPr="000A38F6">
        <w:rPr>
          <w:rFonts w:ascii="Times New Roman" w:hAnsi="Times New Roman"/>
          <w:b/>
          <w:u w:val="single"/>
        </w:rPr>
        <w:t xml:space="preserve"> is</w:t>
      </w:r>
      <w:r>
        <w:rPr>
          <w:rFonts w:ascii="Times New Roman" w:hAnsi="Times New Roman"/>
        </w:rPr>
        <w:t xml:space="preserve"> ( 15p)</w:t>
      </w:r>
    </w:p>
    <w:p w:rsidR="008A31FE" w:rsidRPr="00334234" w:rsidRDefault="008A31FE" w:rsidP="000A38F6">
      <w:pPr>
        <w:pStyle w:val="ListParagraph"/>
        <w:ind w:left="-709"/>
        <w:rPr>
          <w:rFonts w:ascii="Times New Roman" w:hAnsi="Times New Roman"/>
        </w:rPr>
      </w:pPr>
      <w:r w:rsidRPr="00334234">
        <w:rPr>
          <w:rFonts w:ascii="Times New Roman" w:hAnsi="Times New Roman"/>
        </w:rPr>
        <w:t>A: _____ your mum like playing video games?</w:t>
      </w:r>
    </w:p>
    <w:p w:rsidR="008A31FE" w:rsidRPr="00334234" w:rsidRDefault="008A31FE" w:rsidP="000A38F6">
      <w:pPr>
        <w:pStyle w:val="ListParagraph"/>
        <w:ind w:left="-709"/>
        <w:rPr>
          <w:rFonts w:ascii="Times New Roman" w:hAnsi="Times New Roman"/>
        </w:rPr>
      </w:pPr>
      <w:r w:rsidRPr="00334234">
        <w:rPr>
          <w:rFonts w:ascii="Times New Roman" w:hAnsi="Times New Roman"/>
        </w:rPr>
        <w:t>B: Yes, she ____</w:t>
      </w:r>
    </w:p>
    <w:p w:rsidR="008A31FE" w:rsidRPr="00334234" w:rsidRDefault="008A31FE" w:rsidP="000A38F6">
      <w:pPr>
        <w:pStyle w:val="ListParagraph"/>
        <w:ind w:left="-709"/>
        <w:rPr>
          <w:rFonts w:ascii="Times New Roman" w:hAnsi="Times New Roman"/>
        </w:rPr>
      </w:pPr>
      <w:r w:rsidRPr="00334234">
        <w:rPr>
          <w:rFonts w:ascii="Times New Roman" w:hAnsi="Times New Roman"/>
        </w:rPr>
        <w:t>A: And what about your brother? ____ he play any video games?</w:t>
      </w:r>
    </w:p>
    <w:p w:rsidR="008A31FE" w:rsidRPr="00334234" w:rsidRDefault="008A31FE" w:rsidP="000A38F6">
      <w:pPr>
        <w:pStyle w:val="ListParagraph"/>
        <w:ind w:left="-709"/>
        <w:rPr>
          <w:rFonts w:ascii="Times New Roman" w:hAnsi="Times New Roman"/>
        </w:rPr>
      </w:pPr>
      <w:r w:rsidRPr="00334234">
        <w:rPr>
          <w:rFonts w:ascii="Times New Roman" w:hAnsi="Times New Roman"/>
        </w:rPr>
        <w:t>B: Well, he ____ a very good player.</w:t>
      </w:r>
    </w:p>
    <w:p w:rsidR="008A31FE" w:rsidRPr="00334234" w:rsidRDefault="008A31FE" w:rsidP="000A38F6">
      <w:pPr>
        <w:pStyle w:val="ListParagraph"/>
        <w:ind w:left="-709"/>
        <w:rPr>
          <w:rFonts w:ascii="Times New Roman" w:hAnsi="Times New Roman"/>
        </w:rPr>
      </w:pPr>
      <w:r w:rsidRPr="00334234">
        <w:rPr>
          <w:rFonts w:ascii="Times New Roman" w:hAnsi="Times New Roman"/>
        </w:rPr>
        <w:t>A: Every day?</w:t>
      </w:r>
    </w:p>
    <w:p w:rsidR="008A31FE" w:rsidRDefault="008A31FE" w:rsidP="000A38F6">
      <w:pPr>
        <w:pStyle w:val="ListParagraph"/>
        <w:ind w:left="-709"/>
        <w:rPr>
          <w:rFonts w:ascii="Times New Roman" w:hAnsi="Times New Roman"/>
        </w:rPr>
      </w:pPr>
      <w:r w:rsidRPr="00334234">
        <w:rPr>
          <w:rFonts w:ascii="Times New Roman" w:hAnsi="Times New Roman"/>
        </w:rPr>
        <w:t xml:space="preserve">B: No, he ____ usually very busy. </w:t>
      </w:r>
    </w:p>
    <w:p w:rsidR="008A31FE" w:rsidRDefault="008A31FE" w:rsidP="000A38F6">
      <w:pPr>
        <w:pStyle w:val="ListParagraph"/>
        <w:ind w:left="-709"/>
        <w:rPr>
          <w:rFonts w:ascii="Times New Roman" w:hAnsi="Times New Roman"/>
        </w:rPr>
      </w:pPr>
    </w:p>
    <w:p w:rsidR="008A31FE" w:rsidRDefault="008A31FE" w:rsidP="00334234">
      <w:pPr>
        <w:pStyle w:val="ListParagraph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  <w:b/>
        </w:rPr>
        <w:t>Choose one of the top</w:t>
      </w:r>
      <w:r w:rsidRPr="00334234">
        <w:rPr>
          <w:rFonts w:ascii="Times New Roman" w:hAnsi="Times New Roman"/>
          <w:b/>
        </w:rPr>
        <w:t>ics and write at least 30 words.</w:t>
      </w:r>
      <w:r>
        <w:rPr>
          <w:rFonts w:ascii="Times New Roman" w:hAnsi="Times New Roman"/>
        </w:rPr>
        <w:t xml:space="preserve"> (15p)</w:t>
      </w:r>
    </w:p>
    <w:p w:rsidR="008A31FE" w:rsidRDefault="008A31FE" w:rsidP="00334234">
      <w:pPr>
        <w:pStyle w:val="ListParagraph"/>
        <w:ind w:left="1080"/>
        <w:rPr>
          <w:rFonts w:ascii="Times New Roman" w:hAnsi="Times New Roman"/>
        </w:rPr>
      </w:pPr>
    </w:p>
    <w:p w:rsidR="008A31FE" w:rsidRDefault="008A31FE" w:rsidP="00334234">
      <w:pPr>
        <w:pStyle w:val="ListParagraph"/>
        <w:numPr>
          <w:ilvl w:val="0"/>
          <w:numId w:val="12"/>
        </w:numPr>
        <w:rPr>
          <w:rFonts w:ascii="Times New Roman" w:hAnsi="Times New Roman"/>
        </w:rPr>
      </w:pPr>
      <w:r>
        <w:rPr>
          <w:rFonts w:ascii="Times New Roman" w:hAnsi="Times New Roman"/>
        </w:rPr>
        <w:t>Imagine you’re in Rio Carnival and you are a reporter. Report the event  using Present continuous Tense</w:t>
      </w:r>
    </w:p>
    <w:p w:rsidR="008A31FE" w:rsidRDefault="008A31FE" w:rsidP="00334234">
      <w:pPr>
        <w:pStyle w:val="ListParagraph"/>
        <w:ind w:left="-491"/>
        <w:rPr>
          <w:rFonts w:ascii="Times New Roman" w:hAnsi="Times New Roman"/>
        </w:rPr>
      </w:pPr>
      <w:r>
        <w:rPr>
          <w:rFonts w:ascii="Times New Roman" w:hAnsi="Times New Roman"/>
        </w:rPr>
        <w:t>or</w:t>
      </w:r>
    </w:p>
    <w:p w:rsidR="008A31FE" w:rsidRPr="00334234" w:rsidRDefault="008A31FE" w:rsidP="00334234">
      <w:pPr>
        <w:pStyle w:val="ListParagraph"/>
        <w:numPr>
          <w:ilvl w:val="0"/>
          <w:numId w:val="12"/>
        </w:numPr>
        <w:rPr>
          <w:rFonts w:ascii="Times New Roman" w:hAnsi="Times New Roman"/>
        </w:rPr>
      </w:pPr>
      <w:r>
        <w:rPr>
          <w:noProof/>
          <w:lang w:eastAsia="tr-TR"/>
        </w:rPr>
        <w:pict>
          <v:shape id="_x0000_s1028" type="#_x0000_t202" style="position:absolute;left:0;text-align:left;margin-left:-41.05pt;margin-top:19.05pt;width:521.45pt;height:161.5pt;z-index:251659264">
            <v:textbox>
              <w:txbxContent>
                <w:p w:rsidR="008A31FE" w:rsidRDefault="008A31FE" w:rsidP="007C66A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www.sorubak.com </w:t>
                  </w:r>
                </w:p>
                <w:p w:rsidR="008A31FE" w:rsidRDefault="008A31FE"/>
              </w:txbxContent>
            </v:textbox>
          </v:shape>
        </w:pict>
      </w:r>
      <w:r>
        <w:rPr>
          <w:rFonts w:ascii="Times New Roman" w:hAnsi="Times New Roman"/>
        </w:rPr>
        <w:t>Imagine that you’re on holiday with your family. Write what you are doing at the moment.</w:t>
      </w:r>
    </w:p>
    <w:p w:rsidR="008A31FE" w:rsidRPr="00ED659D" w:rsidRDefault="008A31FE" w:rsidP="00ED659D">
      <w:pPr>
        <w:rPr>
          <w:rFonts w:ascii="Times New Roman" w:hAnsi="Times New Roman"/>
        </w:rPr>
      </w:pPr>
    </w:p>
    <w:p w:rsidR="008A31FE" w:rsidRDefault="008A31FE" w:rsidP="00ED659D">
      <w:pPr>
        <w:pStyle w:val="ListParagraph"/>
        <w:ind w:left="-349"/>
        <w:rPr>
          <w:rFonts w:ascii="Times New Roman" w:hAnsi="Times New Roman"/>
        </w:rPr>
      </w:pPr>
    </w:p>
    <w:p w:rsidR="008A31FE" w:rsidRPr="00ED659D" w:rsidRDefault="008A31FE" w:rsidP="00ED659D">
      <w:pPr>
        <w:pStyle w:val="ListParagraph"/>
        <w:ind w:left="-349"/>
        <w:rPr>
          <w:rFonts w:ascii="Times New Roman" w:hAnsi="Times New Roman"/>
        </w:rPr>
      </w:pPr>
    </w:p>
    <w:p w:rsidR="008A31FE" w:rsidRPr="000D46E3" w:rsidRDefault="008A31FE" w:rsidP="00ED659D">
      <w:pPr>
        <w:pStyle w:val="ListParagraph"/>
        <w:ind w:left="-349"/>
        <w:rPr>
          <w:rFonts w:ascii="Times New Roman" w:hAnsi="Times New Roman"/>
          <w:b/>
        </w:rPr>
      </w:pPr>
    </w:p>
    <w:p w:rsidR="008A31FE" w:rsidRPr="000D46E3" w:rsidRDefault="008A31FE" w:rsidP="000D46E3">
      <w:pPr>
        <w:pStyle w:val="ListParagraph"/>
        <w:ind w:left="-349"/>
        <w:rPr>
          <w:rFonts w:ascii="Times New Roman" w:hAnsi="Times New Roman"/>
          <w:b/>
        </w:rPr>
      </w:pPr>
    </w:p>
    <w:p w:rsidR="008A31FE" w:rsidRPr="000D46E3" w:rsidRDefault="008A31FE" w:rsidP="000D46E3">
      <w:pPr>
        <w:pStyle w:val="ListParagraph"/>
        <w:ind w:left="-349"/>
        <w:rPr>
          <w:rFonts w:ascii="Times New Roman" w:hAnsi="Times New Roman"/>
        </w:rPr>
      </w:pPr>
    </w:p>
    <w:p w:rsidR="008A31FE" w:rsidRDefault="008A31FE" w:rsidP="000D46E3">
      <w:pPr>
        <w:pStyle w:val="ListParagraph"/>
        <w:ind w:left="-349"/>
        <w:rPr>
          <w:rFonts w:ascii="Times New Roman" w:hAnsi="Times New Roman"/>
          <w:b/>
        </w:rPr>
      </w:pPr>
    </w:p>
    <w:p w:rsidR="008A31FE" w:rsidRPr="000D46E3" w:rsidRDefault="008A31FE" w:rsidP="000D46E3">
      <w:pPr>
        <w:pStyle w:val="ListParagraph"/>
        <w:ind w:left="-349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A31FE" w:rsidRDefault="008A31FE" w:rsidP="00B251E0">
      <w:pPr>
        <w:pStyle w:val="ListParagraph"/>
        <w:ind w:left="1080"/>
        <w:rPr>
          <w:rFonts w:ascii="Times New Roman" w:hAnsi="Times New Roman"/>
        </w:rPr>
      </w:pPr>
    </w:p>
    <w:p w:rsidR="008A31FE" w:rsidRDefault="008A31FE" w:rsidP="00B251E0">
      <w:pPr>
        <w:pStyle w:val="ListParagraph"/>
        <w:ind w:left="1080"/>
        <w:rPr>
          <w:rFonts w:ascii="Times New Roman" w:hAnsi="Times New Roman"/>
        </w:rPr>
      </w:pPr>
    </w:p>
    <w:p w:rsidR="008A31FE" w:rsidRPr="00B251E0" w:rsidRDefault="008A31FE" w:rsidP="00B251E0">
      <w:pPr>
        <w:pStyle w:val="ListParagraph"/>
        <w:ind w:left="-709"/>
        <w:rPr>
          <w:rFonts w:ascii="Times New Roman" w:hAnsi="Times New Roman"/>
        </w:rPr>
      </w:pPr>
    </w:p>
    <w:sectPr w:rsidR="008A31FE" w:rsidRPr="00B251E0" w:rsidSect="005C2E4C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31FE" w:rsidRDefault="008A31FE" w:rsidP="00483199">
      <w:pPr>
        <w:spacing w:after="0" w:line="240" w:lineRule="auto"/>
      </w:pPr>
      <w:r>
        <w:separator/>
      </w:r>
    </w:p>
  </w:endnote>
  <w:endnote w:type="continuationSeparator" w:id="0">
    <w:p w:rsidR="008A31FE" w:rsidRDefault="008A31FE" w:rsidP="004831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31FE" w:rsidRDefault="008A31FE" w:rsidP="00483199">
      <w:pPr>
        <w:spacing w:after="0" w:line="240" w:lineRule="auto"/>
      </w:pPr>
      <w:r>
        <w:separator/>
      </w:r>
    </w:p>
  </w:footnote>
  <w:footnote w:type="continuationSeparator" w:id="0">
    <w:p w:rsidR="008A31FE" w:rsidRDefault="008A31FE" w:rsidP="004831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31FE" w:rsidRDefault="008A31FE" w:rsidP="00483199">
    <w:pPr>
      <w:jc w:val="center"/>
      <w:rPr>
        <w:rFonts w:ascii="Times New Roman" w:hAnsi="Times New Roman"/>
        <w:b/>
      </w:rPr>
    </w:pPr>
    <w:r>
      <w:rPr>
        <w:noProof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-65.9pt;margin-top:-27.9pt;width:112.55pt;height:71.7pt;z-index:251660288">
          <v:textbox>
            <w:txbxContent>
              <w:p w:rsidR="008A31FE" w:rsidRDefault="008A31FE">
                <w:pPr>
                  <w:rPr>
                    <w:rFonts w:ascii="Times New Roman" w:hAnsi="Times New Roman"/>
                  </w:rPr>
                </w:pPr>
                <w:r>
                  <w:rPr>
                    <w:rFonts w:ascii="Times New Roman" w:hAnsi="Times New Roman"/>
                  </w:rPr>
                  <w:t>Name:</w:t>
                </w:r>
              </w:p>
              <w:p w:rsidR="008A31FE" w:rsidRDefault="008A31FE">
                <w:pPr>
                  <w:rPr>
                    <w:rFonts w:ascii="Times New Roman" w:hAnsi="Times New Roman"/>
                  </w:rPr>
                </w:pPr>
                <w:r>
                  <w:rPr>
                    <w:rFonts w:ascii="Times New Roman" w:hAnsi="Times New Roman"/>
                  </w:rPr>
                  <w:t>No:</w:t>
                </w:r>
              </w:p>
              <w:p w:rsidR="008A31FE" w:rsidRPr="00483199" w:rsidRDefault="008A31FE">
                <w:pPr>
                  <w:rPr>
                    <w:rFonts w:ascii="Times New Roman" w:hAnsi="Times New Roman"/>
                  </w:rPr>
                </w:pPr>
                <w:r>
                  <w:rPr>
                    <w:rFonts w:ascii="Times New Roman" w:hAnsi="Times New Roman"/>
                  </w:rPr>
                  <w:t>Class:</w:t>
                </w:r>
              </w:p>
            </w:txbxContent>
          </v:textbox>
        </v:shape>
      </w:pict>
    </w:r>
    <w:r>
      <w:rPr>
        <w:noProof/>
        <w:lang w:eastAsia="tr-TR"/>
      </w:rPr>
      <w:t xml:space="preserve">2015-2016 </w:t>
    </w:r>
    <w:r w:rsidRPr="00483199">
      <w:rPr>
        <w:rFonts w:ascii="Times New Roman" w:hAnsi="Times New Roman"/>
        <w:b/>
      </w:rPr>
      <w:t xml:space="preserve"> EDUCATION YEAR </w:t>
    </w:r>
    <w:r>
      <w:rPr>
        <w:rFonts w:ascii="Times New Roman" w:hAnsi="Times New Roman"/>
        <w:b/>
      </w:rPr>
      <w:t>BULUTOGLU ANATOLIAN HIGH SCHOOL 9</w:t>
    </w:r>
    <w:r>
      <w:rPr>
        <w:rFonts w:ascii="Times New Roman" w:hAnsi="Times New Roman"/>
        <w:b/>
        <w:vertAlign w:val="superscript"/>
      </w:rPr>
      <w:t xml:space="preserve">th      </w:t>
    </w:r>
    <w:r>
      <w:rPr>
        <w:rFonts w:ascii="Times New Roman" w:hAnsi="Times New Roman"/>
        <w:b/>
      </w:rPr>
      <w:t>CLASSES 1</w:t>
    </w:r>
    <w:r>
      <w:rPr>
        <w:rFonts w:ascii="Times New Roman" w:hAnsi="Times New Roman"/>
        <w:b/>
        <w:vertAlign w:val="superscript"/>
      </w:rPr>
      <w:t xml:space="preserve">st </w:t>
    </w:r>
    <w:r>
      <w:rPr>
        <w:rFonts w:ascii="Times New Roman" w:hAnsi="Times New Roman"/>
        <w:b/>
      </w:rPr>
      <w:t>TERM 2</w:t>
    </w:r>
    <w:r>
      <w:rPr>
        <w:rFonts w:ascii="Times New Roman" w:hAnsi="Times New Roman"/>
        <w:b/>
        <w:vertAlign w:val="superscript"/>
      </w:rPr>
      <w:t xml:space="preserve">nd </w:t>
    </w:r>
    <w:r>
      <w:rPr>
        <w:rFonts w:ascii="Times New Roman" w:hAnsi="Times New Roman"/>
        <w:b/>
      </w:rPr>
      <w:t>EXAM</w:t>
    </w:r>
  </w:p>
  <w:p w:rsidR="008A31FE" w:rsidRDefault="008A31F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6488A"/>
    <w:multiLevelType w:val="hybridMultilevel"/>
    <w:tmpl w:val="7DFEE7E4"/>
    <w:lvl w:ilvl="0" w:tplc="841EFF1C">
      <w:start w:val="5"/>
      <w:numFmt w:val="bullet"/>
      <w:lvlText w:val=""/>
      <w:lvlJc w:val="left"/>
      <w:pPr>
        <w:ind w:left="-491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9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94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166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389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10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382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4549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5269" w:hanging="360"/>
      </w:pPr>
      <w:rPr>
        <w:rFonts w:ascii="Wingdings" w:hAnsi="Wingdings" w:hint="default"/>
      </w:rPr>
    </w:lvl>
  </w:abstractNum>
  <w:abstractNum w:abstractNumId="1">
    <w:nsid w:val="01844C9D"/>
    <w:multiLevelType w:val="hybridMultilevel"/>
    <w:tmpl w:val="55BCA38A"/>
    <w:lvl w:ilvl="0" w:tplc="3738C0A0">
      <w:start w:val="1"/>
      <w:numFmt w:val="lowerLetter"/>
      <w:lvlText w:val="%1)"/>
      <w:lvlJc w:val="left"/>
      <w:pPr>
        <w:ind w:left="11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171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331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  <w:rPr>
        <w:rFonts w:cs="Times New Roman"/>
      </w:rPr>
    </w:lvl>
  </w:abstractNum>
  <w:abstractNum w:abstractNumId="2">
    <w:nsid w:val="0888787E"/>
    <w:multiLevelType w:val="hybridMultilevel"/>
    <w:tmpl w:val="6EC27F66"/>
    <w:lvl w:ilvl="0" w:tplc="99CA4438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14C45C7"/>
    <w:multiLevelType w:val="hybridMultilevel"/>
    <w:tmpl w:val="898AECE2"/>
    <w:lvl w:ilvl="0" w:tplc="E0FCDFD4">
      <w:start w:val="1"/>
      <w:numFmt w:val="lowerLetter"/>
      <w:lvlText w:val="%1)"/>
      <w:lvlJc w:val="left"/>
      <w:pPr>
        <w:ind w:left="11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171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331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  <w:rPr>
        <w:rFonts w:cs="Times New Roman"/>
      </w:rPr>
    </w:lvl>
  </w:abstractNum>
  <w:abstractNum w:abstractNumId="4">
    <w:nsid w:val="221701E5"/>
    <w:multiLevelType w:val="hybridMultilevel"/>
    <w:tmpl w:val="386C1428"/>
    <w:lvl w:ilvl="0" w:tplc="D6C850A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5822E34"/>
    <w:multiLevelType w:val="hybridMultilevel"/>
    <w:tmpl w:val="FFF63AFA"/>
    <w:lvl w:ilvl="0" w:tplc="9A5A07FE">
      <w:start w:val="1"/>
      <w:numFmt w:val="decimal"/>
      <w:lvlText w:val="%1-"/>
      <w:lvlJc w:val="left"/>
      <w:pPr>
        <w:ind w:left="-349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1811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3971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  <w:rPr>
        <w:rFonts w:cs="Times New Roman"/>
      </w:rPr>
    </w:lvl>
  </w:abstractNum>
  <w:abstractNum w:abstractNumId="6">
    <w:nsid w:val="292812BD"/>
    <w:multiLevelType w:val="hybridMultilevel"/>
    <w:tmpl w:val="8EC6C486"/>
    <w:lvl w:ilvl="0" w:tplc="F9D067C6">
      <w:start w:val="1"/>
      <w:numFmt w:val="lowerLetter"/>
      <w:lvlText w:val="%1)"/>
      <w:lvlJc w:val="left"/>
      <w:pPr>
        <w:ind w:left="11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171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331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  <w:rPr>
        <w:rFonts w:cs="Times New Roman"/>
      </w:rPr>
    </w:lvl>
  </w:abstractNum>
  <w:abstractNum w:abstractNumId="7">
    <w:nsid w:val="54C971BD"/>
    <w:multiLevelType w:val="multilevel"/>
    <w:tmpl w:val="456EEC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61CC23C2"/>
    <w:multiLevelType w:val="hybridMultilevel"/>
    <w:tmpl w:val="B19E8012"/>
    <w:lvl w:ilvl="0" w:tplc="34423F60">
      <w:start w:val="1"/>
      <w:numFmt w:val="lowerLetter"/>
      <w:lvlText w:val="%1)"/>
      <w:lvlJc w:val="left"/>
      <w:pPr>
        <w:ind w:left="11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171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331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  <w:rPr>
        <w:rFonts w:cs="Times New Roman"/>
      </w:rPr>
    </w:lvl>
  </w:abstractNum>
  <w:abstractNum w:abstractNumId="9">
    <w:nsid w:val="7066396C"/>
    <w:multiLevelType w:val="hybridMultilevel"/>
    <w:tmpl w:val="E5D6E7FE"/>
    <w:lvl w:ilvl="0" w:tplc="A9F22050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3845A1F"/>
    <w:multiLevelType w:val="hybridMultilevel"/>
    <w:tmpl w:val="624C8808"/>
    <w:lvl w:ilvl="0" w:tplc="87E87030">
      <w:start w:val="1"/>
      <w:numFmt w:val="lowerLetter"/>
      <w:lvlText w:val="%1)"/>
      <w:lvlJc w:val="left"/>
      <w:pPr>
        <w:ind w:left="11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171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331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  <w:rPr>
        <w:rFonts w:cs="Times New Roman"/>
      </w:rPr>
    </w:lvl>
  </w:abstractNum>
  <w:abstractNum w:abstractNumId="11">
    <w:nsid w:val="7D865A5B"/>
    <w:multiLevelType w:val="hybridMultilevel"/>
    <w:tmpl w:val="F704F800"/>
    <w:lvl w:ilvl="0" w:tplc="9148E54A">
      <w:start w:val="1"/>
      <w:numFmt w:val="lowerLetter"/>
      <w:lvlText w:val="%1)"/>
      <w:lvlJc w:val="left"/>
      <w:pPr>
        <w:ind w:left="11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171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331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5"/>
  </w:num>
  <w:num w:numId="5">
    <w:abstractNumId w:val="7"/>
  </w:num>
  <w:num w:numId="6">
    <w:abstractNumId w:val="3"/>
  </w:num>
  <w:num w:numId="7">
    <w:abstractNumId w:val="1"/>
  </w:num>
  <w:num w:numId="8">
    <w:abstractNumId w:val="6"/>
  </w:num>
  <w:num w:numId="9">
    <w:abstractNumId w:val="11"/>
  </w:num>
  <w:num w:numId="10">
    <w:abstractNumId w:val="8"/>
  </w:num>
  <w:num w:numId="11">
    <w:abstractNumId w:val="10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3199"/>
    <w:rsid w:val="00001592"/>
    <w:rsid w:val="00002369"/>
    <w:rsid w:val="0001189C"/>
    <w:rsid w:val="00012C1B"/>
    <w:rsid w:val="000132B9"/>
    <w:rsid w:val="00014BE5"/>
    <w:rsid w:val="00014C23"/>
    <w:rsid w:val="000206F0"/>
    <w:rsid w:val="000227B1"/>
    <w:rsid w:val="00023136"/>
    <w:rsid w:val="00023335"/>
    <w:rsid w:val="00023406"/>
    <w:rsid w:val="00024D67"/>
    <w:rsid w:val="00025C8D"/>
    <w:rsid w:val="0003081E"/>
    <w:rsid w:val="0003204B"/>
    <w:rsid w:val="00034EF1"/>
    <w:rsid w:val="000377C1"/>
    <w:rsid w:val="00040180"/>
    <w:rsid w:val="000417B9"/>
    <w:rsid w:val="000435E5"/>
    <w:rsid w:val="00044473"/>
    <w:rsid w:val="000474DA"/>
    <w:rsid w:val="000509C1"/>
    <w:rsid w:val="00050A71"/>
    <w:rsid w:val="000528ED"/>
    <w:rsid w:val="000552D6"/>
    <w:rsid w:val="00056D39"/>
    <w:rsid w:val="00061BA3"/>
    <w:rsid w:val="00063BE7"/>
    <w:rsid w:val="00065212"/>
    <w:rsid w:val="00067011"/>
    <w:rsid w:val="00071493"/>
    <w:rsid w:val="00071864"/>
    <w:rsid w:val="000727DE"/>
    <w:rsid w:val="00072FAE"/>
    <w:rsid w:val="00075014"/>
    <w:rsid w:val="000758EB"/>
    <w:rsid w:val="00076270"/>
    <w:rsid w:val="0007743C"/>
    <w:rsid w:val="00081DBE"/>
    <w:rsid w:val="00082A4F"/>
    <w:rsid w:val="00085B2C"/>
    <w:rsid w:val="000869A1"/>
    <w:rsid w:val="00086E8A"/>
    <w:rsid w:val="000904A1"/>
    <w:rsid w:val="0009122C"/>
    <w:rsid w:val="00092203"/>
    <w:rsid w:val="000925BF"/>
    <w:rsid w:val="00092B48"/>
    <w:rsid w:val="000A0A85"/>
    <w:rsid w:val="000A0AEB"/>
    <w:rsid w:val="000A0CA0"/>
    <w:rsid w:val="000A325E"/>
    <w:rsid w:val="000A32C0"/>
    <w:rsid w:val="000A38F6"/>
    <w:rsid w:val="000A39E4"/>
    <w:rsid w:val="000A47FA"/>
    <w:rsid w:val="000A4A9A"/>
    <w:rsid w:val="000A7184"/>
    <w:rsid w:val="000A747A"/>
    <w:rsid w:val="000B217D"/>
    <w:rsid w:val="000B2222"/>
    <w:rsid w:val="000B27A4"/>
    <w:rsid w:val="000B3599"/>
    <w:rsid w:val="000B3F8D"/>
    <w:rsid w:val="000B4525"/>
    <w:rsid w:val="000B52EC"/>
    <w:rsid w:val="000B68FA"/>
    <w:rsid w:val="000C1296"/>
    <w:rsid w:val="000C2764"/>
    <w:rsid w:val="000C2783"/>
    <w:rsid w:val="000C2A51"/>
    <w:rsid w:val="000C372D"/>
    <w:rsid w:val="000C4297"/>
    <w:rsid w:val="000D41E0"/>
    <w:rsid w:val="000D46E3"/>
    <w:rsid w:val="000D47BE"/>
    <w:rsid w:val="000D5712"/>
    <w:rsid w:val="000D6CEE"/>
    <w:rsid w:val="000D7877"/>
    <w:rsid w:val="000E48F5"/>
    <w:rsid w:val="000E5877"/>
    <w:rsid w:val="000F1343"/>
    <w:rsid w:val="000F2D74"/>
    <w:rsid w:val="000F327E"/>
    <w:rsid w:val="000F45D0"/>
    <w:rsid w:val="000F4B07"/>
    <w:rsid w:val="00100884"/>
    <w:rsid w:val="00100885"/>
    <w:rsid w:val="00100A4C"/>
    <w:rsid w:val="00101472"/>
    <w:rsid w:val="001023C0"/>
    <w:rsid w:val="001042FF"/>
    <w:rsid w:val="0010588D"/>
    <w:rsid w:val="00106E2A"/>
    <w:rsid w:val="0011096D"/>
    <w:rsid w:val="00112B8A"/>
    <w:rsid w:val="001138CC"/>
    <w:rsid w:val="00113987"/>
    <w:rsid w:val="00121B91"/>
    <w:rsid w:val="00121C11"/>
    <w:rsid w:val="00122B85"/>
    <w:rsid w:val="00124AAF"/>
    <w:rsid w:val="00127529"/>
    <w:rsid w:val="0013204F"/>
    <w:rsid w:val="00133F43"/>
    <w:rsid w:val="001343D7"/>
    <w:rsid w:val="001351AA"/>
    <w:rsid w:val="0015116A"/>
    <w:rsid w:val="00151A8E"/>
    <w:rsid w:val="00152624"/>
    <w:rsid w:val="00153DDD"/>
    <w:rsid w:val="00154349"/>
    <w:rsid w:val="0015487E"/>
    <w:rsid w:val="001559AA"/>
    <w:rsid w:val="001559B2"/>
    <w:rsid w:val="00155F9F"/>
    <w:rsid w:val="00157410"/>
    <w:rsid w:val="00157DBF"/>
    <w:rsid w:val="00162A83"/>
    <w:rsid w:val="00167E1C"/>
    <w:rsid w:val="00170409"/>
    <w:rsid w:val="0017088D"/>
    <w:rsid w:val="001708F5"/>
    <w:rsid w:val="001722B5"/>
    <w:rsid w:val="001724EB"/>
    <w:rsid w:val="001738B2"/>
    <w:rsid w:val="001747FC"/>
    <w:rsid w:val="00175FA2"/>
    <w:rsid w:val="00176E85"/>
    <w:rsid w:val="001817F9"/>
    <w:rsid w:val="00181C81"/>
    <w:rsid w:val="001843B2"/>
    <w:rsid w:val="00184708"/>
    <w:rsid w:val="00187F54"/>
    <w:rsid w:val="001904E2"/>
    <w:rsid w:val="00193324"/>
    <w:rsid w:val="0019347D"/>
    <w:rsid w:val="00193EF3"/>
    <w:rsid w:val="001A391F"/>
    <w:rsid w:val="001A3C21"/>
    <w:rsid w:val="001A4CA2"/>
    <w:rsid w:val="001B0801"/>
    <w:rsid w:val="001B0D2B"/>
    <w:rsid w:val="001B4627"/>
    <w:rsid w:val="001B7821"/>
    <w:rsid w:val="001B7A75"/>
    <w:rsid w:val="001C76FE"/>
    <w:rsid w:val="001D0039"/>
    <w:rsid w:val="001D08D0"/>
    <w:rsid w:val="001D0E24"/>
    <w:rsid w:val="001D5087"/>
    <w:rsid w:val="001D71FA"/>
    <w:rsid w:val="001E0DAD"/>
    <w:rsid w:val="001E11B4"/>
    <w:rsid w:val="001E3482"/>
    <w:rsid w:val="001E4E3A"/>
    <w:rsid w:val="001E60EA"/>
    <w:rsid w:val="001E733C"/>
    <w:rsid w:val="001E7988"/>
    <w:rsid w:val="001F3A74"/>
    <w:rsid w:val="001F54E6"/>
    <w:rsid w:val="001F5EA1"/>
    <w:rsid w:val="001F7267"/>
    <w:rsid w:val="00201504"/>
    <w:rsid w:val="00202112"/>
    <w:rsid w:val="00202124"/>
    <w:rsid w:val="00204F97"/>
    <w:rsid w:val="00205144"/>
    <w:rsid w:val="00206C2B"/>
    <w:rsid w:val="0021065E"/>
    <w:rsid w:val="00210F0E"/>
    <w:rsid w:val="002111A5"/>
    <w:rsid w:val="00212DB7"/>
    <w:rsid w:val="0022313D"/>
    <w:rsid w:val="0022332E"/>
    <w:rsid w:val="00224BD0"/>
    <w:rsid w:val="002257A4"/>
    <w:rsid w:val="0022668C"/>
    <w:rsid w:val="002279B5"/>
    <w:rsid w:val="002313DB"/>
    <w:rsid w:val="002322D5"/>
    <w:rsid w:val="002336D5"/>
    <w:rsid w:val="002347A5"/>
    <w:rsid w:val="002376BC"/>
    <w:rsid w:val="00240436"/>
    <w:rsid w:val="0024147D"/>
    <w:rsid w:val="0024151A"/>
    <w:rsid w:val="00242502"/>
    <w:rsid w:val="00242627"/>
    <w:rsid w:val="002449C9"/>
    <w:rsid w:val="002461B5"/>
    <w:rsid w:val="00246B4E"/>
    <w:rsid w:val="00255325"/>
    <w:rsid w:val="0026139F"/>
    <w:rsid w:val="0026148E"/>
    <w:rsid w:val="00263F2D"/>
    <w:rsid w:val="002643B3"/>
    <w:rsid w:val="00264681"/>
    <w:rsid w:val="00265516"/>
    <w:rsid w:val="00271C65"/>
    <w:rsid w:val="0027300C"/>
    <w:rsid w:val="00273FD7"/>
    <w:rsid w:val="00275AAC"/>
    <w:rsid w:val="00275EB4"/>
    <w:rsid w:val="00281D72"/>
    <w:rsid w:val="0028304D"/>
    <w:rsid w:val="002856A0"/>
    <w:rsid w:val="00290564"/>
    <w:rsid w:val="00293F10"/>
    <w:rsid w:val="0029446B"/>
    <w:rsid w:val="00294A45"/>
    <w:rsid w:val="00294AE7"/>
    <w:rsid w:val="00294F1E"/>
    <w:rsid w:val="00296CB9"/>
    <w:rsid w:val="002973C4"/>
    <w:rsid w:val="0029771A"/>
    <w:rsid w:val="0029789E"/>
    <w:rsid w:val="002A0D2D"/>
    <w:rsid w:val="002A1D7F"/>
    <w:rsid w:val="002A219B"/>
    <w:rsid w:val="002A31A6"/>
    <w:rsid w:val="002A5E3C"/>
    <w:rsid w:val="002B06F7"/>
    <w:rsid w:val="002B2661"/>
    <w:rsid w:val="002B2D04"/>
    <w:rsid w:val="002B4E7F"/>
    <w:rsid w:val="002B610C"/>
    <w:rsid w:val="002B6135"/>
    <w:rsid w:val="002C08E6"/>
    <w:rsid w:val="002C1670"/>
    <w:rsid w:val="002C2E9A"/>
    <w:rsid w:val="002C4298"/>
    <w:rsid w:val="002C66EC"/>
    <w:rsid w:val="002C6E57"/>
    <w:rsid w:val="002C7795"/>
    <w:rsid w:val="002C7BEE"/>
    <w:rsid w:val="002D1BF9"/>
    <w:rsid w:val="002D2E86"/>
    <w:rsid w:val="002D355A"/>
    <w:rsid w:val="002D6B0E"/>
    <w:rsid w:val="002D7C78"/>
    <w:rsid w:val="002E08AC"/>
    <w:rsid w:val="002E3AF1"/>
    <w:rsid w:val="002E4C8E"/>
    <w:rsid w:val="002E5B2C"/>
    <w:rsid w:val="002F241F"/>
    <w:rsid w:val="002F4B74"/>
    <w:rsid w:val="002F6409"/>
    <w:rsid w:val="0030511D"/>
    <w:rsid w:val="00307AC7"/>
    <w:rsid w:val="00314E22"/>
    <w:rsid w:val="003171D0"/>
    <w:rsid w:val="00317CE1"/>
    <w:rsid w:val="00320552"/>
    <w:rsid w:val="00320569"/>
    <w:rsid w:val="00320F50"/>
    <w:rsid w:val="00322B35"/>
    <w:rsid w:val="00323031"/>
    <w:rsid w:val="0032431D"/>
    <w:rsid w:val="00326FDC"/>
    <w:rsid w:val="003276F4"/>
    <w:rsid w:val="00327B25"/>
    <w:rsid w:val="0033028A"/>
    <w:rsid w:val="00334234"/>
    <w:rsid w:val="0034049F"/>
    <w:rsid w:val="0034055C"/>
    <w:rsid w:val="00341426"/>
    <w:rsid w:val="00343453"/>
    <w:rsid w:val="0034370E"/>
    <w:rsid w:val="003464A0"/>
    <w:rsid w:val="003466C4"/>
    <w:rsid w:val="00346F21"/>
    <w:rsid w:val="00351BFD"/>
    <w:rsid w:val="00352584"/>
    <w:rsid w:val="00352B30"/>
    <w:rsid w:val="00352D75"/>
    <w:rsid w:val="00355B82"/>
    <w:rsid w:val="00355F31"/>
    <w:rsid w:val="0035705E"/>
    <w:rsid w:val="00357C04"/>
    <w:rsid w:val="0036068A"/>
    <w:rsid w:val="00362104"/>
    <w:rsid w:val="00363360"/>
    <w:rsid w:val="003639C6"/>
    <w:rsid w:val="00364BA0"/>
    <w:rsid w:val="00372B9C"/>
    <w:rsid w:val="003745FE"/>
    <w:rsid w:val="003758A3"/>
    <w:rsid w:val="00375BBB"/>
    <w:rsid w:val="00375DCF"/>
    <w:rsid w:val="003763C8"/>
    <w:rsid w:val="00376D11"/>
    <w:rsid w:val="00377C99"/>
    <w:rsid w:val="00380117"/>
    <w:rsid w:val="003819B0"/>
    <w:rsid w:val="00381D1F"/>
    <w:rsid w:val="00382222"/>
    <w:rsid w:val="00386347"/>
    <w:rsid w:val="003879DC"/>
    <w:rsid w:val="00387C40"/>
    <w:rsid w:val="00392549"/>
    <w:rsid w:val="0039390D"/>
    <w:rsid w:val="00396B5D"/>
    <w:rsid w:val="00396D7E"/>
    <w:rsid w:val="00397D8D"/>
    <w:rsid w:val="003A0266"/>
    <w:rsid w:val="003A0326"/>
    <w:rsid w:val="003A2D2B"/>
    <w:rsid w:val="003A305D"/>
    <w:rsid w:val="003A37F4"/>
    <w:rsid w:val="003A46E1"/>
    <w:rsid w:val="003B0E86"/>
    <w:rsid w:val="003B3B04"/>
    <w:rsid w:val="003B3E13"/>
    <w:rsid w:val="003B3F1A"/>
    <w:rsid w:val="003B41D0"/>
    <w:rsid w:val="003B4D56"/>
    <w:rsid w:val="003B5325"/>
    <w:rsid w:val="003B5B31"/>
    <w:rsid w:val="003C1515"/>
    <w:rsid w:val="003C2582"/>
    <w:rsid w:val="003C27F9"/>
    <w:rsid w:val="003C4412"/>
    <w:rsid w:val="003C4462"/>
    <w:rsid w:val="003D052B"/>
    <w:rsid w:val="003D07F1"/>
    <w:rsid w:val="003D0E9A"/>
    <w:rsid w:val="003D3F90"/>
    <w:rsid w:val="003D42BC"/>
    <w:rsid w:val="003D45E1"/>
    <w:rsid w:val="003D7896"/>
    <w:rsid w:val="003D79A0"/>
    <w:rsid w:val="003E1C33"/>
    <w:rsid w:val="003E2000"/>
    <w:rsid w:val="003E3249"/>
    <w:rsid w:val="003E3A30"/>
    <w:rsid w:val="003E5267"/>
    <w:rsid w:val="003E671B"/>
    <w:rsid w:val="003E7DDE"/>
    <w:rsid w:val="003F3126"/>
    <w:rsid w:val="003F36C0"/>
    <w:rsid w:val="003F3F53"/>
    <w:rsid w:val="003F46DF"/>
    <w:rsid w:val="003F4FAB"/>
    <w:rsid w:val="0040287C"/>
    <w:rsid w:val="00403378"/>
    <w:rsid w:val="004042E2"/>
    <w:rsid w:val="0040457C"/>
    <w:rsid w:val="00405B3F"/>
    <w:rsid w:val="0040776F"/>
    <w:rsid w:val="00407A1B"/>
    <w:rsid w:val="00410171"/>
    <w:rsid w:val="00412F6A"/>
    <w:rsid w:val="0041356E"/>
    <w:rsid w:val="00413BE6"/>
    <w:rsid w:val="00415E90"/>
    <w:rsid w:val="00421804"/>
    <w:rsid w:val="004278EC"/>
    <w:rsid w:val="00427ACE"/>
    <w:rsid w:val="00432733"/>
    <w:rsid w:val="004336EA"/>
    <w:rsid w:val="00433725"/>
    <w:rsid w:val="004353FA"/>
    <w:rsid w:val="00436CA5"/>
    <w:rsid w:val="004378A9"/>
    <w:rsid w:val="00441327"/>
    <w:rsid w:val="004453B3"/>
    <w:rsid w:val="00445943"/>
    <w:rsid w:val="0045108E"/>
    <w:rsid w:val="00451D10"/>
    <w:rsid w:val="00452225"/>
    <w:rsid w:val="00452D5D"/>
    <w:rsid w:val="00453558"/>
    <w:rsid w:val="00453F94"/>
    <w:rsid w:val="00460EFF"/>
    <w:rsid w:val="00461C0F"/>
    <w:rsid w:val="00465539"/>
    <w:rsid w:val="00465BFE"/>
    <w:rsid w:val="00466683"/>
    <w:rsid w:val="004676E1"/>
    <w:rsid w:val="00470295"/>
    <w:rsid w:val="00472896"/>
    <w:rsid w:val="00473586"/>
    <w:rsid w:val="004767FE"/>
    <w:rsid w:val="00476C6C"/>
    <w:rsid w:val="00477DC9"/>
    <w:rsid w:val="004826CF"/>
    <w:rsid w:val="00483199"/>
    <w:rsid w:val="0048486F"/>
    <w:rsid w:val="00484E67"/>
    <w:rsid w:val="004939C7"/>
    <w:rsid w:val="00494290"/>
    <w:rsid w:val="00494F81"/>
    <w:rsid w:val="004960AD"/>
    <w:rsid w:val="00497F9B"/>
    <w:rsid w:val="004A075D"/>
    <w:rsid w:val="004A1A55"/>
    <w:rsid w:val="004A2732"/>
    <w:rsid w:val="004A3468"/>
    <w:rsid w:val="004A3EBB"/>
    <w:rsid w:val="004A57F4"/>
    <w:rsid w:val="004A6278"/>
    <w:rsid w:val="004A7DC1"/>
    <w:rsid w:val="004A7E1D"/>
    <w:rsid w:val="004B0B73"/>
    <w:rsid w:val="004B0BD8"/>
    <w:rsid w:val="004B17E2"/>
    <w:rsid w:val="004B41AB"/>
    <w:rsid w:val="004B6873"/>
    <w:rsid w:val="004B7A82"/>
    <w:rsid w:val="004B7B0E"/>
    <w:rsid w:val="004B7BF5"/>
    <w:rsid w:val="004C2713"/>
    <w:rsid w:val="004C3BB8"/>
    <w:rsid w:val="004C3DCE"/>
    <w:rsid w:val="004C63E6"/>
    <w:rsid w:val="004D022E"/>
    <w:rsid w:val="004D1906"/>
    <w:rsid w:val="004D1D7C"/>
    <w:rsid w:val="004D3274"/>
    <w:rsid w:val="004D35C3"/>
    <w:rsid w:val="004D36FD"/>
    <w:rsid w:val="004D3730"/>
    <w:rsid w:val="004E3DAD"/>
    <w:rsid w:val="004E56F4"/>
    <w:rsid w:val="004E5C82"/>
    <w:rsid w:val="004E7F14"/>
    <w:rsid w:val="004F3480"/>
    <w:rsid w:val="004F39DF"/>
    <w:rsid w:val="004F5118"/>
    <w:rsid w:val="00500168"/>
    <w:rsid w:val="00506216"/>
    <w:rsid w:val="0051323B"/>
    <w:rsid w:val="00516EC9"/>
    <w:rsid w:val="0051722E"/>
    <w:rsid w:val="005250A9"/>
    <w:rsid w:val="005263C5"/>
    <w:rsid w:val="005319A7"/>
    <w:rsid w:val="00533AC8"/>
    <w:rsid w:val="00533BB3"/>
    <w:rsid w:val="005343F9"/>
    <w:rsid w:val="0053553E"/>
    <w:rsid w:val="0053727A"/>
    <w:rsid w:val="00537CFB"/>
    <w:rsid w:val="00537DE1"/>
    <w:rsid w:val="005426B0"/>
    <w:rsid w:val="005427E6"/>
    <w:rsid w:val="00542E13"/>
    <w:rsid w:val="00545F1E"/>
    <w:rsid w:val="00550D7C"/>
    <w:rsid w:val="00551261"/>
    <w:rsid w:val="00551869"/>
    <w:rsid w:val="00552713"/>
    <w:rsid w:val="005532DF"/>
    <w:rsid w:val="0055467B"/>
    <w:rsid w:val="00554FD1"/>
    <w:rsid w:val="005557A4"/>
    <w:rsid w:val="00555DCE"/>
    <w:rsid w:val="00556CFB"/>
    <w:rsid w:val="00556FAC"/>
    <w:rsid w:val="005601D6"/>
    <w:rsid w:val="00560A03"/>
    <w:rsid w:val="005629A8"/>
    <w:rsid w:val="00562FB0"/>
    <w:rsid w:val="0056354E"/>
    <w:rsid w:val="00566339"/>
    <w:rsid w:val="0056658D"/>
    <w:rsid w:val="005679E9"/>
    <w:rsid w:val="00571CB4"/>
    <w:rsid w:val="00572A0B"/>
    <w:rsid w:val="00572A9A"/>
    <w:rsid w:val="005743A2"/>
    <w:rsid w:val="00574568"/>
    <w:rsid w:val="00574712"/>
    <w:rsid w:val="005748AB"/>
    <w:rsid w:val="00580617"/>
    <w:rsid w:val="00580A65"/>
    <w:rsid w:val="00580C8A"/>
    <w:rsid w:val="00581352"/>
    <w:rsid w:val="00582E67"/>
    <w:rsid w:val="00582FD2"/>
    <w:rsid w:val="00584229"/>
    <w:rsid w:val="0058429F"/>
    <w:rsid w:val="00584812"/>
    <w:rsid w:val="00584F68"/>
    <w:rsid w:val="005862C9"/>
    <w:rsid w:val="005867FB"/>
    <w:rsid w:val="00590762"/>
    <w:rsid w:val="005952AB"/>
    <w:rsid w:val="005A04D5"/>
    <w:rsid w:val="005A127A"/>
    <w:rsid w:val="005A137F"/>
    <w:rsid w:val="005A1572"/>
    <w:rsid w:val="005A551D"/>
    <w:rsid w:val="005A5717"/>
    <w:rsid w:val="005B09BC"/>
    <w:rsid w:val="005B0CA5"/>
    <w:rsid w:val="005B1B0B"/>
    <w:rsid w:val="005B4047"/>
    <w:rsid w:val="005B48C2"/>
    <w:rsid w:val="005B5F68"/>
    <w:rsid w:val="005C276A"/>
    <w:rsid w:val="005C2E4C"/>
    <w:rsid w:val="005C33C8"/>
    <w:rsid w:val="005C33F4"/>
    <w:rsid w:val="005C3738"/>
    <w:rsid w:val="005C6075"/>
    <w:rsid w:val="005C6079"/>
    <w:rsid w:val="005C74C8"/>
    <w:rsid w:val="005C7CD3"/>
    <w:rsid w:val="005D0483"/>
    <w:rsid w:val="005D0B26"/>
    <w:rsid w:val="005D2ECE"/>
    <w:rsid w:val="005D3166"/>
    <w:rsid w:val="005D32E7"/>
    <w:rsid w:val="005D3D1D"/>
    <w:rsid w:val="005D7501"/>
    <w:rsid w:val="005D792B"/>
    <w:rsid w:val="005D7D77"/>
    <w:rsid w:val="005E2441"/>
    <w:rsid w:val="005E261A"/>
    <w:rsid w:val="005E5023"/>
    <w:rsid w:val="005F1C71"/>
    <w:rsid w:val="005F1FD3"/>
    <w:rsid w:val="005F2E9B"/>
    <w:rsid w:val="005F3201"/>
    <w:rsid w:val="00600B0F"/>
    <w:rsid w:val="00601185"/>
    <w:rsid w:val="00602B18"/>
    <w:rsid w:val="006037FE"/>
    <w:rsid w:val="00603CC8"/>
    <w:rsid w:val="006058A4"/>
    <w:rsid w:val="0060684C"/>
    <w:rsid w:val="00606C68"/>
    <w:rsid w:val="00607469"/>
    <w:rsid w:val="00607A33"/>
    <w:rsid w:val="00611B65"/>
    <w:rsid w:val="006127F3"/>
    <w:rsid w:val="006131BE"/>
    <w:rsid w:val="00613D14"/>
    <w:rsid w:val="00613EEC"/>
    <w:rsid w:val="006152E3"/>
    <w:rsid w:val="00620A5A"/>
    <w:rsid w:val="00620FF1"/>
    <w:rsid w:val="00621027"/>
    <w:rsid w:val="00621B21"/>
    <w:rsid w:val="00621D12"/>
    <w:rsid w:val="00623419"/>
    <w:rsid w:val="00623596"/>
    <w:rsid w:val="006241B7"/>
    <w:rsid w:val="006330EF"/>
    <w:rsid w:val="00634A08"/>
    <w:rsid w:val="006356D4"/>
    <w:rsid w:val="00635ABF"/>
    <w:rsid w:val="00636168"/>
    <w:rsid w:val="006379D6"/>
    <w:rsid w:val="00640141"/>
    <w:rsid w:val="00640E57"/>
    <w:rsid w:val="0064486E"/>
    <w:rsid w:val="00646D68"/>
    <w:rsid w:val="0065053A"/>
    <w:rsid w:val="006517EA"/>
    <w:rsid w:val="00651B31"/>
    <w:rsid w:val="00651B46"/>
    <w:rsid w:val="00656878"/>
    <w:rsid w:val="00657BCC"/>
    <w:rsid w:val="006615F5"/>
    <w:rsid w:val="00661AA4"/>
    <w:rsid w:val="00666A2D"/>
    <w:rsid w:val="006671D0"/>
    <w:rsid w:val="00670349"/>
    <w:rsid w:val="00670FAB"/>
    <w:rsid w:val="00671234"/>
    <w:rsid w:val="0067274D"/>
    <w:rsid w:val="00672BA3"/>
    <w:rsid w:val="0067361B"/>
    <w:rsid w:val="0067523B"/>
    <w:rsid w:val="00675611"/>
    <w:rsid w:val="00676976"/>
    <w:rsid w:val="00680FE7"/>
    <w:rsid w:val="0068421A"/>
    <w:rsid w:val="00684D46"/>
    <w:rsid w:val="00685209"/>
    <w:rsid w:val="00685790"/>
    <w:rsid w:val="00686AA0"/>
    <w:rsid w:val="0069269D"/>
    <w:rsid w:val="006930DA"/>
    <w:rsid w:val="006944F4"/>
    <w:rsid w:val="006960BA"/>
    <w:rsid w:val="00696321"/>
    <w:rsid w:val="006A3CA5"/>
    <w:rsid w:val="006A3CD3"/>
    <w:rsid w:val="006A5C7E"/>
    <w:rsid w:val="006B2317"/>
    <w:rsid w:val="006B30B6"/>
    <w:rsid w:val="006B58D8"/>
    <w:rsid w:val="006C3D83"/>
    <w:rsid w:val="006C6725"/>
    <w:rsid w:val="006D09C5"/>
    <w:rsid w:val="006D274B"/>
    <w:rsid w:val="006D2D64"/>
    <w:rsid w:val="006D31CB"/>
    <w:rsid w:val="006D3551"/>
    <w:rsid w:val="006E2F4A"/>
    <w:rsid w:val="006E3302"/>
    <w:rsid w:val="006E508F"/>
    <w:rsid w:val="006E537D"/>
    <w:rsid w:val="006E5D5D"/>
    <w:rsid w:val="006E68B7"/>
    <w:rsid w:val="006F3DF0"/>
    <w:rsid w:val="006F43A1"/>
    <w:rsid w:val="006F514F"/>
    <w:rsid w:val="006F79B5"/>
    <w:rsid w:val="007015EC"/>
    <w:rsid w:val="0070226B"/>
    <w:rsid w:val="00702734"/>
    <w:rsid w:val="007047A2"/>
    <w:rsid w:val="007060F7"/>
    <w:rsid w:val="007068C3"/>
    <w:rsid w:val="007069AF"/>
    <w:rsid w:val="007072FE"/>
    <w:rsid w:val="00707D5F"/>
    <w:rsid w:val="00710085"/>
    <w:rsid w:val="00710DD6"/>
    <w:rsid w:val="00712279"/>
    <w:rsid w:val="00712B9B"/>
    <w:rsid w:val="007139E0"/>
    <w:rsid w:val="00715F41"/>
    <w:rsid w:val="00716ACE"/>
    <w:rsid w:val="00717884"/>
    <w:rsid w:val="00717DF5"/>
    <w:rsid w:val="007207A4"/>
    <w:rsid w:val="00721775"/>
    <w:rsid w:val="007217F9"/>
    <w:rsid w:val="007221B0"/>
    <w:rsid w:val="00722B8C"/>
    <w:rsid w:val="00726C27"/>
    <w:rsid w:val="00730920"/>
    <w:rsid w:val="007321D2"/>
    <w:rsid w:val="0073514B"/>
    <w:rsid w:val="00735B33"/>
    <w:rsid w:val="007400BB"/>
    <w:rsid w:val="007406CB"/>
    <w:rsid w:val="0074248D"/>
    <w:rsid w:val="0074417B"/>
    <w:rsid w:val="007441ED"/>
    <w:rsid w:val="0074635A"/>
    <w:rsid w:val="00747D27"/>
    <w:rsid w:val="00751037"/>
    <w:rsid w:val="00753BAE"/>
    <w:rsid w:val="00753BB9"/>
    <w:rsid w:val="007553A9"/>
    <w:rsid w:val="00756EBF"/>
    <w:rsid w:val="00760196"/>
    <w:rsid w:val="007602E4"/>
    <w:rsid w:val="007606DF"/>
    <w:rsid w:val="00760EAF"/>
    <w:rsid w:val="00761795"/>
    <w:rsid w:val="007647CC"/>
    <w:rsid w:val="0076540D"/>
    <w:rsid w:val="00767390"/>
    <w:rsid w:val="007673E4"/>
    <w:rsid w:val="0077354D"/>
    <w:rsid w:val="007835EF"/>
    <w:rsid w:val="00783C57"/>
    <w:rsid w:val="0078479D"/>
    <w:rsid w:val="00785036"/>
    <w:rsid w:val="007868BD"/>
    <w:rsid w:val="0079208C"/>
    <w:rsid w:val="00793D01"/>
    <w:rsid w:val="00794237"/>
    <w:rsid w:val="00794C09"/>
    <w:rsid w:val="0079625E"/>
    <w:rsid w:val="00797666"/>
    <w:rsid w:val="0079770A"/>
    <w:rsid w:val="007A0B3F"/>
    <w:rsid w:val="007A1C32"/>
    <w:rsid w:val="007A2393"/>
    <w:rsid w:val="007A2B8F"/>
    <w:rsid w:val="007A36B4"/>
    <w:rsid w:val="007A4785"/>
    <w:rsid w:val="007A5A4D"/>
    <w:rsid w:val="007B2B4E"/>
    <w:rsid w:val="007B2CAC"/>
    <w:rsid w:val="007B3613"/>
    <w:rsid w:val="007B4287"/>
    <w:rsid w:val="007B565E"/>
    <w:rsid w:val="007B66D8"/>
    <w:rsid w:val="007B71A6"/>
    <w:rsid w:val="007C1794"/>
    <w:rsid w:val="007C2368"/>
    <w:rsid w:val="007C5668"/>
    <w:rsid w:val="007C66AF"/>
    <w:rsid w:val="007D0D80"/>
    <w:rsid w:val="007D0E70"/>
    <w:rsid w:val="007D11BE"/>
    <w:rsid w:val="007D22E4"/>
    <w:rsid w:val="007D5A00"/>
    <w:rsid w:val="007E17C5"/>
    <w:rsid w:val="007E646C"/>
    <w:rsid w:val="007E70E5"/>
    <w:rsid w:val="00800697"/>
    <w:rsid w:val="008030BE"/>
    <w:rsid w:val="0080541E"/>
    <w:rsid w:val="00810AAC"/>
    <w:rsid w:val="00811869"/>
    <w:rsid w:val="00812C7B"/>
    <w:rsid w:val="00812EC3"/>
    <w:rsid w:val="008133D0"/>
    <w:rsid w:val="00813BA5"/>
    <w:rsid w:val="00813E23"/>
    <w:rsid w:val="00814D35"/>
    <w:rsid w:val="00817796"/>
    <w:rsid w:val="0082076D"/>
    <w:rsid w:val="00822015"/>
    <w:rsid w:val="0082408E"/>
    <w:rsid w:val="00824465"/>
    <w:rsid w:val="00824D43"/>
    <w:rsid w:val="00826839"/>
    <w:rsid w:val="00827213"/>
    <w:rsid w:val="00827696"/>
    <w:rsid w:val="008308A1"/>
    <w:rsid w:val="0083139A"/>
    <w:rsid w:val="00832D2C"/>
    <w:rsid w:val="008334A3"/>
    <w:rsid w:val="00834A8D"/>
    <w:rsid w:val="00834BB4"/>
    <w:rsid w:val="008352F9"/>
    <w:rsid w:val="00840E6E"/>
    <w:rsid w:val="00842B29"/>
    <w:rsid w:val="00843869"/>
    <w:rsid w:val="00843F72"/>
    <w:rsid w:val="00844AC2"/>
    <w:rsid w:val="0084771F"/>
    <w:rsid w:val="0085088E"/>
    <w:rsid w:val="008530D2"/>
    <w:rsid w:val="008534A6"/>
    <w:rsid w:val="008537FE"/>
    <w:rsid w:val="008553F1"/>
    <w:rsid w:val="00855FB8"/>
    <w:rsid w:val="00857FF9"/>
    <w:rsid w:val="00860455"/>
    <w:rsid w:val="00862AE2"/>
    <w:rsid w:val="00864044"/>
    <w:rsid w:val="0086419E"/>
    <w:rsid w:val="00866B27"/>
    <w:rsid w:val="00866B56"/>
    <w:rsid w:val="00866E92"/>
    <w:rsid w:val="0087347F"/>
    <w:rsid w:val="00873A38"/>
    <w:rsid w:val="00876E4F"/>
    <w:rsid w:val="0087723B"/>
    <w:rsid w:val="00877298"/>
    <w:rsid w:val="00877E24"/>
    <w:rsid w:val="00880414"/>
    <w:rsid w:val="00884DAE"/>
    <w:rsid w:val="00885248"/>
    <w:rsid w:val="00890CAD"/>
    <w:rsid w:val="008918BD"/>
    <w:rsid w:val="008960E4"/>
    <w:rsid w:val="008964E2"/>
    <w:rsid w:val="0089703B"/>
    <w:rsid w:val="00897302"/>
    <w:rsid w:val="008A015E"/>
    <w:rsid w:val="008A0A00"/>
    <w:rsid w:val="008A0FAB"/>
    <w:rsid w:val="008A12B4"/>
    <w:rsid w:val="008A2426"/>
    <w:rsid w:val="008A2801"/>
    <w:rsid w:val="008A3075"/>
    <w:rsid w:val="008A31FE"/>
    <w:rsid w:val="008A55B2"/>
    <w:rsid w:val="008A6219"/>
    <w:rsid w:val="008A67E2"/>
    <w:rsid w:val="008B265B"/>
    <w:rsid w:val="008B4A79"/>
    <w:rsid w:val="008B6ADD"/>
    <w:rsid w:val="008B7967"/>
    <w:rsid w:val="008C08D6"/>
    <w:rsid w:val="008C0F99"/>
    <w:rsid w:val="008C1CA4"/>
    <w:rsid w:val="008C2DC5"/>
    <w:rsid w:val="008C2FFE"/>
    <w:rsid w:val="008C3C59"/>
    <w:rsid w:val="008C4272"/>
    <w:rsid w:val="008C4F93"/>
    <w:rsid w:val="008C755F"/>
    <w:rsid w:val="008D022D"/>
    <w:rsid w:val="008D16CD"/>
    <w:rsid w:val="008D1D21"/>
    <w:rsid w:val="008D3290"/>
    <w:rsid w:val="008D5D7A"/>
    <w:rsid w:val="008D629F"/>
    <w:rsid w:val="008D7396"/>
    <w:rsid w:val="008D753E"/>
    <w:rsid w:val="008E093C"/>
    <w:rsid w:val="008E0D2E"/>
    <w:rsid w:val="008E2BD2"/>
    <w:rsid w:val="008E544B"/>
    <w:rsid w:val="008E66F6"/>
    <w:rsid w:val="008E74AE"/>
    <w:rsid w:val="008F1EF3"/>
    <w:rsid w:val="008F214A"/>
    <w:rsid w:val="008F440F"/>
    <w:rsid w:val="008F45F9"/>
    <w:rsid w:val="008F5C82"/>
    <w:rsid w:val="009001D7"/>
    <w:rsid w:val="00901140"/>
    <w:rsid w:val="009023B4"/>
    <w:rsid w:val="00902DB2"/>
    <w:rsid w:val="00903FD2"/>
    <w:rsid w:val="009041B4"/>
    <w:rsid w:val="00905148"/>
    <w:rsid w:val="00905AFD"/>
    <w:rsid w:val="00905D21"/>
    <w:rsid w:val="00906E1D"/>
    <w:rsid w:val="00907458"/>
    <w:rsid w:val="009133D9"/>
    <w:rsid w:val="00914E1E"/>
    <w:rsid w:val="00916648"/>
    <w:rsid w:val="00916DD1"/>
    <w:rsid w:val="00922694"/>
    <w:rsid w:val="009314EF"/>
    <w:rsid w:val="009317FD"/>
    <w:rsid w:val="00932FE0"/>
    <w:rsid w:val="009349A0"/>
    <w:rsid w:val="00934B6D"/>
    <w:rsid w:val="009365F7"/>
    <w:rsid w:val="0093691F"/>
    <w:rsid w:val="00940DEF"/>
    <w:rsid w:val="0094183E"/>
    <w:rsid w:val="00941EC4"/>
    <w:rsid w:val="00942D70"/>
    <w:rsid w:val="009432C6"/>
    <w:rsid w:val="0094362F"/>
    <w:rsid w:val="00947BCA"/>
    <w:rsid w:val="00951232"/>
    <w:rsid w:val="009516FF"/>
    <w:rsid w:val="00952C28"/>
    <w:rsid w:val="00952E16"/>
    <w:rsid w:val="00957D6D"/>
    <w:rsid w:val="00957F18"/>
    <w:rsid w:val="00962AE4"/>
    <w:rsid w:val="009655B1"/>
    <w:rsid w:val="0096608A"/>
    <w:rsid w:val="00966640"/>
    <w:rsid w:val="00972563"/>
    <w:rsid w:val="00973591"/>
    <w:rsid w:val="00975205"/>
    <w:rsid w:val="009754EC"/>
    <w:rsid w:val="00975A3B"/>
    <w:rsid w:val="00977B58"/>
    <w:rsid w:val="00980507"/>
    <w:rsid w:val="00982785"/>
    <w:rsid w:val="00986313"/>
    <w:rsid w:val="0098699E"/>
    <w:rsid w:val="0098763D"/>
    <w:rsid w:val="009908AC"/>
    <w:rsid w:val="0099115F"/>
    <w:rsid w:val="009919D2"/>
    <w:rsid w:val="009925A8"/>
    <w:rsid w:val="009927BF"/>
    <w:rsid w:val="00992F59"/>
    <w:rsid w:val="009941C2"/>
    <w:rsid w:val="00994CED"/>
    <w:rsid w:val="009A0075"/>
    <w:rsid w:val="009A39DA"/>
    <w:rsid w:val="009A459D"/>
    <w:rsid w:val="009A5ED1"/>
    <w:rsid w:val="009A7378"/>
    <w:rsid w:val="009B2096"/>
    <w:rsid w:val="009B2BBB"/>
    <w:rsid w:val="009B3C84"/>
    <w:rsid w:val="009B418C"/>
    <w:rsid w:val="009B4DE5"/>
    <w:rsid w:val="009B5E49"/>
    <w:rsid w:val="009B6A8A"/>
    <w:rsid w:val="009B6EC3"/>
    <w:rsid w:val="009C0615"/>
    <w:rsid w:val="009C0984"/>
    <w:rsid w:val="009C144D"/>
    <w:rsid w:val="009C1971"/>
    <w:rsid w:val="009C5F90"/>
    <w:rsid w:val="009D061E"/>
    <w:rsid w:val="009D2314"/>
    <w:rsid w:val="009D2DC4"/>
    <w:rsid w:val="009D3E7D"/>
    <w:rsid w:val="009D41CD"/>
    <w:rsid w:val="009D5341"/>
    <w:rsid w:val="009D6C9B"/>
    <w:rsid w:val="009E5FF5"/>
    <w:rsid w:val="009E69BB"/>
    <w:rsid w:val="009E69C1"/>
    <w:rsid w:val="009F0FA1"/>
    <w:rsid w:val="009F2D23"/>
    <w:rsid w:val="009F2E46"/>
    <w:rsid w:val="009F3ACA"/>
    <w:rsid w:val="009F54E5"/>
    <w:rsid w:val="009F5B23"/>
    <w:rsid w:val="00A00F9B"/>
    <w:rsid w:val="00A023C3"/>
    <w:rsid w:val="00A0411D"/>
    <w:rsid w:val="00A107FB"/>
    <w:rsid w:val="00A11D2E"/>
    <w:rsid w:val="00A13565"/>
    <w:rsid w:val="00A13B5D"/>
    <w:rsid w:val="00A16C96"/>
    <w:rsid w:val="00A209FE"/>
    <w:rsid w:val="00A214F3"/>
    <w:rsid w:val="00A23526"/>
    <w:rsid w:val="00A244ED"/>
    <w:rsid w:val="00A24B52"/>
    <w:rsid w:val="00A24CB8"/>
    <w:rsid w:val="00A253B1"/>
    <w:rsid w:val="00A25883"/>
    <w:rsid w:val="00A258D3"/>
    <w:rsid w:val="00A25D8E"/>
    <w:rsid w:val="00A2675C"/>
    <w:rsid w:val="00A27F04"/>
    <w:rsid w:val="00A31A4B"/>
    <w:rsid w:val="00A31D36"/>
    <w:rsid w:val="00A33AD0"/>
    <w:rsid w:val="00A343CF"/>
    <w:rsid w:val="00A36A80"/>
    <w:rsid w:val="00A37890"/>
    <w:rsid w:val="00A4194C"/>
    <w:rsid w:val="00A4277D"/>
    <w:rsid w:val="00A42C43"/>
    <w:rsid w:val="00A4569A"/>
    <w:rsid w:val="00A464AF"/>
    <w:rsid w:val="00A510CB"/>
    <w:rsid w:val="00A52933"/>
    <w:rsid w:val="00A552FC"/>
    <w:rsid w:val="00A55AAF"/>
    <w:rsid w:val="00A6048B"/>
    <w:rsid w:val="00A61A4B"/>
    <w:rsid w:val="00A6236E"/>
    <w:rsid w:val="00A659FA"/>
    <w:rsid w:val="00A7003F"/>
    <w:rsid w:val="00A70DBE"/>
    <w:rsid w:val="00A71452"/>
    <w:rsid w:val="00A71484"/>
    <w:rsid w:val="00A73A30"/>
    <w:rsid w:val="00A73AB1"/>
    <w:rsid w:val="00A73F6C"/>
    <w:rsid w:val="00A7462C"/>
    <w:rsid w:val="00A75DFC"/>
    <w:rsid w:val="00A81F3E"/>
    <w:rsid w:val="00A826C1"/>
    <w:rsid w:val="00A83507"/>
    <w:rsid w:val="00A85B08"/>
    <w:rsid w:val="00A91E12"/>
    <w:rsid w:val="00A922AD"/>
    <w:rsid w:val="00A9344C"/>
    <w:rsid w:val="00A939FF"/>
    <w:rsid w:val="00A93A2B"/>
    <w:rsid w:val="00A93DF1"/>
    <w:rsid w:val="00A9506A"/>
    <w:rsid w:val="00A959F6"/>
    <w:rsid w:val="00A95F9F"/>
    <w:rsid w:val="00AA02D8"/>
    <w:rsid w:val="00AA1FC6"/>
    <w:rsid w:val="00AA3C58"/>
    <w:rsid w:val="00AA7C35"/>
    <w:rsid w:val="00AB006F"/>
    <w:rsid w:val="00AB11FA"/>
    <w:rsid w:val="00AB1748"/>
    <w:rsid w:val="00AB292B"/>
    <w:rsid w:val="00AB4D0C"/>
    <w:rsid w:val="00AB54A5"/>
    <w:rsid w:val="00AB554A"/>
    <w:rsid w:val="00AB59B2"/>
    <w:rsid w:val="00AB5CE2"/>
    <w:rsid w:val="00AB66D4"/>
    <w:rsid w:val="00AC0353"/>
    <w:rsid w:val="00AC0409"/>
    <w:rsid w:val="00AC0D0F"/>
    <w:rsid w:val="00AC1573"/>
    <w:rsid w:val="00AC1FB8"/>
    <w:rsid w:val="00AC3E60"/>
    <w:rsid w:val="00AD3D68"/>
    <w:rsid w:val="00AD4D5E"/>
    <w:rsid w:val="00AD68D5"/>
    <w:rsid w:val="00AE32A9"/>
    <w:rsid w:val="00AE5FA5"/>
    <w:rsid w:val="00AE6A11"/>
    <w:rsid w:val="00AE79BA"/>
    <w:rsid w:val="00AE7CEE"/>
    <w:rsid w:val="00AF14BA"/>
    <w:rsid w:val="00AF211F"/>
    <w:rsid w:val="00AF360C"/>
    <w:rsid w:val="00AF39C6"/>
    <w:rsid w:val="00AF69B1"/>
    <w:rsid w:val="00AF78C4"/>
    <w:rsid w:val="00B01051"/>
    <w:rsid w:val="00B01483"/>
    <w:rsid w:val="00B048DF"/>
    <w:rsid w:val="00B04C4F"/>
    <w:rsid w:val="00B05556"/>
    <w:rsid w:val="00B05A71"/>
    <w:rsid w:val="00B07216"/>
    <w:rsid w:val="00B07295"/>
    <w:rsid w:val="00B1014D"/>
    <w:rsid w:val="00B10B8C"/>
    <w:rsid w:val="00B122AE"/>
    <w:rsid w:val="00B14E04"/>
    <w:rsid w:val="00B1581A"/>
    <w:rsid w:val="00B21686"/>
    <w:rsid w:val="00B218DE"/>
    <w:rsid w:val="00B2209E"/>
    <w:rsid w:val="00B22D85"/>
    <w:rsid w:val="00B234C5"/>
    <w:rsid w:val="00B2490E"/>
    <w:rsid w:val="00B251E0"/>
    <w:rsid w:val="00B267F1"/>
    <w:rsid w:val="00B274D8"/>
    <w:rsid w:val="00B33283"/>
    <w:rsid w:val="00B3352A"/>
    <w:rsid w:val="00B368EB"/>
    <w:rsid w:val="00B41ABE"/>
    <w:rsid w:val="00B42F2F"/>
    <w:rsid w:val="00B471E3"/>
    <w:rsid w:val="00B50CA6"/>
    <w:rsid w:val="00B53FD3"/>
    <w:rsid w:val="00B554AC"/>
    <w:rsid w:val="00B55EF5"/>
    <w:rsid w:val="00B60855"/>
    <w:rsid w:val="00B62877"/>
    <w:rsid w:val="00B645CA"/>
    <w:rsid w:val="00B67387"/>
    <w:rsid w:val="00B70CCA"/>
    <w:rsid w:val="00B70D3E"/>
    <w:rsid w:val="00B728F8"/>
    <w:rsid w:val="00B73292"/>
    <w:rsid w:val="00B74EB2"/>
    <w:rsid w:val="00B75CE4"/>
    <w:rsid w:val="00B77241"/>
    <w:rsid w:val="00B80B86"/>
    <w:rsid w:val="00B81161"/>
    <w:rsid w:val="00B820A8"/>
    <w:rsid w:val="00B837A5"/>
    <w:rsid w:val="00B86ED3"/>
    <w:rsid w:val="00B8785C"/>
    <w:rsid w:val="00B90766"/>
    <w:rsid w:val="00B9244D"/>
    <w:rsid w:val="00B92E05"/>
    <w:rsid w:val="00B95EBA"/>
    <w:rsid w:val="00B96C6E"/>
    <w:rsid w:val="00B971EE"/>
    <w:rsid w:val="00BA0652"/>
    <w:rsid w:val="00BA2D56"/>
    <w:rsid w:val="00BA3BD6"/>
    <w:rsid w:val="00BA40B7"/>
    <w:rsid w:val="00BA49D8"/>
    <w:rsid w:val="00BA6769"/>
    <w:rsid w:val="00BB22B7"/>
    <w:rsid w:val="00BB349E"/>
    <w:rsid w:val="00BB4A7B"/>
    <w:rsid w:val="00BB4B82"/>
    <w:rsid w:val="00BB5239"/>
    <w:rsid w:val="00BB6701"/>
    <w:rsid w:val="00BB6A0B"/>
    <w:rsid w:val="00BB6ED7"/>
    <w:rsid w:val="00BB6F18"/>
    <w:rsid w:val="00BB7C21"/>
    <w:rsid w:val="00BC04B2"/>
    <w:rsid w:val="00BC09D8"/>
    <w:rsid w:val="00BC20A6"/>
    <w:rsid w:val="00BC229D"/>
    <w:rsid w:val="00BC6303"/>
    <w:rsid w:val="00BD1074"/>
    <w:rsid w:val="00BD38DD"/>
    <w:rsid w:val="00BD3B72"/>
    <w:rsid w:val="00BD4BB6"/>
    <w:rsid w:val="00BE0302"/>
    <w:rsid w:val="00BE033E"/>
    <w:rsid w:val="00BE0437"/>
    <w:rsid w:val="00BE0925"/>
    <w:rsid w:val="00BE09B9"/>
    <w:rsid w:val="00BE1340"/>
    <w:rsid w:val="00BE16D9"/>
    <w:rsid w:val="00BE20D7"/>
    <w:rsid w:val="00BE235B"/>
    <w:rsid w:val="00BE6680"/>
    <w:rsid w:val="00BE6A68"/>
    <w:rsid w:val="00BE6FF8"/>
    <w:rsid w:val="00BE72CC"/>
    <w:rsid w:val="00BE76A3"/>
    <w:rsid w:val="00BF4100"/>
    <w:rsid w:val="00BF7F2E"/>
    <w:rsid w:val="00C0240E"/>
    <w:rsid w:val="00C03239"/>
    <w:rsid w:val="00C04869"/>
    <w:rsid w:val="00C10458"/>
    <w:rsid w:val="00C10CC3"/>
    <w:rsid w:val="00C11A2F"/>
    <w:rsid w:val="00C13638"/>
    <w:rsid w:val="00C141EF"/>
    <w:rsid w:val="00C16447"/>
    <w:rsid w:val="00C16C22"/>
    <w:rsid w:val="00C21317"/>
    <w:rsid w:val="00C216CC"/>
    <w:rsid w:val="00C2202E"/>
    <w:rsid w:val="00C229EB"/>
    <w:rsid w:val="00C23ABA"/>
    <w:rsid w:val="00C24185"/>
    <w:rsid w:val="00C2428B"/>
    <w:rsid w:val="00C24AE9"/>
    <w:rsid w:val="00C26008"/>
    <w:rsid w:val="00C263A9"/>
    <w:rsid w:val="00C267A6"/>
    <w:rsid w:val="00C27181"/>
    <w:rsid w:val="00C30468"/>
    <w:rsid w:val="00C32BAB"/>
    <w:rsid w:val="00C32C09"/>
    <w:rsid w:val="00C33781"/>
    <w:rsid w:val="00C346CB"/>
    <w:rsid w:val="00C34908"/>
    <w:rsid w:val="00C41E97"/>
    <w:rsid w:val="00C42E9E"/>
    <w:rsid w:val="00C434F0"/>
    <w:rsid w:val="00C44A96"/>
    <w:rsid w:val="00C4736A"/>
    <w:rsid w:val="00C51FD2"/>
    <w:rsid w:val="00C528F6"/>
    <w:rsid w:val="00C53595"/>
    <w:rsid w:val="00C53727"/>
    <w:rsid w:val="00C54951"/>
    <w:rsid w:val="00C56EC7"/>
    <w:rsid w:val="00C630C7"/>
    <w:rsid w:val="00C6312D"/>
    <w:rsid w:val="00C63144"/>
    <w:rsid w:val="00C65A32"/>
    <w:rsid w:val="00C66110"/>
    <w:rsid w:val="00C7369D"/>
    <w:rsid w:val="00C74ABC"/>
    <w:rsid w:val="00C75647"/>
    <w:rsid w:val="00C7583D"/>
    <w:rsid w:val="00C77334"/>
    <w:rsid w:val="00C77C4E"/>
    <w:rsid w:val="00C823FD"/>
    <w:rsid w:val="00C839E2"/>
    <w:rsid w:val="00C84025"/>
    <w:rsid w:val="00C8440A"/>
    <w:rsid w:val="00C84523"/>
    <w:rsid w:val="00C849AD"/>
    <w:rsid w:val="00C90B55"/>
    <w:rsid w:val="00C90C67"/>
    <w:rsid w:val="00C9153A"/>
    <w:rsid w:val="00C92C8E"/>
    <w:rsid w:val="00C97901"/>
    <w:rsid w:val="00CA266D"/>
    <w:rsid w:val="00CA2CCE"/>
    <w:rsid w:val="00CA3BD7"/>
    <w:rsid w:val="00CA455B"/>
    <w:rsid w:val="00CA79A0"/>
    <w:rsid w:val="00CA7DC7"/>
    <w:rsid w:val="00CB170F"/>
    <w:rsid w:val="00CB202E"/>
    <w:rsid w:val="00CB5B32"/>
    <w:rsid w:val="00CB63CB"/>
    <w:rsid w:val="00CB6C88"/>
    <w:rsid w:val="00CC0081"/>
    <w:rsid w:val="00CC04E3"/>
    <w:rsid w:val="00CC2BC2"/>
    <w:rsid w:val="00CC6E4E"/>
    <w:rsid w:val="00CD016E"/>
    <w:rsid w:val="00CD0CFA"/>
    <w:rsid w:val="00CD2506"/>
    <w:rsid w:val="00CD3B93"/>
    <w:rsid w:val="00CD5F7B"/>
    <w:rsid w:val="00CD63DB"/>
    <w:rsid w:val="00CE0A71"/>
    <w:rsid w:val="00CE0D32"/>
    <w:rsid w:val="00CE1C52"/>
    <w:rsid w:val="00CE1E93"/>
    <w:rsid w:val="00CE2636"/>
    <w:rsid w:val="00CE3529"/>
    <w:rsid w:val="00CE5322"/>
    <w:rsid w:val="00CE5481"/>
    <w:rsid w:val="00CE5C7D"/>
    <w:rsid w:val="00CE5E9B"/>
    <w:rsid w:val="00CE6A5C"/>
    <w:rsid w:val="00CF0152"/>
    <w:rsid w:val="00CF10EF"/>
    <w:rsid w:val="00CF2EE5"/>
    <w:rsid w:val="00CF3D96"/>
    <w:rsid w:val="00CF4105"/>
    <w:rsid w:val="00CF5682"/>
    <w:rsid w:val="00CF6A87"/>
    <w:rsid w:val="00CF7C65"/>
    <w:rsid w:val="00D00050"/>
    <w:rsid w:val="00D00709"/>
    <w:rsid w:val="00D00EE7"/>
    <w:rsid w:val="00D01F23"/>
    <w:rsid w:val="00D02754"/>
    <w:rsid w:val="00D02912"/>
    <w:rsid w:val="00D02C63"/>
    <w:rsid w:val="00D04E95"/>
    <w:rsid w:val="00D05485"/>
    <w:rsid w:val="00D06DD8"/>
    <w:rsid w:val="00D06DE4"/>
    <w:rsid w:val="00D075F7"/>
    <w:rsid w:val="00D10329"/>
    <w:rsid w:val="00D10CEB"/>
    <w:rsid w:val="00D11860"/>
    <w:rsid w:val="00D11F41"/>
    <w:rsid w:val="00D13965"/>
    <w:rsid w:val="00D143E9"/>
    <w:rsid w:val="00D152EA"/>
    <w:rsid w:val="00D16BA4"/>
    <w:rsid w:val="00D21BAD"/>
    <w:rsid w:val="00D240F3"/>
    <w:rsid w:val="00D258EC"/>
    <w:rsid w:val="00D31546"/>
    <w:rsid w:val="00D31EB8"/>
    <w:rsid w:val="00D36F57"/>
    <w:rsid w:val="00D3776B"/>
    <w:rsid w:val="00D405A6"/>
    <w:rsid w:val="00D41B74"/>
    <w:rsid w:val="00D43104"/>
    <w:rsid w:val="00D50287"/>
    <w:rsid w:val="00D50A63"/>
    <w:rsid w:val="00D50CDE"/>
    <w:rsid w:val="00D523E8"/>
    <w:rsid w:val="00D559BB"/>
    <w:rsid w:val="00D564AB"/>
    <w:rsid w:val="00D57FD6"/>
    <w:rsid w:val="00D60EB1"/>
    <w:rsid w:val="00D63648"/>
    <w:rsid w:val="00D6676E"/>
    <w:rsid w:val="00D677A4"/>
    <w:rsid w:val="00D70633"/>
    <w:rsid w:val="00D72A44"/>
    <w:rsid w:val="00D74E61"/>
    <w:rsid w:val="00D82E7A"/>
    <w:rsid w:val="00D86B3C"/>
    <w:rsid w:val="00D906E6"/>
    <w:rsid w:val="00D9237E"/>
    <w:rsid w:val="00D933E6"/>
    <w:rsid w:val="00D9467E"/>
    <w:rsid w:val="00D94A3E"/>
    <w:rsid w:val="00D959C5"/>
    <w:rsid w:val="00D978D4"/>
    <w:rsid w:val="00DA0085"/>
    <w:rsid w:val="00DA2F01"/>
    <w:rsid w:val="00DA5621"/>
    <w:rsid w:val="00DA5CE9"/>
    <w:rsid w:val="00DA60C0"/>
    <w:rsid w:val="00DA7820"/>
    <w:rsid w:val="00DB1C43"/>
    <w:rsid w:val="00DB1D27"/>
    <w:rsid w:val="00DB4031"/>
    <w:rsid w:val="00DB4A50"/>
    <w:rsid w:val="00DB5C1D"/>
    <w:rsid w:val="00DB6F4C"/>
    <w:rsid w:val="00DC53A8"/>
    <w:rsid w:val="00DC6644"/>
    <w:rsid w:val="00DC6D68"/>
    <w:rsid w:val="00DC7562"/>
    <w:rsid w:val="00DD1C9D"/>
    <w:rsid w:val="00DD2841"/>
    <w:rsid w:val="00DD633D"/>
    <w:rsid w:val="00DE133A"/>
    <w:rsid w:val="00DE14BD"/>
    <w:rsid w:val="00DE16A0"/>
    <w:rsid w:val="00DE2CD9"/>
    <w:rsid w:val="00DE2D9F"/>
    <w:rsid w:val="00DE37BE"/>
    <w:rsid w:val="00DE4304"/>
    <w:rsid w:val="00DE47AE"/>
    <w:rsid w:val="00DE69ED"/>
    <w:rsid w:val="00DF1F2A"/>
    <w:rsid w:val="00DF492B"/>
    <w:rsid w:val="00DF5765"/>
    <w:rsid w:val="00DF5943"/>
    <w:rsid w:val="00DF645A"/>
    <w:rsid w:val="00DF6504"/>
    <w:rsid w:val="00DF7D8B"/>
    <w:rsid w:val="00E0070A"/>
    <w:rsid w:val="00E00CFA"/>
    <w:rsid w:val="00E04D2B"/>
    <w:rsid w:val="00E0500D"/>
    <w:rsid w:val="00E0539E"/>
    <w:rsid w:val="00E11261"/>
    <w:rsid w:val="00E11F28"/>
    <w:rsid w:val="00E1227B"/>
    <w:rsid w:val="00E12991"/>
    <w:rsid w:val="00E158C6"/>
    <w:rsid w:val="00E161A4"/>
    <w:rsid w:val="00E1784B"/>
    <w:rsid w:val="00E17881"/>
    <w:rsid w:val="00E206F3"/>
    <w:rsid w:val="00E2735A"/>
    <w:rsid w:val="00E30045"/>
    <w:rsid w:val="00E306CE"/>
    <w:rsid w:val="00E32A34"/>
    <w:rsid w:val="00E3394E"/>
    <w:rsid w:val="00E346B5"/>
    <w:rsid w:val="00E34BC1"/>
    <w:rsid w:val="00E3540B"/>
    <w:rsid w:val="00E35898"/>
    <w:rsid w:val="00E35A91"/>
    <w:rsid w:val="00E361BE"/>
    <w:rsid w:val="00E3673B"/>
    <w:rsid w:val="00E36CA3"/>
    <w:rsid w:val="00E4122E"/>
    <w:rsid w:val="00E4225B"/>
    <w:rsid w:val="00E423D2"/>
    <w:rsid w:val="00E423DB"/>
    <w:rsid w:val="00E424AE"/>
    <w:rsid w:val="00E42BC1"/>
    <w:rsid w:val="00E44615"/>
    <w:rsid w:val="00E449DD"/>
    <w:rsid w:val="00E5144D"/>
    <w:rsid w:val="00E51CB7"/>
    <w:rsid w:val="00E52C62"/>
    <w:rsid w:val="00E55DA2"/>
    <w:rsid w:val="00E56904"/>
    <w:rsid w:val="00E579EF"/>
    <w:rsid w:val="00E60683"/>
    <w:rsid w:val="00E626FA"/>
    <w:rsid w:val="00E63197"/>
    <w:rsid w:val="00E63AF3"/>
    <w:rsid w:val="00E64CAE"/>
    <w:rsid w:val="00E65576"/>
    <w:rsid w:val="00E666FE"/>
    <w:rsid w:val="00E7108D"/>
    <w:rsid w:val="00E718EC"/>
    <w:rsid w:val="00E72A3A"/>
    <w:rsid w:val="00E75CFC"/>
    <w:rsid w:val="00E77B73"/>
    <w:rsid w:val="00E77BDF"/>
    <w:rsid w:val="00E81F35"/>
    <w:rsid w:val="00E8390E"/>
    <w:rsid w:val="00E862D7"/>
    <w:rsid w:val="00E870D0"/>
    <w:rsid w:val="00E8787D"/>
    <w:rsid w:val="00E91317"/>
    <w:rsid w:val="00E92EFC"/>
    <w:rsid w:val="00E930D5"/>
    <w:rsid w:val="00E9369F"/>
    <w:rsid w:val="00E93BA0"/>
    <w:rsid w:val="00E94D27"/>
    <w:rsid w:val="00E95BDD"/>
    <w:rsid w:val="00E97794"/>
    <w:rsid w:val="00E97B4D"/>
    <w:rsid w:val="00EA01F8"/>
    <w:rsid w:val="00EA0231"/>
    <w:rsid w:val="00EA17E7"/>
    <w:rsid w:val="00EA2663"/>
    <w:rsid w:val="00EA28AB"/>
    <w:rsid w:val="00EA4D2F"/>
    <w:rsid w:val="00EA6C29"/>
    <w:rsid w:val="00EB019F"/>
    <w:rsid w:val="00EB27E5"/>
    <w:rsid w:val="00EB6956"/>
    <w:rsid w:val="00EB7368"/>
    <w:rsid w:val="00EC17A1"/>
    <w:rsid w:val="00EC19E8"/>
    <w:rsid w:val="00EC5265"/>
    <w:rsid w:val="00EC5483"/>
    <w:rsid w:val="00EC5AD4"/>
    <w:rsid w:val="00EC7B1C"/>
    <w:rsid w:val="00ED1067"/>
    <w:rsid w:val="00ED145B"/>
    <w:rsid w:val="00ED4E66"/>
    <w:rsid w:val="00ED659D"/>
    <w:rsid w:val="00EE07C3"/>
    <w:rsid w:val="00EE553E"/>
    <w:rsid w:val="00EE6A9A"/>
    <w:rsid w:val="00EE6ACF"/>
    <w:rsid w:val="00EF5A46"/>
    <w:rsid w:val="00EF6442"/>
    <w:rsid w:val="00EF7FA8"/>
    <w:rsid w:val="00F009E6"/>
    <w:rsid w:val="00F04DE5"/>
    <w:rsid w:val="00F04E24"/>
    <w:rsid w:val="00F07D61"/>
    <w:rsid w:val="00F10091"/>
    <w:rsid w:val="00F10EE0"/>
    <w:rsid w:val="00F15331"/>
    <w:rsid w:val="00F15F32"/>
    <w:rsid w:val="00F16FAA"/>
    <w:rsid w:val="00F20271"/>
    <w:rsid w:val="00F20484"/>
    <w:rsid w:val="00F23B83"/>
    <w:rsid w:val="00F31731"/>
    <w:rsid w:val="00F33FCF"/>
    <w:rsid w:val="00F36C96"/>
    <w:rsid w:val="00F36F46"/>
    <w:rsid w:val="00F412B5"/>
    <w:rsid w:val="00F439FE"/>
    <w:rsid w:val="00F4421B"/>
    <w:rsid w:val="00F47A93"/>
    <w:rsid w:val="00F47CE6"/>
    <w:rsid w:val="00F51412"/>
    <w:rsid w:val="00F51A94"/>
    <w:rsid w:val="00F51C53"/>
    <w:rsid w:val="00F5758E"/>
    <w:rsid w:val="00F63A55"/>
    <w:rsid w:val="00F6428D"/>
    <w:rsid w:val="00F7077F"/>
    <w:rsid w:val="00F70BF4"/>
    <w:rsid w:val="00F731FC"/>
    <w:rsid w:val="00F73591"/>
    <w:rsid w:val="00F73779"/>
    <w:rsid w:val="00F75788"/>
    <w:rsid w:val="00F76C3A"/>
    <w:rsid w:val="00F807D7"/>
    <w:rsid w:val="00F811D9"/>
    <w:rsid w:val="00F85865"/>
    <w:rsid w:val="00F9109A"/>
    <w:rsid w:val="00F9373C"/>
    <w:rsid w:val="00F94946"/>
    <w:rsid w:val="00F9568C"/>
    <w:rsid w:val="00F95C61"/>
    <w:rsid w:val="00F9606B"/>
    <w:rsid w:val="00FA0982"/>
    <w:rsid w:val="00FA19AF"/>
    <w:rsid w:val="00FA2185"/>
    <w:rsid w:val="00FA535F"/>
    <w:rsid w:val="00FA53E3"/>
    <w:rsid w:val="00FA6649"/>
    <w:rsid w:val="00FA7039"/>
    <w:rsid w:val="00FB113A"/>
    <w:rsid w:val="00FB2FB4"/>
    <w:rsid w:val="00FB5370"/>
    <w:rsid w:val="00FB7E1A"/>
    <w:rsid w:val="00FC399F"/>
    <w:rsid w:val="00FC39D8"/>
    <w:rsid w:val="00FD1D42"/>
    <w:rsid w:val="00FD252A"/>
    <w:rsid w:val="00FD286E"/>
    <w:rsid w:val="00FD2DE0"/>
    <w:rsid w:val="00FD6302"/>
    <w:rsid w:val="00FE2FA7"/>
    <w:rsid w:val="00FE2FEB"/>
    <w:rsid w:val="00FE38BE"/>
    <w:rsid w:val="00FE3B7A"/>
    <w:rsid w:val="00FE4B0F"/>
    <w:rsid w:val="00FE4DCE"/>
    <w:rsid w:val="00FE5DB6"/>
    <w:rsid w:val="00FF0D91"/>
    <w:rsid w:val="00FF0DFB"/>
    <w:rsid w:val="00FF143C"/>
    <w:rsid w:val="00FF2D4B"/>
    <w:rsid w:val="00FF569F"/>
    <w:rsid w:val="00FF63F0"/>
    <w:rsid w:val="00FF77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220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4831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83199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4831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83199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4831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83199"/>
    <w:rPr>
      <w:rFonts w:ascii="Tahoma" w:hAnsi="Tahoma" w:cs="Tahoma"/>
      <w:sz w:val="16"/>
      <w:szCs w:val="16"/>
    </w:rPr>
  </w:style>
  <w:style w:type="character" w:customStyle="1" w:styleId="maddeimi">
    <w:name w:val="maddeimi"/>
    <w:basedOn w:val="DefaultParagraphFont"/>
    <w:uiPriority w:val="99"/>
    <w:rsid w:val="005C2E4C"/>
    <w:rPr>
      <w:rFonts w:cs="Times New Roman"/>
    </w:rPr>
  </w:style>
  <w:style w:type="paragraph" w:styleId="ListParagraph">
    <w:name w:val="List Paragraph"/>
    <w:basedOn w:val="Normal"/>
    <w:uiPriority w:val="99"/>
    <w:qFormat/>
    <w:rsid w:val="005C2E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9127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12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12722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1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127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9127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9127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9127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1272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9127208">
                                              <w:marLeft w:val="0"/>
                                              <w:marRight w:val="0"/>
                                              <w:marTop w:val="0"/>
                                              <w:marBottom w:val="138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91272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91272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91272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91272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91272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91272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091272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9127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12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9127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3" Type="http://schemas.openxmlformats.org/officeDocument/2006/relationships/settings" Target="settings.xml"/><Relationship Id="rId21" Type="http://schemas.openxmlformats.org/officeDocument/2006/relationships/hyperlink" Target="http://www.google.com.tr/url?sa=i&amp;rct=j&amp;q=&amp;esrc=s&amp;source=images&amp;cd=&amp;cad=rja&amp;uact=8&amp;ved=0CAcQjRw&amp;url=http://www.ingilizcesiteler.com/vocabulary/ingilizce-windy-ne-demek/&amp;ei=iDydVLqvDJXsaJvMgpAJ&amp;bvm=bv.82001339,d.d2s&amp;psig=AFQjCNHTlq5XPUEj8FNfH0xZ6oMzDd4VYg&amp;ust=1419677197548867" TargetMode="External"/><Relationship Id="rId7" Type="http://schemas.openxmlformats.org/officeDocument/2006/relationships/header" Target="header1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image" Target="media/image13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wmf"/><Relationship Id="rId23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image" Target="media/image12.wmf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wmf"/><Relationship Id="rId22" Type="http://schemas.openxmlformats.org/officeDocument/2006/relationships/image" Target="media/image1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114</TotalTime>
  <Pages>3</Pages>
  <Words>715</Words>
  <Characters>4079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Ogrt</dc:creator>
  <cp:keywords/>
  <dc:description/>
  <cp:lastModifiedBy>BİRSEN</cp:lastModifiedBy>
  <cp:revision>6</cp:revision>
  <cp:lastPrinted>2014-12-26T11:34:00Z</cp:lastPrinted>
  <dcterms:created xsi:type="dcterms:W3CDTF">2014-12-26T08:50:00Z</dcterms:created>
  <dcterms:modified xsi:type="dcterms:W3CDTF">2015-12-02T09:57:00Z</dcterms:modified>
</cp:coreProperties>
</file>