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BF" w:rsidRPr="00AF32E1" w:rsidRDefault="00CA7ABF" w:rsidP="00682D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 xml:space="preserve">2015-2016 EĞİTİM ÖĞRETİM YILI 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</w:t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>ANADOLU İMAM HATİP LİSE</w:t>
      </w:r>
      <w:r>
        <w:rPr>
          <w:rFonts w:ascii="Times New Roman" w:hAnsi="Times New Roman" w:cs="Times New Roman"/>
          <w:b/>
          <w:bCs/>
          <w:sz w:val="24"/>
          <w:szCs w:val="24"/>
        </w:rPr>
        <w:t>Sİ 9. SINIF İNGİLİZCE 2. DÖNEM 2</w:t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>. SINAVIDIR</w:t>
      </w:r>
    </w:p>
    <w:p w:rsidR="00CA7ABF" w:rsidRPr="00AF32E1" w:rsidRDefault="00CA7ABF" w:rsidP="00682D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>NAME/ SURNAME:</w:t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  <w:t>CLASS:</w:t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  <w:t>NO:</w:t>
      </w:r>
    </w:p>
    <w:p w:rsidR="00CA7ABF" w:rsidRPr="00AF32E1" w:rsidRDefault="00CA7ABF" w:rsidP="00682DB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>COMPLETE THE SENTENCES WITH “CAN/CAN’T”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(12x2=24points)</w:t>
      </w:r>
    </w:p>
    <w:p w:rsidR="00CA7ABF" w:rsidRPr="00AF32E1" w:rsidRDefault="00CA7ABF" w:rsidP="00682DB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shark _______ swimverywell.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An elephant _______ jump at all.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turtle _______ runorwalkfast.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tiger _______ eat 5 kilos of meat a day.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An ostrich _______ fly, but it _______ runfast.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monkey _______ climbtrees.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Today is sunny. We _______ go on a picnic.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Pleasehelp me! I _______ carrytheseheavyshoppingbags.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Mustafa is a goodchef. He _______ cookdeliciousmeals.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Her mother is an athlete. She _______ runfast.</w:t>
      </w:r>
    </w:p>
    <w:p w:rsidR="00CA7ABF" w:rsidRPr="00AF32E1" w:rsidRDefault="00CA7ABF" w:rsidP="00682DB1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Frank is ill. He _______ gotoschooltoday.</w:t>
      </w:r>
    </w:p>
    <w:p w:rsidR="00CA7ABF" w:rsidRPr="00AF32E1" w:rsidRDefault="00CA7ABF" w:rsidP="00AF32E1">
      <w:pPr>
        <w:pStyle w:val="ListParagraph"/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>MATCH THE WORDS WITH THEIR DEFINITIONS.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(6X2=12points)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F32E1">
        <w:rPr>
          <w:rFonts w:ascii="Times New Roman" w:hAnsi="Times New Roman" w:cs="Times New Roman"/>
          <w:i/>
          <w:iCs/>
          <w:sz w:val="24"/>
          <w:szCs w:val="24"/>
        </w:rPr>
        <w:t>VOLCANIC ERUPTION – FLOOD – TSUNAMI – AVALANCHE – EARTHQUAKE - LANDSLIDE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_____________________ a largemass of snow, ice, androcksthatfallsdowntheside of a mountain.</w:t>
      </w:r>
    </w:p>
    <w:p w:rsidR="00CA7ABF" w:rsidRPr="00AF32E1" w:rsidRDefault="00CA7ABF" w:rsidP="00682DB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_____________________ a verylargewave, causedbyextremeconditionssuch as an earthquake, which can cause a lot of damagewhen it reachestheland.</w:t>
      </w:r>
    </w:p>
    <w:p w:rsidR="00CA7ABF" w:rsidRPr="00AF32E1" w:rsidRDefault="00CA7ABF" w:rsidP="00682DB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_____________________ a verylargeamount of waterthatcovers an areathat is usuallydry.</w:t>
      </w:r>
    </w:p>
    <w:p w:rsidR="00CA7ABF" w:rsidRPr="00AF32E1" w:rsidRDefault="00CA7ABF" w:rsidP="00682DB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_____________________ a suddenfall of a lot of earthorrocksdown a hill, cliffetc.</w:t>
      </w:r>
    </w:p>
    <w:p w:rsidR="00CA7ABF" w:rsidRPr="00AF32E1" w:rsidRDefault="00CA7ABF" w:rsidP="00682DB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_____________________ an explosionfollowedby a hugeamount of smoke, fire, androck sent intothesky.</w:t>
      </w:r>
    </w:p>
    <w:p w:rsidR="00CA7ABF" w:rsidRPr="00AF32E1" w:rsidRDefault="00CA7ABF" w:rsidP="00682DB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_____________________ a suddenshaking of theEarth’ssurfacethatoftencauses a lot of damage.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>MATCH THE IDIOMS WITH THEIR DEFINITIONS.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(5X2=10points)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9"/>
        <w:gridCol w:w="5235"/>
      </w:tblGrid>
      <w:tr w:rsidR="00CA7ABF" w:rsidRPr="00CD74B1">
        <w:tc>
          <w:tcPr>
            <w:tcW w:w="4369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__ 1. Youcan’tjudge a bookbyitscover.</w:t>
            </w:r>
          </w:p>
        </w:tc>
        <w:tc>
          <w:tcPr>
            <w:tcW w:w="5235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A. Achievesuccess.</w:t>
            </w:r>
          </w:p>
        </w:tc>
      </w:tr>
      <w:tr w:rsidR="00CA7ABF" w:rsidRPr="00CD74B1">
        <w:tc>
          <w:tcPr>
            <w:tcW w:w="4369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__ 2. Makethebig time.</w:t>
            </w:r>
          </w:p>
        </w:tc>
        <w:tc>
          <w:tcPr>
            <w:tcW w:w="5235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B. Youneedto be patientto be successful.</w:t>
            </w:r>
          </w:p>
        </w:tc>
      </w:tr>
      <w:tr w:rsidR="00CA7ABF" w:rsidRPr="00CD74B1">
        <w:tc>
          <w:tcPr>
            <w:tcW w:w="4369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__ 3. Once in a bluemoon.</w:t>
            </w:r>
          </w:p>
        </w:tc>
        <w:tc>
          <w:tcPr>
            <w:tcW w:w="5235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C. Things can be differentfrom how youseethem.</w:t>
            </w:r>
          </w:p>
        </w:tc>
      </w:tr>
      <w:tr w:rsidR="00CA7ABF" w:rsidRPr="00CD74B1">
        <w:tc>
          <w:tcPr>
            <w:tcW w:w="4369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__ 4. Hastemakeswaste.</w:t>
            </w:r>
          </w:p>
        </w:tc>
        <w:tc>
          <w:tcPr>
            <w:tcW w:w="5235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D. Do therightthing.</w:t>
            </w:r>
          </w:p>
        </w:tc>
      </w:tr>
      <w:tr w:rsidR="00CA7ABF" w:rsidRPr="00CD74B1">
        <w:tc>
          <w:tcPr>
            <w:tcW w:w="4369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__ 5. Hit the nail on thehead.</w:t>
            </w:r>
          </w:p>
        </w:tc>
        <w:tc>
          <w:tcPr>
            <w:tcW w:w="5235" w:type="dxa"/>
          </w:tcPr>
          <w:p w:rsidR="00CA7ABF" w:rsidRPr="00CD74B1" w:rsidRDefault="00CA7ABF" w:rsidP="00CD74B1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74B1">
              <w:rPr>
                <w:rFonts w:ascii="Times New Roman" w:hAnsi="Times New Roman" w:cs="Times New Roman"/>
                <w:sz w:val="24"/>
                <w:szCs w:val="24"/>
              </w:rPr>
              <w:t>E. A rareevent.</w:t>
            </w:r>
          </w:p>
        </w:tc>
      </w:tr>
    </w:tbl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>FILL IN THE BLANKS WITH A SUITABLE ANIMAL.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(7X2=14points)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AF32E1">
        <w:rPr>
          <w:rFonts w:ascii="Times New Roman" w:hAnsi="Times New Roman" w:cs="Times New Roman"/>
          <w:i/>
          <w:iCs/>
          <w:sz w:val="24"/>
          <w:szCs w:val="24"/>
        </w:rPr>
        <w:t>TIGER – BATS – KANGAROOS – BISONS – ELEPHANTS – CROCODILE – ELEPHANT’S TRUNK – POLAR BEARS – PANDA – DINGOS – LLAMA – WHITE RHINO</w:t>
      </w:r>
    </w:p>
    <w:p w:rsidR="00CA7ABF" w:rsidRPr="00AF32E1" w:rsidRDefault="00CA7ABF" w:rsidP="00AF32E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__________ can eat 5 kilos of meat in a day.</w:t>
      </w: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 can smellwaterupto 3 milesaway.</w:t>
      </w: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An ___________________ can growto be about 2 meterslongand can weighupto 140 kg.</w:t>
      </w: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Thegiant ___________ spends 14-16 hours a dayeatingbamboo.</w:t>
      </w: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_______________ areveryfastcreatures. They can runupto 55 km perhour.</w:t>
      </w: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Adult _____________ keepoldandweakanimalsawayfromandwatersothattheyquicklydie.</w:t>
      </w:r>
    </w:p>
    <w:p w:rsidR="00CA7ABF" w:rsidRPr="00AF32E1" w:rsidRDefault="00CA7ABF" w:rsidP="00682DB1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200 kg heavy _____________ can easilycarry 45 kg heavyloadfor 20 km.</w:t>
      </w:r>
    </w:p>
    <w:p w:rsidR="00CA7ABF" w:rsidRPr="00AF32E1" w:rsidRDefault="00CA7ABF" w:rsidP="00AF32E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>COMPLETE THE SENTENCES WITH THE ADJECTIVES IN THE BOX.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(6X2=12points)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A7ABF" w:rsidRPr="00AF32E1" w:rsidRDefault="00CA7ABF" w:rsidP="00682DB1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360"/>
        <w:rPr>
          <w:rFonts w:ascii="Times New Roman" w:hAnsi="Times New Roman" w:cs="Times New Roman"/>
          <w:i/>
          <w:iCs/>
          <w:sz w:val="24"/>
          <w:szCs w:val="24"/>
        </w:rPr>
      </w:pPr>
      <w:r w:rsidRPr="00AF32E1">
        <w:rPr>
          <w:rFonts w:ascii="Times New Roman" w:hAnsi="Times New Roman" w:cs="Times New Roman"/>
          <w:i/>
          <w:iCs/>
          <w:sz w:val="24"/>
          <w:szCs w:val="24"/>
        </w:rPr>
        <w:t>DULL – ENTERTAINING – FUNNY – GRIPPING – MOVING – PREDICTABLE – SCARY – SPECTACULAR – VIOLENT</w:t>
      </w:r>
    </w:p>
    <w:p w:rsidR="00CA7ABF" w:rsidRPr="00AF32E1" w:rsidRDefault="00CA7ABF" w:rsidP="00AF32E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682DB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______________ film can makeyoucryorfeelverysad.</w:t>
      </w:r>
    </w:p>
    <w:p w:rsidR="00CA7ABF" w:rsidRPr="00AF32E1" w:rsidRDefault="00CA7ABF" w:rsidP="00682DB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Whenyouwatch a ______________ movie, youfeelfrightenedandyoucannotsleep at night.</w:t>
      </w:r>
    </w:p>
    <w:p w:rsidR="00CA7ABF" w:rsidRPr="00AF32E1" w:rsidRDefault="00CA7ABF" w:rsidP="00682DB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 ______________ film has manyspecialeffectsandfantasticscenesthatlookwonderful.</w:t>
      </w:r>
    </w:p>
    <w:p w:rsidR="00CA7ABF" w:rsidRPr="00AF32E1" w:rsidRDefault="00CA7ABF" w:rsidP="00682DB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When it is a ______________ film, youonlylaughandcannotforgetthosecomicscenes.</w:t>
      </w:r>
    </w:p>
    <w:p w:rsidR="00CA7ABF" w:rsidRPr="00AF32E1" w:rsidRDefault="00CA7ABF" w:rsidP="00682DB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Childrenshouldn’twatch ______________ filmsbecausethere is a lot of fightingandblood in them.</w:t>
      </w:r>
    </w:p>
    <w:p w:rsidR="00CA7ABF" w:rsidRPr="00AF32E1" w:rsidRDefault="00CA7ABF" w:rsidP="00682DB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If a movie is ______________, youenjoywatching it.</w:t>
      </w:r>
    </w:p>
    <w:p w:rsidR="00CA7ABF" w:rsidRPr="00AF32E1" w:rsidRDefault="00CA7ABF" w:rsidP="00AF32E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7ABF" w:rsidRPr="00AF32E1" w:rsidRDefault="00CA7ABF" w:rsidP="00AF32E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F32E1">
        <w:rPr>
          <w:rFonts w:ascii="Times New Roman" w:hAnsi="Times New Roman" w:cs="Times New Roman"/>
          <w:b/>
          <w:bCs/>
          <w:sz w:val="24"/>
          <w:szCs w:val="24"/>
        </w:rPr>
        <w:t xml:space="preserve">COMPLETE THE DIALOGUES USING </w:t>
      </w:r>
      <w:r w:rsidRPr="00AF32E1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“Let’s. – Whydon’tyou – Whydon’twe – Shallwe – Shall I – Whatabout”</w:t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F32E1">
        <w:rPr>
          <w:rFonts w:ascii="Times New Roman" w:hAnsi="Times New Roman" w:cs="Times New Roman"/>
          <w:b/>
          <w:bCs/>
          <w:sz w:val="24"/>
          <w:szCs w:val="24"/>
        </w:rPr>
        <w:tab/>
        <w:t>(7x4=28points)</w:t>
      </w:r>
    </w:p>
    <w:p w:rsidR="00CA7ABF" w:rsidRPr="00AF32E1" w:rsidRDefault="00CA7ABF" w:rsidP="00AF32E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AF32E1">
        <w:rPr>
          <w:rFonts w:ascii="Times New Roman" w:hAnsi="Times New Roman" w:cs="Times New Roman"/>
          <w:sz w:val="24"/>
          <w:szCs w:val="24"/>
        </w:rPr>
        <w:t>A: I havenothingto do today. I’m bored.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goingtothecinema?</w:t>
      </w: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A: There is nofood at home.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yougoshopping?</w:t>
      </w: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A: It is rainingoutside.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takeourumbrellas.</w:t>
      </w: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A: Weareveryhungry.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wegoto a restaurantandhavelunch.</w:t>
      </w: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A: It is verycoldoutside.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you put on yourcoat?</w:t>
      </w: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A: Tomorrow is mymom’sbirthday.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we buy a presentfor her?</w:t>
      </w:r>
    </w:p>
    <w:p w:rsidR="00CA7ABF" w:rsidRPr="00AF32E1" w:rsidRDefault="00CA7ABF" w:rsidP="00682DB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A: We’vegot an examtomorrow.</w:t>
      </w:r>
    </w:p>
    <w:p w:rsidR="00CA7ABF" w:rsidRPr="00AF32E1" w:rsidRDefault="00CA7ABF" w:rsidP="00682DB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32E1">
        <w:rPr>
          <w:rFonts w:ascii="Times New Roman" w:hAnsi="Times New Roman" w:cs="Times New Roman"/>
          <w:sz w:val="24"/>
          <w:szCs w:val="24"/>
        </w:rPr>
        <w:t>B: _________________ startstudyingthen.</w:t>
      </w:r>
    </w:p>
    <w:p w:rsidR="00CA7ABF" w:rsidRDefault="00CA7ABF" w:rsidP="00682DB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A7ABF" w:rsidRDefault="00CA7ABF" w:rsidP="00682DB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A7ABF" w:rsidRDefault="00CA7ABF" w:rsidP="00AF32E1">
      <w:pPr>
        <w:spacing w:after="0" w:line="240" w:lineRule="auto"/>
        <w:ind w:left="360"/>
        <w:jc w:val="center"/>
        <w:rPr>
          <w:rFonts w:ascii="Algerian" w:hAnsi="Algerian" w:cs="Algerian"/>
          <w:sz w:val="52"/>
          <w:szCs w:val="52"/>
        </w:rPr>
      </w:pPr>
      <w:r w:rsidRPr="00AF32E1">
        <w:rPr>
          <w:rFonts w:ascii="Algerian" w:hAnsi="Algerian" w:cs="Algerian"/>
          <w:sz w:val="52"/>
          <w:szCs w:val="52"/>
        </w:rPr>
        <w:t>GOOD LUCK</w:t>
      </w:r>
    </w:p>
    <w:p w:rsidR="00CA7ABF" w:rsidRDefault="00CA7ABF" w:rsidP="00AF32E1">
      <w:pPr>
        <w:spacing w:after="0" w:line="240" w:lineRule="auto"/>
        <w:ind w:left="360"/>
        <w:jc w:val="center"/>
        <w:rPr>
          <w:rFonts w:ascii="Algerian" w:hAnsi="Algerian" w:cs="Algerian"/>
          <w:sz w:val="52"/>
          <w:szCs w:val="52"/>
        </w:rPr>
      </w:pPr>
    </w:p>
    <w:p w:rsidR="00CA7ABF" w:rsidRDefault="00CA7ABF" w:rsidP="00AF32E1">
      <w:pPr>
        <w:spacing w:after="0" w:line="240" w:lineRule="auto"/>
        <w:ind w:left="360"/>
        <w:jc w:val="center"/>
        <w:rPr>
          <w:rFonts w:ascii="Algerian" w:hAnsi="Algerian" w:cs="Algerian"/>
          <w:sz w:val="52"/>
          <w:szCs w:val="52"/>
        </w:rPr>
      </w:pPr>
      <w:r w:rsidRPr="00CD74B1">
        <w:rPr>
          <w:rFonts w:ascii="Algerian" w:hAnsi="Algerian" w:cs="Algerian"/>
          <w:noProof/>
          <w:sz w:val="52"/>
          <w:szCs w:val="5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2.25pt;height:62.25pt;visibility:visible">
            <v:imagedata r:id="rId7" o:title=""/>
          </v:shape>
        </w:pict>
      </w:r>
    </w:p>
    <w:p w:rsidR="00CA7ABF" w:rsidRPr="009430E4" w:rsidRDefault="00CA7ABF" w:rsidP="00AF32E1">
      <w:pPr>
        <w:spacing w:after="0" w:line="240" w:lineRule="auto"/>
        <w:ind w:left="360"/>
        <w:rPr>
          <w:rFonts w:ascii="Algerian" w:hAnsi="Algerian" w:cs="Algerian"/>
          <w:sz w:val="52"/>
          <w:szCs w:val="52"/>
        </w:rPr>
      </w:pPr>
      <w:r>
        <w:rPr>
          <w:rFonts w:ascii="Algerian" w:hAnsi="Algerian" w:cs="Algerian"/>
          <w:sz w:val="52"/>
          <w:szCs w:val="52"/>
        </w:rPr>
        <w:t>_________________</w:t>
      </w:r>
      <w:bookmarkStart w:id="0" w:name="_GoBack"/>
      <w:bookmarkEnd w:id="0"/>
    </w:p>
    <w:p w:rsidR="00CA7ABF" w:rsidRPr="009430E4" w:rsidRDefault="00CA7ABF" w:rsidP="00AF32E1">
      <w:pPr>
        <w:spacing w:after="0" w:line="240" w:lineRule="auto"/>
        <w:ind w:left="360"/>
        <w:rPr>
          <w:rFonts w:ascii="Algerian" w:hAnsi="Algerian" w:cs="Algerian"/>
          <w:sz w:val="52"/>
          <w:szCs w:val="52"/>
        </w:rPr>
      </w:pPr>
      <w:r w:rsidRPr="009430E4">
        <w:rPr>
          <w:rFonts w:ascii="Algerian" w:hAnsi="Algerian" w:cs="Algerian"/>
          <w:sz w:val="52"/>
          <w:szCs w:val="52"/>
        </w:rPr>
        <w:t>ENGLISH TEACHER</w:t>
      </w:r>
      <w:r>
        <w:rPr>
          <w:rFonts w:ascii="Algerian" w:hAnsi="Algerian" w:cs="Algerian"/>
          <w:sz w:val="52"/>
          <w:szCs w:val="52"/>
        </w:rPr>
        <w:t xml:space="preserve"> </w:t>
      </w:r>
      <w:hyperlink r:id="rId8" w:history="1">
        <w:r>
          <w:rPr>
            <w:rStyle w:val="Hyperlink"/>
            <w:rFonts w:ascii="Times New Roman" w:hAnsi="Times New Roman" w:cs="Times New Roman"/>
            <w:sz w:val="18"/>
            <w:szCs w:val="18"/>
          </w:rPr>
          <w:t>http://www.sorubak.com/</w:t>
        </w:r>
      </w:hyperlink>
    </w:p>
    <w:sectPr w:rsidR="00CA7ABF" w:rsidRPr="009430E4" w:rsidSect="001938E2">
      <w:headerReference w:type="default" r:id="rId9"/>
      <w:pgSz w:w="11906" w:h="16838"/>
      <w:pgMar w:top="851" w:right="851" w:bottom="851" w:left="851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ABF" w:rsidRDefault="00CA7ABF" w:rsidP="00682DB1">
      <w:pPr>
        <w:spacing w:after="0" w:line="240" w:lineRule="auto"/>
      </w:pPr>
      <w:r>
        <w:separator/>
      </w:r>
    </w:p>
  </w:endnote>
  <w:endnote w:type="continuationSeparator" w:id="1">
    <w:p w:rsidR="00CA7ABF" w:rsidRDefault="00CA7ABF" w:rsidP="00682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ABF" w:rsidRDefault="00CA7ABF" w:rsidP="00682DB1">
      <w:pPr>
        <w:spacing w:after="0" w:line="240" w:lineRule="auto"/>
      </w:pPr>
      <w:r>
        <w:separator/>
      </w:r>
    </w:p>
  </w:footnote>
  <w:footnote w:type="continuationSeparator" w:id="1">
    <w:p w:rsidR="00CA7ABF" w:rsidRDefault="00CA7ABF" w:rsidP="00682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ABF" w:rsidRDefault="00CA7ABF">
    <w:pPr>
      <w:pStyle w:val="Header"/>
    </w:pPr>
    <w:r>
      <w:t>GROUP A</w:t>
    </w:r>
    <w:r>
      <w:tab/>
      <w:t>A</w:t>
    </w:r>
    <w:r>
      <w:tab/>
      <w:t>A</w:t>
    </w:r>
  </w:p>
  <w:p w:rsidR="00CA7ABF" w:rsidRDefault="00CA7A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0A8"/>
    <w:multiLevelType w:val="hybridMultilevel"/>
    <w:tmpl w:val="63A2A85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0D5465"/>
    <w:multiLevelType w:val="hybridMultilevel"/>
    <w:tmpl w:val="B91AA4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05E84"/>
    <w:multiLevelType w:val="hybridMultilevel"/>
    <w:tmpl w:val="6952F8E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156FD"/>
    <w:multiLevelType w:val="hybridMultilevel"/>
    <w:tmpl w:val="4D8079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F129A"/>
    <w:multiLevelType w:val="hybridMultilevel"/>
    <w:tmpl w:val="92927B9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FF2DA1"/>
    <w:multiLevelType w:val="hybridMultilevel"/>
    <w:tmpl w:val="50B6B40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81164A"/>
    <w:multiLevelType w:val="hybridMultilevel"/>
    <w:tmpl w:val="C310D97E"/>
    <w:lvl w:ilvl="0" w:tplc="7130B348">
      <w:start w:val="1"/>
      <w:numFmt w:val="decimal"/>
      <w:lvlText w:val="%1)"/>
      <w:lvlJc w:val="left"/>
      <w:pPr>
        <w:ind w:left="1068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C467D4"/>
    <w:multiLevelType w:val="hybridMultilevel"/>
    <w:tmpl w:val="DA8A9EE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409AC"/>
    <w:multiLevelType w:val="hybridMultilevel"/>
    <w:tmpl w:val="5498C0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77AE"/>
    <w:multiLevelType w:val="hybridMultilevel"/>
    <w:tmpl w:val="31F2A0E8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3643CD"/>
    <w:multiLevelType w:val="hybridMultilevel"/>
    <w:tmpl w:val="FA7269A2"/>
    <w:lvl w:ilvl="0" w:tplc="3C9A7476">
      <w:start w:val="1"/>
      <w:numFmt w:val="decimal"/>
      <w:lvlText w:val="%1)"/>
      <w:lvlJc w:val="left"/>
      <w:pPr>
        <w:ind w:left="1068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12628CB"/>
    <w:multiLevelType w:val="hybridMultilevel"/>
    <w:tmpl w:val="7F12519C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0"/>
  </w:num>
  <w:num w:numId="8">
    <w:abstractNumId w:val="8"/>
  </w:num>
  <w:num w:numId="9">
    <w:abstractNumId w:val="5"/>
  </w:num>
  <w:num w:numId="10">
    <w:abstractNumId w:val="7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1343"/>
    <w:rsid w:val="00192B0B"/>
    <w:rsid w:val="001938E2"/>
    <w:rsid w:val="0019432E"/>
    <w:rsid w:val="00231343"/>
    <w:rsid w:val="0027151A"/>
    <w:rsid w:val="00332BC4"/>
    <w:rsid w:val="003A0BC4"/>
    <w:rsid w:val="003F4E77"/>
    <w:rsid w:val="00442830"/>
    <w:rsid w:val="0046486D"/>
    <w:rsid w:val="00555CC9"/>
    <w:rsid w:val="005D0175"/>
    <w:rsid w:val="005F3DD2"/>
    <w:rsid w:val="0060140B"/>
    <w:rsid w:val="00682DB1"/>
    <w:rsid w:val="0081427A"/>
    <w:rsid w:val="0085167C"/>
    <w:rsid w:val="009140AF"/>
    <w:rsid w:val="009430E4"/>
    <w:rsid w:val="00A555BB"/>
    <w:rsid w:val="00AC344A"/>
    <w:rsid w:val="00AD16C7"/>
    <w:rsid w:val="00AE0108"/>
    <w:rsid w:val="00AE6637"/>
    <w:rsid w:val="00AF32E1"/>
    <w:rsid w:val="00B51F78"/>
    <w:rsid w:val="00C031A2"/>
    <w:rsid w:val="00CA7ABF"/>
    <w:rsid w:val="00CD74B1"/>
    <w:rsid w:val="00D81ED3"/>
    <w:rsid w:val="00DA2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34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1343"/>
    <w:pPr>
      <w:ind w:left="720"/>
    </w:pPr>
  </w:style>
  <w:style w:type="table" w:styleId="TableGrid">
    <w:name w:val="Table Grid"/>
    <w:basedOn w:val="TableNormal"/>
    <w:uiPriority w:val="99"/>
    <w:rsid w:val="001943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82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82DB1"/>
  </w:style>
  <w:style w:type="paragraph" w:styleId="Footer">
    <w:name w:val="footer"/>
    <w:basedOn w:val="Normal"/>
    <w:link w:val="FooterChar"/>
    <w:uiPriority w:val="99"/>
    <w:rsid w:val="00682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82DB1"/>
  </w:style>
  <w:style w:type="paragraph" w:styleId="BalloonText">
    <w:name w:val="Balloon Text"/>
    <w:basedOn w:val="Normal"/>
    <w:link w:val="BalloonTextChar"/>
    <w:uiPriority w:val="99"/>
    <w:semiHidden/>
    <w:rsid w:val="00682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2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014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57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556</Words>
  <Characters>3171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</dc:creator>
  <cp:keywords>www.sorubak.com</cp:keywords>
  <dc:description/>
  <cp:lastModifiedBy>edanur</cp:lastModifiedBy>
  <cp:revision>3</cp:revision>
  <dcterms:created xsi:type="dcterms:W3CDTF">2016-04-28T06:39:00Z</dcterms:created>
  <dcterms:modified xsi:type="dcterms:W3CDTF">2016-05-22T12:11:00Z</dcterms:modified>
</cp:coreProperties>
</file>