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523" w:rsidRPr="00406340" w:rsidRDefault="00197523" w:rsidP="00792C8D">
      <w:pPr>
        <w:jc w:val="center"/>
        <w:rPr>
          <w:rFonts w:ascii="Times New Roman" w:hAnsi="Times New Roman" w:cs="Times New Roman"/>
          <w:b/>
          <w:bCs/>
          <w:lang w:val="tr-TR"/>
        </w:rPr>
      </w:pPr>
      <w:r>
        <w:rPr>
          <w:rFonts w:ascii="Times New Roman" w:hAnsi="Times New Roman" w:cs="Times New Roman"/>
          <w:b/>
          <w:bCs/>
          <w:lang w:val="tr-TR"/>
        </w:rPr>
        <w:t xml:space="preserve">ANKARA </w:t>
      </w:r>
      <w:r w:rsidRPr="00406340">
        <w:rPr>
          <w:rFonts w:ascii="Times New Roman" w:hAnsi="Times New Roman" w:cs="Times New Roman"/>
          <w:b/>
          <w:bCs/>
          <w:lang w:val="tr-TR"/>
        </w:rPr>
        <w:t>Anatolian High School</w:t>
      </w:r>
    </w:p>
    <w:p w:rsidR="00197523" w:rsidRDefault="00197523" w:rsidP="00792C8D">
      <w:pPr>
        <w:jc w:val="center"/>
        <w:rPr>
          <w:rFonts w:ascii="Times New Roman" w:hAnsi="Times New Roman" w:cs="Times New Roman"/>
          <w:b/>
          <w:bCs/>
          <w:lang w:val="tr-TR"/>
        </w:rPr>
      </w:pPr>
      <w:r>
        <w:rPr>
          <w:rFonts w:ascii="Times New Roman" w:hAnsi="Times New Roman" w:cs="Times New Roman"/>
          <w:b/>
          <w:bCs/>
          <w:lang w:val="tr-TR"/>
        </w:rPr>
        <w:t>1</w:t>
      </w:r>
      <w:r w:rsidRPr="00FC5847">
        <w:rPr>
          <w:rFonts w:ascii="Times New Roman" w:hAnsi="Times New Roman" w:cs="Times New Roman"/>
          <w:b/>
          <w:bCs/>
          <w:vertAlign w:val="superscript"/>
          <w:lang w:val="tr-TR"/>
        </w:rPr>
        <w:t>st</w:t>
      </w:r>
      <w:r>
        <w:rPr>
          <w:rFonts w:ascii="Times New Roman" w:hAnsi="Times New Roman" w:cs="Times New Roman"/>
          <w:b/>
          <w:bCs/>
          <w:lang w:val="tr-TR"/>
        </w:rPr>
        <w:t xml:space="preserve"> Term, 1</w:t>
      </w:r>
      <w:r w:rsidRPr="00FC5847">
        <w:rPr>
          <w:rFonts w:ascii="Times New Roman" w:hAnsi="Times New Roman" w:cs="Times New Roman"/>
          <w:b/>
          <w:bCs/>
          <w:vertAlign w:val="superscript"/>
          <w:lang w:val="tr-TR"/>
        </w:rPr>
        <w:t xml:space="preserve">st </w:t>
      </w:r>
      <w:r>
        <w:rPr>
          <w:rFonts w:ascii="Times New Roman" w:hAnsi="Times New Roman" w:cs="Times New Roman"/>
          <w:b/>
          <w:bCs/>
          <w:lang w:val="tr-TR"/>
        </w:rPr>
        <w:t>Written English Exam for the 9</w:t>
      </w:r>
      <w:r w:rsidRPr="00FC5847">
        <w:rPr>
          <w:rFonts w:ascii="Times New Roman" w:hAnsi="Times New Roman" w:cs="Times New Roman"/>
          <w:b/>
          <w:bCs/>
          <w:vertAlign w:val="superscript"/>
          <w:lang w:val="tr-TR"/>
        </w:rPr>
        <w:t>th</w:t>
      </w:r>
      <w:r w:rsidRPr="00406340">
        <w:rPr>
          <w:rFonts w:ascii="Times New Roman" w:hAnsi="Times New Roman" w:cs="Times New Roman"/>
          <w:b/>
          <w:bCs/>
          <w:lang w:val="tr-TR"/>
        </w:rPr>
        <w:t xml:space="preserve"> Grades.</w:t>
      </w:r>
    </w:p>
    <w:p w:rsidR="00197523" w:rsidRPr="00281E6F" w:rsidRDefault="00197523" w:rsidP="000C05B4">
      <w:pPr>
        <w:pStyle w:val="NoSpacing"/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r w:rsidRPr="00281E6F">
        <w:rPr>
          <w:rFonts w:ascii="Times New Roman" w:hAnsi="Times New Roman" w:cs="Times New Roman"/>
          <w:b/>
          <w:bCs/>
          <w:sz w:val="22"/>
          <w:szCs w:val="22"/>
          <w:lang w:val="tr-TR"/>
        </w:rPr>
        <w:t>Name &amp; Surname:_________________</w:t>
      </w:r>
      <w:r w:rsidRPr="00281E6F">
        <w:rPr>
          <w:rFonts w:ascii="Times New Roman" w:hAnsi="Times New Roman" w:cs="Times New Roman"/>
          <w:b/>
          <w:bCs/>
          <w:sz w:val="22"/>
          <w:szCs w:val="22"/>
          <w:lang w:val="tr-TR"/>
        </w:rPr>
        <w:tab/>
      </w:r>
      <w:r w:rsidRPr="00281E6F">
        <w:rPr>
          <w:rFonts w:ascii="Times New Roman" w:hAnsi="Times New Roman" w:cs="Times New Roman"/>
          <w:b/>
          <w:bCs/>
          <w:sz w:val="22"/>
          <w:szCs w:val="22"/>
          <w:lang w:val="tr-TR"/>
        </w:rPr>
        <w:tab/>
        <w:t xml:space="preserve">Number: __________         </w:t>
      </w:r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>Score</w:t>
      </w:r>
      <w:r w:rsidRPr="00281E6F">
        <w:rPr>
          <w:rFonts w:ascii="Times New Roman" w:hAnsi="Times New Roman" w:cs="Times New Roman"/>
          <w:b/>
          <w:bCs/>
          <w:sz w:val="22"/>
          <w:szCs w:val="22"/>
          <w:lang w:val="tr-TR"/>
        </w:rPr>
        <w:t>:_____</w:t>
      </w:r>
    </w:p>
    <w:p w:rsidR="00197523" w:rsidRDefault="00197523" w:rsidP="000C05B4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197523" w:rsidRDefault="00197523" w:rsidP="00493831">
      <w:pPr>
        <w:pStyle w:val="NumList"/>
        <w:ind w:left="0" w:firstLine="0"/>
        <w:rPr>
          <w:b/>
          <w:bCs/>
        </w:rPr>
      </w:pPr>
    </w:p>
    <w:p w:rsidR="00197523" w:rsidRPr="007B7EFA" w:rsidRDefault="00197523" w:rsidP="00493831">
      <w:pPr>
        <w:pStyle w:val="NumList"/>
        <w:ind w:left="0" w:firstLine="0"/>
        <w:rPr>
          <w:b/>
          <w:bCs/>
          <w:u w:val="single"/>
        </w:rPr>
      </w:pPr>
      <w:r w:rsidRPr="007B7EFA">
        <w:rPr>
          <w:b/>
          <w:bCs/>
          <w:u w:val="single"/>
        </w:rPr>
        <w:t>VOCABULARY</w:t>
      </w:r>
    </w:p>
    <w:p w:rsidR="00197523" w:rsidRPr="00293423" w:rsidRDefault="00197523" w:rsidP="00943985">
      <w:pPr>
        <w:pStyle w:val="NumList"/>
        <w:ind w:left="0" w:firstLine="0"/>
        <w:rPr>
          <w:b/>
          <w:bCs/>
        </w:rPr>
      </w:pPr>
      <w:r w:rsidRPr="00293423">
        <w:rPr>
          <w:b/>
          <w:bCs/>
        </w:rPr>
        <w:t>A.Choose the best answer</w:t>
      </w:r>
      <w:r>
        <w:rPr>
          <w:b/>
          <w:bCs/>
        </w:rPr>
        <w:t>.</w:t>
      </w:r>
      <w:r w:rsidRPr="008815CE">
        <w:rPr>
          <w:b/>
          <w:bCs/>
          <w:u w:val="single"/>
        </w:rPr>
        <w:t xml:space="preserve"> </w:t>
      </w:r>
      <w:r w:rsidRPr="00493831">
        <w:rPr>
          <w:b/>
          <w:bCs/>
          <w:u w:val="single"/>
        </w:rPr>
        <w:t>(1x</w:t>
      </w:r>
      <w:r>
        <w:rPr>
          <w:b/>
          <w:bCs/>
          <w:u w:val="single"/>
        </w:rPr>
        <w:t>7</w:t>
      </w:r>
      <w:r w:rsidRPr="00493831">
        <w:rPr>
          <w:b/>
          <w:bCs/>
          <w:u w:val="single"/>
        </w:rPr>
        <w:t>=</w:t>
      </w:r>
      <w:r>
        <w:rPr>
          <w:b/>
          <w:bCs/>
          <w:u w:val="single"/>
        </w:rPr>
        <w:t>7</w:t>
      </w:r>
      <w:r w:rsidRPr="00493831">
        <w:rPr>
          <w:b/>
          <w:bCs/>
          <w:u w:val="single"/>
        </w:rPr>
        <w:t>pts</w:t>
      </w:r>
      <w:r>
        <w:rPr>
          <w:b/>
          <w:bCs/>
          <w:u w:val="single"/>
        </w:rPr>
        <w:t>.</w:t>
      </w:r>
      <w:r w:rsidRPr="00493831">
        <w:rPr>
          <w:b/>
          <w:bCs/>
          <w:u w:val="single"/>
        </w:rPr>
        <w:t>)</w:t>
      </w:r>
    </w:p>
    <w:p w:rsidR="00197523" w:rsidRPr="008E342B" w:rsidRDefault="00197523" w:rsidP="00943985">
      <w:pPr>
        <w:pStyle w:val="NumList"/>
        <w:ind w:left="0" w:firstLine="0"/>
      </w:pPr>
      <w:r>
        <w:t xml:space="preserve">1-   </w:t>
      </w:r>
      <w:r w:rsidRPr="008E342B">
        <w:t xml:space="preserve">I work for a magazine. I’m a </w:t>
      </w:r>
      <w:r>
        <w:t>_________</w:t>
      </w:r>
    </w:p>
    <w:p w:rsidR="00197523" w:rsidRDefault="00197523" w:rsidP="009B388F">
      <w:pPr>
        <w:pStyle w:val="NumList"/>
      </w:pPr>
      <w:r>
        <w:t>hair dresser</w:t>
      </w:r>
      <w:r>
        <w:tab/>
      </w:r>
      <w:r>
        <w:tab/>
        <w:t>footballer</w:t>
      </w:r>
      <w:r>
        <w:tab/>
        <w:t>journalist</w:t>
      </w:r>
    </w:p>
    <w:p w:rsidR="00197523" w:rsidRDefault="00197523" w:rsidP="009B388F">
      <w:pPr>
        <w:pStyle w:val="NumList"/>
        <w:ind w:left="0" w:firstLine="0"/>
        <w:rPr>
          <w:i/>
          <w:iCs/>
          <w:u w:val="single"/>
        </w:rPr>
      </w:pPr>
      <w:r>
        <w:t xml:space="preserve">2-   </w:t>
      </w:r>
      <w:r w:rsidRPr="00CC1D8D">
        <w:t xml:space="preserve">Where are the sandwiches? I’m </w:t>
      </w:r>
      <w:r>
        <w:rPr>
          <w:i/>
          <w:iCs/>
          <w:u w:val="single"/>
        </w:rPr>
        <w:t>_________</w:t>
      </w:r>
    </w:p>
    <w:p w:rsidR="00197523" w:rsidRDefault="00197523" w:rsidP="009B388F">
      <w:pPr>
        <w:pStyle w:val="NumList"/>
      </w:pPr>
      <w:r>
        <w:t>worried</w:t>
      </w:r>
      <w:r>
        <w:tab/>
      </w:r>
      <w:r>
        <w:tab/>
      </w:r>
      <w:r w:rsidRPr="00654F49">
        <w:t>hungry</w:t>
      </w:r>
      <w:r>
        <w:tab/>
      </w:r>
      <w:r>
        <w:tab/>
      </w:r>
      <w:r w:rsidRPr="00654F49">
        <w:t>hot</w:t>
      </w:r>
    </w:p>
    <w:p w:rsidR="00197523" w:rsidRPr="00984B15" w:rsidRDefault="00197523" w:rsidP="005172E9">
      <w:pPr>
        <w:pStyle w:val="Example2nd"/>
        <w:spacing w:after="0"/>
        <w:ind w:left="0"/>
      </w:pPr>
      <w:r>
        <w:t xml:space="preserve">3-   </w:t>
      </w:r>
      <w:r w:rsidRPr="00984B15">
        <w:t>Please __________ talking!</w:t>
      </w:r>
    </w:p>
    <w:p w:rsidR="00197523" w:rsidRPr="00654F49" w:rsidRDefault="00197523" w:rsidP="005172E9">
      <w:pPr>
        <w:pStyle w:val="NumList"/>
      </w:pPr>
      <w:r>
        <w:t>turn on</w:t>
      </w:r>
      <w:r>
        <w:tab/>
      </w:r>
      <w:r>
        <w:tab/>
        <w:t xml:space="preserve"> stop</w:t>
      </w:r>
      <w:r>
        <w:tab/>
      </w:r>
      <w:r>
        <w:tab/>
        <w:t>be</w:t>
      </w:r>
    </w:p>
    <w:p w:rsidR="00197523" w:rsidRPr="00654F49" w:rsidRDefault="00197523" w:rsidP="00943985">
      <w:pPr>
        <w:pStyle w:val="NumList"/>
        <w:ind w:left="0" w:firstLine="0"/>
      </w:pPr>
      <w:r>
        <w:t xml:space="preserve">4-‘What colour is your car?’ </w:t>
      </w:r>
      <w:r w:rsidRPr="00654F49">
        <w:t xml:space="preserve"> ‘It’s __________.’</w:t>
      </w:r>
    </w:p>
    <w:p w:rsidR="00197523" w:rsidRPr="00654F49" w:rsidRDefault="00197523" w:rsidP="005172E9">
      <w:pPr>
        <w:pStyle w:val="NumList"/>
      </w:pPr>
      <w:r w:rsidRPr="00654F49">
        <w:tab/>
        <w:t xml:space="preserve">grey   </w:t>
      </w:r>
      <w:r>
        <w:t xml:space="preserve"> </w:t>
      </w:r>
      <w:r>
        <w:tab/>
      </w:r>
      <w:r>
        <w:tab/>
        <w:t xml:space="preserve">BMW  </w:t>
      </w:r>
      <w:r>
        <w:tab/>
      </w:r>
      <w:r>
        <w:tab/>
        <w:t xml:space="preserve"> </w:t>
      </w:r>
      <w:r w:rsidRPr="00654F49">
        <w:t xml:space="preserve"> old</w:t>
      </w:r>
    </w:p>
    <w:p w:rsidR="00197523" w:rsidRPr="00654F49" w:rsidRDefault="00197523" w:rsidP="00943985">
      <w:pPr>
        <w:pStyle w:val="NumList"/>
        <w:ind w:left="0" w:firstLine="0"/>
      </w:pPr>
      <w:r>
        <w:t>5-</w:t>
      </w:r>
      <w:r w:rsidRPr="00654F49">
        <w:t xml:space="preserve">The opposite of </w:t>
      </w:r>
      <w:r w:rsidRPr="00654F49">
        <w:rPr>
          <w:i/>
          <w:iCs/>
        </w:rPr>
        <w:t>happy</w:t>
      </w:r>
      <w:r w:rsidRPr="00654F49">
        <w:t xml:space="preserve"> is __________.</w:t>
      </w:r>
    </w:p>
    <w:p w:rsidR="00197523" w:rsidRPr="00654F49" w:rsidRDefault="00197523" w:rsidP="005172E9">
      <w:pPr>
        <w:pStyle w:val="NumList"/>
      </w:pPr>
      <w:r>
        <w:tab/>
        <w:t xml:space="preserve">bored    </w:t>
      </w:r>
      <w:r>
        <w:tab/>
      </w:r>
      <w:r>
        <w:tab/>
        <w:t xml:space="preserve">sad </w:t>
      </w:r>
      <w:r>
        <w:tab/>
      </w:r>
      <w:r>
        <w:tab/>
        <w:t xml:space="preserve"> </w:t>
      </w:r>
      <w:r w:rsidRPr="00654F49">
        <w:t>worried</w:t>
      </w:r>
    </w:p>
    <w:p w:rsidR="00197523" w:rsidRPr="00654F49" w:rsidRDefault="00197523" w:rsidP="00943985">
      <w:pPr>
        <w:pStyle w:val="NumList"/>
        <w:ind w:left="0" w:firstLine="0"/>
      </w:pPr>
      <w:r>
        <w:t xml:space="preserve"> 6-</w:t>
      </w:r>
      <w:r w:rsidRPr="00654F49">
        <w:t>Her job is difficult and she’s very __________.</w:t>
      </w:r>
    </w:p>
    <w:p w:rsidR="00197523" w:rsidRPr="00654F49" w:rsidRDefault="00197523" w:rsidP="005172E9">
      <w:pPr>
        <w:pStyle w:val="NumList"/>
      </w:pPr>
      <w:r>
        <w:tab/>
        <w:t xml:space="preserve">wrong   </w:t>
      </w:r>
      <w:r>
        <w:tab/>
      </w:r>
      <w:r>
        <w:tab/>
        <w:t xml:space="preserve"> happy </w:t>
      </w:r>
      <w:r>
        <w:tab/>
      </w:r>
      <w:r>
        <w:tab/>
        <w:t xml:space="preserve">  </w:t>
      </w:r>
      <w:r w:rsidRPr="00654F49">
        <w:t>stressed</w:t>
      </w:r>
    </w:p>
    <w:p w:rsidR="00197523" w:rsidRPr="00CC1D8D" w:rsidRDefault="00197523" w:rsidP="00943985">
      <w:pPr>
        <w:pStyle w:val="NumList"/>
        <w:ind w:left="0" w:firstLine="0"/>
      </w:pPr>
      <w:r>
        <w:t xml:space="preserve"> 7-</w:t>
      </w:r>
      <w:r w:rsidRPr="00654F49">
        <w:t>I’m __________ tired.</w:t>
      </w:r>
    </w:p>
    <w:p w:rsidR="00197523" w:rsidRDefault="00197523" w:rsidP="005172E9">
      <w:pPr>
        <w:pStyle w:val="NumList"/>
      </w:pPr>
      <w:r w:rsidRPr="00CC1D8D">
        <w:tab/>
        <w:t xml:space="preserve">small </w:t>
      </w:r>
      <w:r>
        <w:t xml:space="preserve">  </w:t>
      </w:r>
      <w:r>
        <w:tab/>
      </w:r>
      <w:r>
        <w:tab/>
        <w:t xml:space="preserve"> </w:t>
      </w:r>
      <w:r w:rsidRPr="00CC1D8D">
        <w:t>really</w:t>
      </w:r>
      <w:r>
        <w:tab/>
      </w:r>
      <w:r>
        <w:tab/>
      </w:r>
      <w:r w:rsidRPr="00CC1D8D">
        <w:t xml:space="preserve"> </w:t>
      </w:r>
      <w:r>
        <w:t xml:space="preserve">   </w:t>
      </w:r>
      <w:r w:rsidRPr="00CC1D8D">
        <w:t>big</w:t>
      </w:r>
    </w:p>
    <w:p w:rsidR="00197523" w:rsidRPr="001039E6" w:rsidRDefault="00197523" w:rsidP="00336C03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B-</w:t>
      </w:r>
      <w:r w:rsidRPr="001039E6">
        <w:rPr>
          <w:rFonts w:ascii="Times New Roman" w:hAnsi="Times New Roman" w:cs="Times New Roman"/>
          <w:b/>
          <w:bCs/>
          <w:sz w:val="22"/>
          <w:szCs w:val="22"/>
          <w:u w:val="single"/>
        </w:rPr>
        <w:t>Com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p</w:t>
      </w:r>
      <w:r w:rsidRPr="001039E6">
        <w:rPr>
          <w:rFonts w:ascii="Times New Roman" w:hAnsi="Times New Roman" w:cs="Times New Roman"/>
          <w:b/>
          <w:bCs/>
          <w:sz w:val="22"/>
          <w:szCs w:val="22"/>
          <w:u w:val="single"/>
        </w:rPr>
        <w:t>lete the sentences with the words from the list.</w:t>
      </w:r>
    </w:p>
    <w:p w:rsidR="00197523" w:rsidRDefault="00197523" w:rsidP="00336C03">
      <w:pPr>
        <w:pStyle w:val="NoSpacing"/>
        <w:rPr>
          <w:rFonts w:ascii="Times New Roman" w:hAnsi="Times New Roman" w:cs="Times New Roman"/>
          <w:b/>
          <w:bCs/>
          <w:sz w:val="22"/>
          <w:szCs w:val="22"/>
        </w:rPr>
      </w:pP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2x6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=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1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2pts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.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)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40"/>
      </w:tblGrid>
      <w:tr w:rsidR="00197523" w:rsidRPr="001A339D">
        <w:trPr>
          <w:trHeight w:val="360"/>
        </w:trPr>
        <w:tc>
          <w:tcPr>
            <w:tcW w:w="4440" w:type="dxa"/>
          </w:tcPr>
          <w:p w:rsidR="00197523" w:rsidRPr="001A339D" w:rsidRDefault="00197523" w:rsidP="00336C03">
            <w:pPr>
              <w:pStyle w:val="NoSpacing"/>
              <w:ind w:left="44"/>
              <w:rPr>
                <w:rFonts w:ascii="Times New Roman" w:hAnsi="Times New Roman" w:cs="Times New Roman"/>
                <w:b/>
                <w:bCs/>
              </w:rPr>
            </w:pPr>
            <w:r w:rsidRPr="001A33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unemployed-retired-for-off-pedestrians-an</w:t>
            </w:r>
          </w:p>
        </w:tc>
      </w:tr>
    </w:tbl>
    <w:p w:rsidR="00197523" w:rsidRDefault="00197523" w:rsidP="00336C03">
      <w:pPr>
        <w:pStyle w:val="NoSpacing"/>
        <w:rPr>
          <w:rFonts w:ascii="Times New Roman" w:hAnsi="Times New Roman" w:cs="Times New Roman"/>
        </w:rPr>
      </w:pPr>
    </w:p>
    <w:p w:rsidR="00197523" w:rsidRDefault="00197523" w:rsidP="00336C0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</w:t>
      </w:r>
      <w:r w:rsidRPr="00C06A8D">
        <w:rPr>
          <w:rFonts w:ascii="Times New Roman" w:hAnsi="Times New Roman" w:cs="Times New Roman"/>
        </w:rPr>
        <w:t>Britain is a</w:t>
      </w:r>
      <w:r>
        <w:rPr>
          <w:rFonts w:ascii="Times New Roman" w:hAnsi="Times New Roman" w:cs="Times New Roman"/>
        </w:rPr>
        <w:t xml:space="preserve"> </w:t>
      </w:r>
      <w:r w:rsidRPr="00C06A8D">
        <w:rPr>
          <w:rFonts w:ascii="Times New Roman" w:hAnsi="Times New Roman" w:cs="Times New Roman"/>
        </w:rPr>
        <w:t>good country</w:t>
      </w:r>
      <w:r>
        <w:rPr>
          <w:rFonts w:ascii="Times New Roman" w:hAnsi="Times New Roman" w:cs="Times New Roman"/>
        </w:rPr>
        <w:t xml:space="preserve"> for…………..</w:t>
      </w:r>
    </w:p>
    <w:p w:rsidR="00197523" w:rsidRDefault="00197523" w:rsidP="00336C0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2-Please turn…….your mobile phone.</w:t>
      </w:r>
    </w:p>
    <w:p w:rsidR="00197523" w:rsidRDefault="00197523" w:rsidP="00336C0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3-My brother is…….engineer.</w:t>
      </w:r>
    </w:p>
    <w:p w:rsidR="00197523" w:rsidRDefault="00197523" w:rsidP="00336C0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4-We work…….American Company.</w:t>
      </w:r>
    </w:p>
    <w:p w:rsidR="00197523" w:rsidRDefault="00197523" w:rsidP="00336C0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5-I don’t have a job. I’m ……………..</w:t>
      </w:r>
    </w:p>
    <w:p w:rsidR="00197523" w:rsidRDefault="00197523" w:rsidP="00336C0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6-My dad is 70. He is……………..</w:t>
      </w:r>
    </w:p>
    <w:p w:rsidR="00197523" w:rsidRPr="007B7EFA" w:rsidRDefault="00197523" w:rsidP="00493831">
      <w:pPr>
        <w:pStyle w:val="NumList"/>
        <w:rPr>
          <w:b/>
          <w:bCs/>
          <w:u w:val="single"/>
        </w:rPr>
      </w:pPr>
      <w:r w:rsidRPr="007B7EFA">
        <w:rPr>
          <w:b/>
          <w:bCs/>
          <w:u w:val="single"/>
        </w:rPr>
        <w:t>GRAMMAR</w:t>
      </w:r>
    </w:p>
    <w:p w:rsidR="00197523" w:rsidRPr="00BF3B31" w:rsidRDefault="00197523" w:rsidP="005172E9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C</w:t>
      </w:r>
      <w:r w:rsidRPr="00BF3B31">
        <w:rPr>
          <w:rFonts w:ascii="Times New Roman" w:hAnsi="Times New Roman" w:cs="Times New Roman"/>
          <w:b/>
          <w:bCs/>
          <w:sz w:val="22"/>
          <w:szCs w:val="22"/>
          <w:u w:val="single"/>
        </w:rPr>
        <w:t>-</w:t>
      </w:r>
      <w:r w:rsidRPr="00BF3B31">
        <w:rPr>
          <w:rFonts w:ascii="Times New Roman" w:hAnsi="Times New Roman" w:cs="Times New Roman"/>
          <w:sz w:val="22"/>
          <w:szCs w:val="22"/>
          <w:u w:val="single"/>
        </w:rPr>
        <w:t>Put into</w:t>
      </w:r>
      <w:r w:rsidRPr="00BF3B31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singular </w:t>
      </w:r>
      <w:r w:rsidRPr="00BF3B31">
        <w:rPr>
          <w:rFonts w:ascii="Times New Roman" w:hAnsi="Times New Roman" w:cs="Times New Roman"/>
          <w:sz w:val="22"/>
          <w:szCs w:val="22"/>
          <w:u w:val="single"/>
        </w:rPr>
        <w:t>OR</w:t>
      </w:r>
      <w:r w:rsidRPr="00BF3B31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plural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.</w:t>
      </w:r>
      <w:r w:rsidRPr="008815CE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2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x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5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=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10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pts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.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)</w:t>
      </w:r>
    </w:p>
    <w:p w:rsidR="00197523" w:rsidRPr="00BF3B31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1-A mouse</w:t>
      </w:r>
      <w:r w:rsidRPr="00BF3B31">
        <w:rPr>
          <w:rFonts w:ascii="Times New Roman" w:hAnsi="Times New Roman" w:cs="Times New Roman"/>
          <w:sz w:val="22"/>
          <w:szCs w:val="22"/>
        </w:rPr>
        <w:t xml:space="preserve"> is an animal.</w:t>
      </w:r>
      <w:r w:rsidRPr="00BF3B31">
        <w:rPr>
          <w:rFonts w:ascii="Times New Roman" w:hAnsi="Times New Roman" w:cs="Times New Roman"/>
          <w:sz w:val="22"/>
          <w:szCs w:val="22"/>
        </w:rPr>
        <w:tab/>
        <w:t xml:space="preserve">   __________________________________</w:t>
      </w:r>
    </w:p>
    <w:p w:rsidR="00197523" w:rsidRPr="00BF3B31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BF3B31">
        <w:rPr>
          <w:rFonts w:ascii="Times New Roman" w:hAnsi="Times New Roman" w:cs="Times New Roman"/>
          <w:sz w:val="22"/>
          <w:szCs w:val="22"/>
        </w:rPr>
        <w:t>2-These are factories.</w:t>
      </w:r>
      <w:r w:rsidRPr="00BF3B31">
        <w:rPr>
          <w:rFonts w:ascii="Times New Roman" w:hAnsi="Times New Roman" w:cs="Times New Roman"/>
          <w:sz w:val="22"/>
          <w:szCs w:val="22"/>
        </w:rPr>
        <w:tab/>
      </w:r>
      <w:r w:rsidRPr="00BF3B31">
        <w:rPr>
          <w:rFonts w:ascii="Times New Roman" w:hAnsi="Times New Roman" w:cs="Times New Roman"/>
          <w:sz w:val="22"/>
          <w:szCs w:val="22"/>
        </w:rPr>
        <w:tab/>
        <w:t xml:space="preserve">   __________________________________</w:t>
      </w:r>
    </w:p>
    <w:p w:rsidR="00197523" w:rsidRPr="00BF3B31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</w:rPr>
        <w:t>-Th</w:t>
      </w:r>
      <w:r w:rsidRPr="0092178B">
        <w:rPr>
          <w:rFonts w:ascii="Times New Roman" w:hAnsi="Times New Roman" w:cs="Times New Roman"/>
        </w:rPr>
        <w:t>is is my child</w:t>
      </w:r>
      <w:r w:rsidRPr="0092178B">
        <w:rPr>
          <w:rFonts w:ascii="Times New Roman" w:hAnsi="Times New Roman" w:cs="Times New Roman"/>
        </w:rPr>
        <w:tab/>
      </w:r>
      <w:r w:rsidRPr="00BF3B31">
        <w:rPr>
          <w:rFonts w:ascii="Times New Roman" w:hAnsi="Times New Roman" w:cs="Times New Roman"/>
          <w:sz w:val="22"/>
          <w:szCs w:val="22"/>
        </w:rPr>
        <w:tab/>
        <w:t xml:space="preserve">   __________________________________</w:t>
      </w:r>
    </w:p>
    <w:p w:rsidR="00197523" w:rsidRPr="00BF3B31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BF3B31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-She </w:t>
      </w:r>
      <w:r w:rsidRPr="00BF3B31">
        <w:rPr>
          <w:rFonts w:ascii="Times New Roman" w:hAnsi="Times New Roman" w:cs="Times New Roman"/>
          <w:sz w:val="22"/>
          <w:szCs w:val="22"/>
        </w:rPr>
        <w:t>is a businesswoman.</w:t>
      </w:r>
      <w:r w:rsidRPr="00BF3B31">
        <w:rPr>
          <w:rFonts w:ascii="Times New Roman" w:hAnsi="Times New Roman" w:cs="Times New Roman"/>
          <w:sz w:val="22"/>
          <w:szCs w:val="22"/>
        </w:rPr>
        <w:tab/>
        <w:t xml:space="preserve">   __________________________________</w:t>
      </w:r>
    </w:p>
    <w:p w:rsidR="00197523" w:rsidRDefault="00197523" w:rsidP="005172E9">
      <w:pPr>
        <w:pStyle w:val="NoSpacing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5-That isn’t </w:t>
      </w:r>
      <w:r w:rsidRPr="00BF3B31">
        <w:rPr>
          <w:rFonts w:ascii="Times New Roman" w:hAnsi="Times New Roman" w:cs="Times New Roman"/>
          <w:sz w:val="22"/>
          <w:szCs w:val="22"/>
        </w:rPr>
        <w:t>a knife.                              __________________________________</w:t>
      </w:r>
    </w:p>
    <w:p w:rsidR="00197523" w:rsidRDefault="00197523" w:rsidP="005172E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D</w:t>
      </w:r>
      <w:r w:rsidRPr="001039E6">
        <w:rPr>
          <w:rFonts w:ascii="Times New Roman" w:hAnsi="Times New Roman" w:cs="Times New Roman"/>
          <w:b/>
          <w:bCs/>
          <w:u w:val="single"/>
        </w:rPr>
        <w:t>. Find the mistake</w:t>
      </w:r>
      <w:r>
        <w:rPr>
          <w:rFonts w:ascii="Times New Roman" w:hAnsi="Times New Roman" w:cs="Times New Roman"/>
          <w:b/>
          <w:bCs/>
          <w:u w:val="single"/>
        </w:rPr>
        <w:t>s</w:t>
      </w:r>
      <w:r w:rsidRPr="001039E6">
        <w:rPr>
          <w:rFonts w:ascii="Times New Roman" w:hAnsi="Times New Roman" w:cs="Times New Roman"/>
          <w:b/>
          <w:bCs/>
          <w:u w:val="single"/>
        </w:rPr>
        <w:t xml:space="preserve">, underline and correct </w:t>
      </w:r>
      <w:r>
        <w:rPr>
          <w:rFonts w:ascii="Times New Roman" w:hAnsi="Times New Roman" w:cs="Times New Roman"/>
          <w:b/>
          <w:bCs/>
          <w:u w:val="single"/>
        </w:rPr>
        <w:t>them</w:t>
      </w:r>
      <w:r w:rsidRPr="00CB7128">
        <w:rPr>
          <w:rFonts w:ascii="Times New Roman" w:hAnsi="Times New Roman" w:cs="Times New Roman"/>
          <w:b/>
          <w:bCs/>
        </w:rPr>
        <w:t>.</w:t>
      </w:r>
    </w:p>
    <w:p w:rsidR="00197523" w:rsidRPr="00CB7128" w:rsidRDefault="00197523" w:rsidP="005172E9">
      <w:pPr>
        <w:rPr>
          <w:rFonts w:ascii="Times New Roman" w:hAnsi="Times New Roman" w:cs="Times New Roman"/>
          <w:b/>
          <w:bCs/>
        </w:rPr>
      </w:pPr>
      <w:r w:rsidRPr="00925653">
        <w:rPr>
          <w:rFonts w:ascii="Times New Roman" w:hAnsi="Times New Roman" w:cs="Times New Roman"/>
          <w:b/>
          <w:bCs/>
          <w:sz w:val="22"/>
          <w:szCs w:val="22"/>
          <w:u w:val="single"/>
        </w:rPr>
        <w:t>(1x</w:t>
      </w:r>
      <w:r>
        <w:rPr>
          <w:b/>
          <w:bCs/>
          <w:sz w:val="22"/>
          <w:szCs w:val="22"/>
          <w:u w:val="single"/>
        </w:rPr>
        <w:t>7</w:t>
      </w:r>
      <w:r w:rsidRPr="00925653">
        <w:rPr>
          <w:rFonts w:ascii="Times New Roman" w:hAnsi="Times New Roman" w:cs="Times New Roman"/>
          <w:b/>
          <w:bCs/>
          <w:sz w:val="22"/>
          <w:szCs w:val="22"/>
          <w:u w:val="single"/>
        </w:rPr>
        <w:t>=</w:t>
      </w:r>
      <w:r>
        <w:rPr>
          <w:b/>
          <w:bCs/>
          <w:sz w:val="22"/>
          <w:szCs w:val="22"/>
          <w:u w:val="single"/>
        </w:rPr>
        <w:t>7</w:t>
      </w:r>
      <w:r w:rsidRPr="00925653">
        <w:rPr>
          <w:rFonts w:ascii="Times New Roman" w:hAnsi="Times New Roman" w:cs="Times New Roman"/>
          <w:b/>
          <w:bCs/>
          <w:sz w:val="22"/>
          <w:szCs w:val="22"/>
          <w:u w:val="single"/>
        </w:rPr>
        <w:t>pts.)</w:t>
      </w:r>
    </w:p>
    <w:p w:rsidR="00197523" w:rsidRPr="00CB7128" w:rsidRDefault="00197523" w:rsidP="005172E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1-Look at that boys in the tree!</w:t>
      </w:r>
    </w:p>
    <w:p w:rsidR="00197523" w:rsidRPr="00CB7128" w:rsidRDefault="00197523" w:rsidP="005172E9">
      <w:pPr>
        <w:pStyle w:val="NoSpacing"/>
        <w:rPr>
          <w:rFonts w:ascii="Times New Roman" w:hAnsi="Times New Roman" w:cs="Times New Roman"/>
        </w:rPr>
      </w:pPr>
      <w:r w:rsidRPr="00CB7128">
        <w:rPr>
          <w:rFonts w:ascii="Times New Roman" w:hAnsi="Times New Roman" w:cs="Times New Roman"/>
        </w:rPr>
        <w:t>2-My dad watch the news every nights</w:t>
      </w:r>
      <w:r>
        <w:rPr>
          <w:rFonts w:ascii="Times New Roman" w:hAnsi="Times New Roman" w:cs="Times New Roman"/>
        </w:rPr>
        <w:t>.</w:t>
      </w:r>
    </w:p>
    <w:p w:rsidR="00197523" w:rsidRPr="00CB7128" w:rsidRDefault="00197523" w:rsidP="005172E9">
      <w:pPr>
        <w:pStyle w:val="NoSpacing"/>
        <w:rPr>
          <w:rFonts w:ascii="Times New Roman" w:hAnsi="Times New Roman" w:cs="Times New Roman"/>
        </w:rPr>
      </w:pPr>
      <w:r w:rsidRPr="00CB7128">
        <w:rPr>
          <w:rFonts w:ascii="Times New Roman" w:hAnsi="Times New Roman" w:cs="Times New Roman"/>
        </w:rPr>
        <w:t>3-Nadia is from Greek.</w:t>
      </w:r>
    </w:p>
    <w:p w:rsidR="00197523" w:rsidRPr="00CB7128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4-Dany and I always talks on the phone.</w:t>
      </w:r>
    </w:p>
    <w:p w:rsidR="00197523" w:rsidRPr="0041042F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Pr="0041042F">
        <w:rPr>
          <w:rFonts w:ascii="Times New Roman" w:hAnsi="Times New Roman" w:cs="Times New Roman"/>
          <w:sz w:val="22"/>
          <w:szCs w:val="22"/>
        </w:rPr>
        <w:t xml:space="preserve">-Is she a </w:t>
      </w:r>
      <w:r w:rsidRPr="00877A51">
        <w:rPr>
          <w:rFonts w:ascii="Times New Roman" w:hAnsi="Times New Roman" w:cs="Times New Roman"/>
          <w:sz w:val="22"/>
          <w:szCs w:val="22"/>
        </w:rPr>
        <w:t>France</w:t>
      </w:r>
      <w:r>
        <w:rPr>
          <w:rFonts w:ascii="Times New Roman" w:hAnsi="Times New Roman" w:cs="Times New Roman"/>
          <w:sz w:val="22"/>
          <w:szCs w:val="22"/>
        </w:rPr>
        <w:t xml:space="preserve"> singer.</w:t>
      </w:r>
    </w:p>
    <w:p w:rsidR="00197523" w:rsidRPr="0041042F" w:rsidRDefault="00197523" w:rsidP="005172E9">
      <w:pPr>
        <w:pStyle w:val="NumList"/>
        <w:ind w:left="0" w:firstLine="0"/>
      </w:pPr>
      <w:r>
        <w:t>6-It’s a English dictionary.</w:t>
      </w:r>
    </w:p>
    <w:p w:rsidR="00197523" w:rsidRPr="00984B15" w:rsidRDefault="00197523" w:rsidP="005172E9">
      <w:pPr>
        <w:pStyle w:val="NumList"/>
        <w:ind w:left="0" w:firstLine="0"/>
      </w:pPr>
      <w:r>
        <w:t>7-twenty, thirty, forteen, fifty</w:t>
      </w:r>
    </w:p>
    <w:p w:rsidR="00197523" w:rsidRDefault="00197523" w:rsidP="00782CD2">
      <w:pPr>
        <w:pStyle w:val="NoSpacing"/>
        <w:rPr>
          <w:rFonts w:ascii="Times New Roman" w:hAnsi="Times New Roman" w:cs="Times New Roman"/>
          <w:sz w:val="22"/>
          <w:szCs w:val="22"/>
          <w:u w:val="single"/>
          <w:lang w:val="tr-TR"/>
        </w:rPr>
      </w:pPr>
    </w:p>
    <w:p w:rsidR="00197523" w:rsidRPr="008E7F03" w:rsidRDefault="00197523" w:rsidP="00D84506">
      <w:pPr>
        <w:pStyle w:val="NoSpacing"/>
        <w:rPr>
          <w:rFonts w:ascii="Times New Roman" w:hAnsi="Times New Roman" w:cs="Times New Roman"/>
          <w:sz w:val="22"/>
          <w:szCs w:val="22"/>
          <w:u w:val="single"/>
        </w:rPr>
      </w:pPr>
    </w:p>
    <w:p w:rsidR="00197523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  <w:u w:val="single"/>
          <w:lang w:val="tr-TR"/>
        </w:rPr>
      </w:pPr>
    </w:p>
    <w:p w:rsidR="00197523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  <w:u w:val="single"/>
          <w:lang w:val="tr-TR"/>
        </w:rPr>
      </w:pPr>
    </w:p>
    <w:p w:rsidR="00197523" w:rsidRPr="00281E6F" w:rsidRDefault="00197523" w:rsidP="005172E9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  <w:lang w:val="tr-TR"/>
        </w:rPr>
      </w:pPr>
      <w:r w:rsidRPr="00293423">
        <w:rPr>
          <w:rFonts w:ascii="Times New Roman" w:hAnsi="Times New Roman" w:cs="Times New Roman"/>
          <w:b/>
          <w:bCs/>
          <w:sz w:val="22"/>
          <w:szCs w:val="22"/>
          <w:u w:val="single"/>
          <w:lang w:val="tr-TR"/>
        </w:rPr>
        <w:t>E</w:t>
      </w:r>
      <w:r>
        <w:rPr>
          <w:rFonts w:ascii="Times New Roman" w:hAnsi="Times New Roman" w:cs="Times New Roman"/>
          <w:sz w:val="22"/>
          <w:szCs w:val="22"/>
          <w:u w:val="single"/>
          <w:lang w:val="tr-TR"/>
        </w:rPr>
        <w:t>-</w:t>
      </w:r>
      <w:r w:rsidRPr="000C05B4">
        <w:rPr>
          <w:rFonts w:ascii="Times New Roman" w:hAnsi="Times New Roman" w:cs="Times New Roman"/>
          <w:sz w:val="22"/>
          <w:szCs w:val="22"/>
          <w:u w:val="single"/>
          <w:lang w:val="tr-TR"/>
        </w:rPr>
        <w:t>Fill in the blanks with: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  <w:lang w:val="tr-TR"/>
        </w:rPr>
        <w:t>am(not), is(n’t).</w:t>
      </w:r>
    </w:p>
    <w:p w:rsidR="00197523" w:rsidRPr="00281E6F" w:rsidRDefault="00197523" w:rsidP="005172E9">
      <w:pPr>
        <w:pStyle w:val="NoSpacing"/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r w:rsidRPr="00281E6F">
        <w:rPr>
          <w:rFonts w:ascii="Times New Roman" w:hAnsi="Times New Roman" w:cs="Times New Roman"/>
          <w:b/>
          <w:bCs/>
          <w:sz w:val="22"/>
          <w:szCs w:val="22"/>
          <w:u w:val="single"/>
          <w:lang w:val="tr-TR"/>
        </w:rPr>
        <w:t>are(n’t), do(n’t) or does(n’t)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  <w:lang w:val="tr-TR"/>
        </w:rPr>
        <w:t>(1x14=14pts.</w:t>
      </w:r>
    </w:p>
    <w:p w:rsidR="00197523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  <w:lang w:val="tr-TR"/>
        </w:rPr>
      </w:pP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  <w:u w:val="single"/>
          <w:lang w:val="tr-TR"/>
        </w:rPr>
      </w:pPr>
      <w:r w:rsidRPr="000C05B4">
        <w:rPr>
          <w:rFonts w:ascii="Times New Roman" w:hAnsi="Times New Roman" w:cs="Times New Roman"/>
          <w:sz w:val="22"/>
          <w:szCs w:val="22"/>
          <w:lang w:val="tr-TR"/>
        </w:rPr>
        <w:t>1-A: __________ Sheila work from 9 to 5?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  <w:lang w:val="tr-TR"/>
        </w:rPr>
      </w:pPr>
      <w:r w:rsidRPr="000C05B4">
        <w:rPr>
          <w:rFonts w:ascii="Times New Roman" w:hAnsi="Times New Roman" w:cs="Times New Roman"/>
          <w:sz w:val="22"/>
          <w:szCs w:val="22"/>
          <w:lang w:val="tr-TR"/>
        </w:rPr>
        <w:t xml:space="preserve">  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 w:cs="Times New Roman"/>
          <w:sz w:val="22"/>
          <w:szCs w:val="22"/>
          <w:lang w:val="tr-TR"/>
        </w:rPr>
        <w:t>B: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 w:cs="Times New Roman"/>
          <w:sz w:val="22"/>
          <w:szCs w:val="22"/>
          <w:lang w:val="tr-TR"/>
        </w:rPr>
        <w:t>No, she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_________. She finishes work </w:t>
      </w:r>
      <w:r w:rsidRPr="000C05B4">
        <w:rPr>
          <w:rFonts w:ascii="Times New Roman" w:hAnsi="Times New Roman" w:cs="Times New Roman"/>
          <w:sz w:val="22"/>
          <w:szCs w:val="22"/>
          <w:lang w:val="tr-TR"/>
        </w:rPr>
        <w:t>at 3 pm.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  <w:lang w:val="tr-TR"/>
        </w:rPr>
      </w:pPr>
      <w:r w:rsidRPr="000C05B4">
        <w:rPr>
          <w:rFonts w:ascii="Times New Roman" w:hAnsi="Times New Roman" w:cs="Times New Roman"/>
          <w:sz w:val="22"/>
          <w:szCs w:val="22"/>
          <w:lang w:val="tr-TR"/>
        </w:rPr>
        <w:t>2-A:___________ Cathy at home?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  <w:lang w:val="tr-TR"/>
        </w:rPr>
      </w:pPr>
      <w:r w:rsidRPr="000C05B4">
        <w:rPr>
          <w:rFonts w:ascii="Times New Roman" w:hAnsi="Times New Roman" w:cs="Times New Roman"/>
          <w:sz w:val="22"/>
          <w:szCs w:val="22"/>
          <w:lang w:val="tr-TR"/>
        </w:rPr>
        <w:t xml:space="preserve">    B: No, she ______ . She _____ at school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3-</w:t>
      </w:r>
      <w:r w:rsidRPr="000C05B4">
        <w:rPr>
          <w:rFonts w:ascii="Times New Roman" w:hAnsi="Times New Roman" w:cs="Times New Roman"/>
          <w:sz w:val="22"/>
          <w:szCs w:val="22"/>
          <w:lang w:val="tr-TR"/>
        </w:rPr>
        <w:t xml:space="preserve">A: </w:t>
      </w:r>
      <w:r>
        <w:rPr>
          <w:rFonts w:ascii="Times New Roman" w:hAnsi="Times New Roman" w:cs="Times New Roman"/>
          <w:sz w:val="22"/>
          <w:szCs w:val="22"/>
          <w:lang w:val="tr-TR"/>
        </w:rPr>
        <w:t>________ Bad Boys from the UK?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  <w:lang w:val="tr-TR"/>
        </w:rPr>
      </w:pPr>
      <w:r w:rsidRPr="000C05B4">
        <w:rPr>
          <w:rFonts w:ascii="Times New Roman" w:hAnsi="Times New Roman" w:cs="Times New Roman"/>
          <w:sz w:val="22"/>
          <w:szCs w:val="22"/>
          <w:lang w:val="tr-TR"/>
        </w:rPr>
        <w:t xml:space="preserve">    B: No, they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________ . They ______</w:t>
      </w:r>
      <w:r w:rsidRPr="000C05B4">
        <w:rPr>
          <w:rFonts w:ascii="Times New Roman" w:hAnsi="Times New Roman" w:cs="Times New Roman"/>
          <w:sz w:val="22"/>
          <w:szCs w:val="22"/>
          <w:lang w:val="tr-TR"/>
        </w:rPr>
        <w:t xml:space="preserve"> from the USA.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4-A: _________ you tired </w:t>
      </w:r>
      <w:r w:rsidRPr="000C05B4">
        <w:rPr>
          <w:rFonts w:ascii="Times New Roman" w:hAnsi="Times New Roman" w:cs="Times New Roman"/>
          <w:sz w:val="22"/>
          <w:szCs w:val="22"/>
        </w:rPr>
        <w:t xml:space="preserve"> tonight?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B: No, I _________</w:t>
      </w:r>
      <w:r w:rsidRPr="000C05B4">
        <w:rPr>
          <w:rFonts w:ascii="Times New Roman" w:hAnsi="Times New Roman" w:cs="Times New Roman"/>
          <w:sz w:val="22"/>
          <w:szCs w:val="22"/>
        </w:rPr>
        <w:t>. Why?</w:t>
      </w:r>
    </w:p>
    <w:p w:rsidR="00197523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0C05B4">
        <w:rPr>
          <w:rFonts w:ascii="Times New Roman" w:hAnsi="Times New Roman" w:cs="Times New Roman"/>
          <w:sz w:val="22"/>
          <w:szCs w:val="22"/>
        </w:rPr>
        <w:t>A: ________ you want to go out for dinner?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197523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 xml:space="preserve">    B: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C05B4">
        <w:rPr>
          <w:rFonts w:ascii="Times New Roman" w:hAnsi="Times New Roman" w:cs="Times New Roman"/>
          <w:sz w:val="22"/>
          <w:szCs w:val="22"/>
        </w:rPr>
        <w:t>Yes, I’d love to.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>5-A: _____ Joe and Alex go out on Sundays?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 xml:space="preserve">    B: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C05B4">
        <w:rPr>
          <w:rFonts w:ascii="Times New Roman" w:hAnsi="Times New Roman" w:cs="Times New Roman"/>
          <w:sz w:val="22"/>
          <w:szCs w:val="22"/>
        </w:rPr>
        <w:t xml:space="preserve">No, they ________. That’s the day they 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C05B4">
        <w:rPr>
          <w:rFonts w:ascii="Times New Roman" w:hAnsi="Times New Roman" w:cs="Times New Roman"/>
          <w:sz w:val="22"/>
          <w:szCs w:val="22"/>
        </w:rPr>
        <w:t>watch sports on TV.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6-</w:t>
      </w:r>
      <w:r w:rsidRPr="000C05B4">
        <w:rPr>
          <w:rFonts w:ascii="Times New Roman" w:hAnsi="Times New Roman" w:cs="Times New Roman"/>
          <w:sz w:val="22"/>
          <w:szCs w:val="22"/>
        </w:rPr>
        <w:t>A: Hi, I ______ Joe, your new neighbour.</w:t>
      </w:r>
    </w:p>
    <w:p w:rsidR="00197523" w:rsidRPr="000C05B4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 xml:space="preserve">     B:Nice to meet you</w:t>
      </w:r>
    </w:p>
    <w:p w:rsidR="00197523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8E7F03">
        <w:rPr>
          <w:rFonts w:ascii="Times New Roman" w:hAnsi="Times New Roman" w:cs="Times New Roman"/>
          <w:sz w:val="22"/>
          <w:szCs w:val="22"/>
        </w:rPr>
        <w:t>7</w:t>
      </w:r>
      <w:r>
        <w:rPr>
          <w:rFonts w:ascii="Times New Roman" w:hAnsi="Times New Roman" w:cs="Times New Roman"/>
          <w:sz w:val="22"/>
          <w:szCs w:val="22"/>
        </w:rPr>
        <w:t>-</w:t>
      </w:r>
      <w:r w:rsidRPr="00360782">
        <w:rPr>
          <w:rFonts w:ascii="Times New Roman" w:hAnsi="Times New Roman" w:cs="Times New Roman"/>
          <w:sz w:val="22"/>
          <w:szCs w:val="22"/>
        </w:rPr>
        <w:t xml:space="preserve">A:I ________ a </w:t>
      </w:r>
      <w:r>
        <w:rPr>
          <w:rFonts w:ascii="Times New Roman" w:hAnsi="Times New Roman" w:cs="Times New Roman"/>
          <w:sz w:val="22"/>
          <w:szCs w:val="22"/>
        </w:rPr>
        <w:t>One Direction fan.</w:t>
      </w:r>
    </w:p>
    <w:p w:rsidR="00197523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360782">
        <w:rPr>
          <w:rFonts w:ascii="Times New Roman" w:hAnsi="Times New Roman" w:cs="Times New Roman"/>
          <w:sz w:val="22"/>
          <w:szCs w:val="22"/>
        </w:rPr>
        <w:t xml:space="preserve">B. </w:t>
      </w:r>
      <w:r>
        <w:rPr>
          <w:rFonts w:ascii="Times New Roman" w:hAnsi="Times New Roman" w:cs="Times New Roman"/>
          <w:sz w:val="22"/>
          <w:szCs w:val="22"/>
        </w:rPr>
        <w:t xml:space="preserve">But </w:t>
      </w:r>
      <w:r w:rsidRPr="00360782">
        <w:rPr>
          <w:rFonts w:ascii="Times New Roman" w:hAnsi="Times New Roman" w:cs="Times New Roman"/>
          <w:sz w:val="22"/>
          <w:szCs w:val="22"/>
        </w:rPr>
        <w:t>I ________ .</w:t>
      </w:r>
      <w:r>
        <w:rPr>
          <w:rFonts w:ascii="Times New Roman" w:hAnsi="Times New Roman" w:cs="Times New Roman"/>
          <w:sz w:val="22"/>
          <w:szCs w:val="22"/>
        </w:rPr>
        <w:t>I’m an Oasis fan.</w:t>
      </w:r>
    </w:p>
    <w:p w:rsidR="00197523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  <w:u w:val="single"/>
        </w:rPr>
      </w:pPr>
    </w:p>
    <w:p w:rsidR="00197523" w:rsidRPr="00493831" w:rsidRDefault="00197523" w:rsidP="00493831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F-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Fill in the blanks with the correct form of the verb in the box.(1x22=22pts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.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)</w:t>
      </w:r>
    </w:p>
    <w:p w:rsidR="00197523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  <w:u w:val="single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60"/>
      </w:tblGrid>
      <w:tr w:rsidR="00197523" w:rsidRPr="001A339D">
        <w:trPr>
          <w:trHeight w:val="720"/>
        </w:trPr>
        <w:tc>
          <w:tcPr>
            <w:tcW w:w="5160" w:type="dxa"/>
          </w:tcPr>
          <w:p w:rsidR="00197523" w:rsidRPr="001A339D" w:rsidRDefault="00197523" w:rsidP="00925D4D">
            <w:pPr>
              <w:pStyle w:val="NoSpacing"/>
              <w:ind w:left="44"/>
              <w:rPr>
                <w:rFonts w:ascii="Times New Roman" w:hAnsi="Times New Roman" w:cs="Times New Roman"/>
              </w:rPr>
            </w:pPr>
            <w:r w:rsidRPr="001A339D">
              <w:rPr>
                <w:rFonts w:ascii="Times New Roman" w:hAnsi="Times New Roman" w:cs="Times New Roman"/>
                <w:sz w:val="22"/>
                <w:szCs w:val="22"/>
              </w:rPr>
              <w:t>be(x3)      live(x2)      work(x2)      not/be    not/work  read          write      stay     teach        not/drive     walk use          take           go(x2)         play        cook    not/go</w:t>
            </w:r>
          </w:p>
        </w:tc>
      </w:tr>
    </w:tbl>
    <w:p w:rsidR="00197523" w:rsidRPr="00DE401F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  <w:u w:val="single"/>
        </w:rPr>
      </w:pPr>
      <w:r w:rsidRPr="000C05B4">
        <w:rPr>
          <w:rFonts w:ascii="Times New Roman" w:hAnsi="Times New Roman" w:cs="Times New Roman"/>
          <w:sz w:val="22"/>
          <w:szCs w:val="22"/>
        </w:rPr>
        <w:t>I _______ in Japan with my husband, Paul. I_____</w:t>
      </w:r>
    </w:p>
    <w:p w:rsidR="00197523" w:rsidRPr="000C05B4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 xml:space="preserve">a teacher, but Paul _______ a teacher. He _______ </w:t>
      </w:r>
    </w:p>
    <w:p w:rsidR="00197523" w:rsidRPr="000C05B4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>a journalist. We _________ in a flat near the centre of Tokyo. It ________ very expensive. Paul _______</w:t>
      </w:r>
    </w:p>
    <w:p w:rsidR="00197523" w:rsidRPr="000C05B4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>in an office, but he _________ at home. He _____</w:t>
      </w:r>
    </w:p>
    <w:p w:rsidR="00197523" w:rsidRPr="000C05B4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>and _______ a lot. He ________ a computer. I ___</w:t>
      </w:r>
    </w:p>
    <w:p w:rsidR="00197523" w:rsidRPr="000C05B4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 xml:space="preserve">in a language school in Tokyo. I _______ English. </w:t>
      </w:r>
    </w:p>
    <w:p w:rsidR="00197523" w:rsidRPr="000C05B4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>We have got a car, but I ________ to work. I ___.</w:t>
      </w:r>
    </w:p>
    <w:p w:rsidR="00197523" w:rsidRPr="000C05B4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>I sometimes _______ a taxi. At the weekends, Paul</w:t>
      </w:r>
    </w:p>
    <w:p w:rsidR="00197523" w:rsidRPr="000C05B4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>________ swimming and I _________ basketball.</w:t>
      </w:r>
    </w:p>
    <w:p w:rsidR="00197523" w:rsidRDefault="00197523" w:rsidP="00493831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C05B4">
        <w:rPr>
          <w:rFonts w:ascii="Times New Roman" w:hAnsi="Times New Roman" w:cs="Times New Roman"/>
          <w:sz w:val="22"/>
          <w:szCs w:val="22"/>
        </w:rPr>
        <w:t xml:space="preserve">On Saturday evenings, we _________ to the cinema, or sometimes we __________ </w:t>
      </w:r>
      <w:r>
        <w:rPr>
          <w:rFonts w:ascii="Times New Roman" w:hAnsi="Times New Roman" w:cs="Times New Roman"/>
          <w:sz w:val="22"/>
          <w:szCs w:val="22"/>
        </w:rPr>
        <w:t>dinner for our friends. On Sun</w:t>
      </w:r>
      <w:r w:rsidRPr="000C05B4">
        <w:rPr>
          <w:rFonts w:ascii="Times New Roman" w:hAnsi="Times New Roman" w:cs="Times New Roman"/>
          <w:sz w:val="22"/>
          <w:szCs w:val="22"/>
        </w:rPr>
        <w:t>days, we __________ out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C05B4">
        <w:rPr>
          <w:rFonts w:ascii="Times New Roman" w:hAnsi="Times New Roman" w:cs="Times New Roman"/>
          <w:sz w:val="22"/>
          <w:szCs w:val="22"/>
        </w:rPr>
        <w:t xml:space="preserve"> but we _____at home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197523" w:rsidRPr="000C05B4" w:rsidRDefault="00197523" w:rsidP="004009FA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197523" w:rsidRPr="00493831" w:rsidRDefault="00197523" w:rsidP="004009FA">
      <w:pPr>
        <w:pStyle w:val="NoSpacing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G-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Circle the correct words.</w:t>
      </w:r>
      <w:r w:rsidRPr="00535E2E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(1x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5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=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5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pts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.</w:t>
      </w:r>
      <w:r w:rsidRPr="00493831">
        <w:rPr>
          <w:rFonts w:ascii="Times New Roman" w:hAnsi="Times New Roman" w:cs="Times New Roman"/>
          <w:b/>
          <w:bCs/>
          <w:sz w:val="22"/>
          <w:szCs w:val="22"/>
          <w:u w:val="single"/>
        </w:rPr>
        <w:t>)</w:t>
      </w:r>
    </w:p>
    <w:p w:rsidR="00197523" w:rsidRDefault="00197523" w:rsidP="004009FA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197523" w:rsidRPr="00BF3B31" w:rsidRDefault="00197523" w:rsidP="004009FA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BF3B31">
        <w:rPr>
          <w:rFonts w:ascii="Times New Roman" w:hAnsi="Times New Roman" w:cs="Times New Roman"/>
          <w:sz w:val="22"/>
          <w:szCs w:val="22"/>
        </w:rPr>
        <w:t>1-</w:t>
      </w:r>
      <w:r w:rsidRPr="003A5044">
        <w:rPr>
          <w:rFonts w:ascii="Times New Roman" w:hAnsi="Times New Roman" w:cs="Times New Roman"/>
          <w:b/>
          <w:bCs/>
          <w:sz w:val="22"/>
          <w:szCs w:val="22"/>
        </w:rPr>
        <w:t>This/These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F3B31">
        <w:rPr>
          <w:rFonts w:ascii="Times New Roman" w:hAnsi="Times New Roman" w:cs="Times New Roman"/>
          <w:sz w:val="22"/>
          <w:szCs w:val="22"/>
        </w:rPr>
        <w:t>are easy questions.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197523" w:rsidRPr="00BF3B31" w:rsidRDefault="00197523" w:rsidP="004009FA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BF3B31">
        <w:rPr>
          <w:rFonts w:ascii="Times New Roman" w:hAnsi="Times New Roman" w:cs="Times New Roman"/>
          <w:sz w:val="22"/>
          <w:szCs w:val="22"/>
        </w:rPr>
        <w:t>2-</w:t>
      </w:r>
      <w:r w:rsidRPr="003A5044">
        <w:rPr>
          <w:rFonts w:ascii="Times New Roman" w:hAnsi="Times New Roman" w:cs="Times New Roman"/>
          <w:b/>
          <w:bCs/>
          <w:sz w:val="22"/>
          <w:szCs w:val="22"/>
        </w:rPr>
        <w:t>These/This</w:t>
      </w:r>
      <w:r w:rsidRPr="00BF3B31">
        <w:rPr>
          <w:rFonts w:ascii="Times New Roman" w:hAnsi="Times New Roman" w:cs="Times New Roman"/>
          <w:sz w:val="22"/>
          <w:szCs w:val="22"/>
        </w:rPr>
        <w:t xml:space="preserve"> car is Jane’s.</w:t>
      </w:r>
    </w:p>
    <w:p w:rsidR="00197523" w:rsidRDefault="00197523" w:rsidP="004009FA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BF3B31">
        <w:rPr>
          <w:rFonts w:ascii="Times New Roman" w:hAnsi="Times New Roman" w:cs="Times New Roman"/>
          <w:sz w:val="22"/>
          <w:szCs w:val="22"/>
        </w:rPr>
        <w:t xml:space="preserve">3-A: Who are </w:t>
      </w:r>
      <w:r w:rsidRPr="009B388F">
        <w:rPr>
          <w:rFonts w:ascii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hAnsi="Times New Roman" w:cs="Times New Roman"/>
          <w:b/>
          <w:bCs/>
          <w:sz w:val="22"/>
          <w:szCs w:val="22"/>
        </w:rPr>
        <w:t>hat/ t</w:t>
      </w:r>
      <w:r w:rsidRPr="003A5044">
        <w:rPr>
          <w:rFonts w:ascii="Times New Roman" w:hAnsi="Times New Roman" w:cs="Times New Roman"/>
          <w:b/>
          <w:bCs/>
          <w:sz w:val="22"/>
          <w:szCs w:val="22"/>
        </w:rPr>
        <w:t>hose</w:t>
      </w:r>
      <w:r w:rsidRPr="00BF3B31">
        <w:rPr>
          <w:rFonts w:ascii="Times New Roman" w:hAnsi="Times New Roman" w:cs="Times New Roman"/>
          <w:sz w:val="22"/>
          <w:szCs w:val="22"/>
        </w:rPr>
        <w:t xml:space="preserve"> women over there?</w:t>
      </w:r>
      <w:r w:rsidRPr="00BF3B31">
        <w:rPr>
          <w:rFonts w:ascii="Times New Roman" w:hAnsi="Times New Roman" w:cs="Times New Roman"/>
          <w:sz w:val="22"/>
          <w:szCs w:val="22"/>
        </w:rPr>
        <w:tab/>
      </w:r>
    </w:p>
    <w:p w:rsidR="00197523" w:rsidRPr="00BF3B31" w:rsidRDefault="00197523" w:rsidP="004009FA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B:They are</w:t>
      </w:r>
      <w:r w:rsidRPr="00BF3B31">
        <w:rPr>
          <w:rFonts w:ascii="Times New Roman" w:hAnsi="Times New Roman" w:cs="Times New Roman"/>
          <w:sz w:val="22"/>
          <w:szCs w:val="22"/>
        </w:rPr>
        <w:t xml:space="preserve"> my aunts.</w:t>
      </w:r>
    </w:p>
    <w:p w:rsidR="00197523" w:rsidRDefault="00197523" w:rsidP="004009FA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BF3B31">
        <w:rPr>
          <w:rFonts w:ascii="Times New Roman" w:hAnsi="Times New Roman" w:cs="Times New Roman"/>
          <w:sz w:val="22"/>
          <w:szCs w:val="22"/>
        </w:rPr>
        <w:t xml:space="preserve">4-A: What’s </w:t>
      </w:r>
      <w:r>
        <w:rPr>
          <w:rFonts w:ascii="Times New Roman" w:hAnsi="Times New Roman" w:cs="Times New Roman"/>
          <w:b/>
          <w:bCs/>
          <w:sz w:val="22"/>
          <w:szCs w:val="22"/>
        </w:rPr>
        <w:t>t</w:t>
      </w:r>
      <w:r w:rsidRPr="003A5044">
        <w:rPr>
          <w:rFonts w:ascii="Times New Roman" w:hAnsi="Times New Roman" w:cs="Times New Roman"/>
          <w:b/>
          <w:bCs/>
          <w:sz w:val="22"/>
          <w:szCs w:val="22"/>
        </w:rPr>
        <w:t xml:space="preserve">his/ </w:t>
      </w:r>
      <w:r>
        <w:rPr>
          <w:rFonts w:ascii="Times New Roman" w:hAnsi="Times New Roman" w:cs="Times New Roman"/>
          <w:b/>
          <w:bCs/>
          <w:sz w:val="22"/>
          <w:szCs w:val="22"/>
        </w:rPr>
        <w:t>t</w:t>
      </w:r>
      <w:r w:rsidRPr="003A5044">
        <w:rPr>
          <w:rFonts w:ascii="Times New Roman" w:hAnsi="Times New Roman" w:cs="Times New Roman"/>
          <w:b/>
          <w:bCs/>
          <w:sz w:val="22"/>
          <w:szCs w:val="22"/>
        </w:rPr>
        <w:t>hese</w:t>
      </w:r>
      <w:r w:rsidRPr="00BF3B31">
        <w:rPr>
          <w:rFonts w:ascii="Times New Roman" w:hAnsi="Times New Roman" w:cs="Times New Roman"/>
          <w:sz w:val="22"/>
          <w:szCs w:val="22"/>
        </w:rPr>
        <w:t xml:space="preserve"> in English?       </w:t>
      </w:r>
      <w:r w:rsidRPr="00BF3B31">
        <w:rPr>
          <w:rFonts w:ascii="Times New Roman" w:hAnsi="Times New Roman" w:cs="Times New Roman"/>
          <w:sz w:val="22"/>
          <w:szCs w:val="22"/>
        </w:rPr>
        <w:tab/>
      </w:r>
    </w:p>
    <w:p w:rsidR="00197523" w:rsidRPr="00BF3B31" w:rsidRDefault="00197523" w:rsidP="004009FA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B: It’s </w:t>
      </w:r>
      <w:r w:rsidRPr="00BF3B31">
        <w:rPr>
          <w:rFonts w:ascii="Times New Roman" w:hAnsi="Times New Roman" w:cs="Times New Roman"/>
          <w:sz w:val="22"/>
          <w:szCs w:val="22"/>
        </w:rPr>
        <w:t>a spoon.</w:t>
      </w:r>
      <w:r w:rsidRPr="00BF3B31">
        <w:rPr>
          <w:rFonts w:ascii="Times New Roman" w:hAnsi="Times New Roman" w:cs="Times New Roman"/>
          <w:sz w:val="22"/>
          <w:szCs w:val="22"/>
        </w:rPr>
        <w:tab/>
      </w:r>
      <w:r w:rsidRPr="00BF3B31">
        <w:rPr>
          <w:rFonts w:ascii="Times New Roman" w:hAnsi="Times New Roman" w:cs="Times New Roman"/>
          <w:sz w:val="22"/>
          <w:szCs w:val="22"/>
        </w:rPr>
        <w:tab/>
      </w:r>
    </w:p>
    <w:p w:rsidR="00197523" w:rsidRDefault="00197523" w:rsidP="005172E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BF3B31">
        <w:rPr>
          <w:rFonts w:ascii="Times New Roman" w:hAnsi="Times New Roman" w:cs="Times New Roman"/>
          <w:sz w:val="22"/>
          <w:szCs w:val="22"/>
        </w:rPr>
        <w:t>5-</w:t>
      </w:r>
      <w:r w:rsidRPr="003A5044">
        <w:rPr>
          <w:rFonts w:ascii="Times New Roman" w:hAnsi="Times New Roman" w:cs="Times New Roman"/>
          <w:b/>
          <w:bCs/>
          <w:sz w:val="22"/>
          <w:szCs w:val="22"/>
        </w:rPr>
        <w:t>That/Those</w:t>
      </w:r>
      <w:r>
        <w:rPr>
          <w:rFonts w:ascii="Times New Roman" w:hAnsi="Times New Roman" w:cs="Times New Roman"/>
          <w:sz w:val="22"/>
          <w:szCs w:val="22"/>
        </w:rPr>
        <w:t xml:space="preserve"> is my new blouse.</w:t>
      </w:r>
    </w:p>
    <w:p w:rsidR="00197523" w:rsidRDefault="00197523" w:rsidP="005172E9">
      <w:pPr>
        <w:pStyle w:val="NoSpacing"/>
        <w:rPr>
          <w:rFonts w:ascii="Times New Roman" w:hAnsi="Times New Roman" w:cs="Times New Roman"/>
          <w:b/>
          <w:bCs/>
          <w:sz w:val="22"/>
          <w:szCs w:val="22"/>
        </w:rPr>
      </w:pPr>
    </w:p>
    <w:p w:rsidR="00197523" w:rsidRDefault="00197523" w:rsidP="005172E9">
      <w:pPr>
        <w:pStyle w:val="NoSpacing"/>
        <w:rPr>
          <w:rFonts w:ascii="Times New Roman" w:hAnsi="Times New Roman" w:cs="Times New Roman"/>
          <w:b/>
          <w:bCs/>
          <w:sz w:val="22"/>
          <w:szCs w:val="22"/>
        </w:rPr>
        <w:sectPr w:rsidR="00197523" w:rsidSect="006C3F87">
          <w:headerReference w:type="default" r:id="rId7"/>
          <w:type w:val="continuous"/>
          <w:pgSz w:w="11906" w:h="16838"/>
          <w:pgMar w:top="720" w:right="720" w:bottom="720" w:left="720" w:header="708" w:footer="708" w:gutter="0"/>
          <w:cols w:num="2" w:space="141"/>
          <w:docGrid w:linePitch="360"/>
        </w:sectPr>
      </w:pPr>
    </w:p>
    <w:p w:rsidR="00197523" w:rsidRPr="004242CA" w:rsidRDefault="00197523" w:rsidP="004242CA">
      <w:pPr>
        <w:pStyle w:val="NoSpacing"/>
        <w:ind w:right="57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4242C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242CA">
        <w:rPr>
          <w:rFonts w:ascii="Times New Roman" w:hAnsi="Times New Roman" w:cs="Times New Roman"/>
          <w:b/>
          <w:bCs/>
          <w:sz w:val="22"/>
          <w:szCs w:val="22"/>
          <w:u w:val="single"/>
        </w:rPr>
        <w:t>H-PRONUNCIATION</w:t>
      </w:r>
    </w:p>
    <w:p w:rsidR="00197523" w:rsidRPr="00925653" w:rsidRDefault="00197523" w:rsidP="00293423">
      <w:pPr>
        <w:pStyle w:val="NoSpacing"/>
        <w:ind w:left="510" w:right="57"/>
        <w:rPr>
          <w:rFonts w:ascii="Times New Roman" w:hAnsi="Times New Roman" w:cs="Times New Roman"/>
          <w:b/>
          <w:bCs/>
          <w:sz w:val="22"/>
          <w:szCs w:val="22"/>
        </w:rPr>
      </w:pPr>
      <w:r w:rsidRPr="00925653">
        <w:rPr>
          <w:b/>
          <w:bCs/>
        </w:rPr>
        <w:t>Match the words with the same sound.</w:t>
      </w:r>
      <w:r w:rsidRPr="00925653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(1x</w:t>
      </w:r>
      <w:r w:rsidRPr="00925653">
        <w:rPr>
          <w:b/>
          <w:bCs/>
          <w:sz w:val="22"/>
          <w:szCs w:val="22"/>
          <w:u w:val="single"/>
        </w:rPr>
        <w:t>5</w:t>
      </w:r>
      <w:r w:rsidRPr="00925653">
        <w:rPr>
          <w:rFonts w:ascii="Times New Roman" w:hAnsi="Times New Roman" w:cs="Times New Roman"/>
          <w:b/>
          <w:bCs/>
          <w:sz w:val="22"/>
          <w:szCs w:val="22"/>
          <w:u w:val="single"/>
        </w:rPr>
        <w:t>=</w:t>
      </w:r>
      <w:r w:rsidRPr="00925653">
        <w:rPr>
          <w:b/>
          <w:bCs/>
          <w:sz w:val="22"/>
          <w:szCs w:val="22"/>
          <w:u w:val="single"/>
        </w:rPr>
        <w:t>5</w:t>
      </w:r>
      <w:r w:rsidRPr="00925653">
        <w:rPr>
          <w:rFonts w:ascii="Times New Roman" w:hAnsi="Times New Roman" w:cs="Times New Roman"/>
          <w:b/>
          <w:bCs/>
          <w:sz w:val="22"/>
          <w:szCs w:val="22"/>
          <w:u w:val="single"/>
        </w:rPr>
        <w:t>pts.)</w:t>
      </w:r>
    </w:p>
    <w:tbl>
      <w:tblPr>
        <w:tblpPr w:leftFromText="141" w:rightFromText="141" w:vertAnchor="text" w:horzAnchor="page" w:tblpX="161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0"/>
      </w:tblGrid>
      <w:tr w:rsidR="00197523" w:rsidRPr="001A339D">
        <w:trPr>
          <w:trHeight w:val="360"/>
        </w:trPr>
        <w:tc>
          <w:tcPr>
            <w:tcW w:w="2830" w:type="dxa"/>
          </w:tcPr>
          <w:p w:rsidR="00197523" w:rsidRDefault="00197523" w:rsidP="00293423">
            <w:pPr>
              <w:pStyle w:val="Example"/>
              <w:ind w:left="0" w:right="57" w:firstLine="0"/>
            </w:pPr>
            <w:r>
              <w:t>this     no    day   tree    bike</w:t>
            </w:r>
          </w:p>
        </w:tc>
      </w:tr>
    </w:tbl>
    <w:p w:rsidR="00197523" w:rsidRDefault="00197523" w:rsidP="00293423">
      <w:pPr>
        <w:pStyle w:val="NoSpacing"/>
        <w:ind w:left="510" w:right="57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:rsidR="00197523" w:rsidRDefault="00197523" w:rsidP="00293423">
      <w:pPr>
        <w:pStyle w:val="NumList"/>
        <w:tabs>
          <w:tab w:val="left" w:pos="1350"/>
        </w:tabs>
        <w:ind w:left="510" w:right="57"/>
      </w:pPr>
    </w:p>
    <w:p w:rsidR="00197523" w:rsidRPr="00984B15" w:rsidRDefault="00197523" w:rsidP="00293423">
      <w:pPr>
        <w:pStyle w:val="NumList"/>
        <w:tabs>
          <w:tab w:val="left" w:pos="1350"/>
        </w:tabs>
        <w:ind w:left="510" w:right="57" w:firstLine="0"/>
      </w:pPr>
      <w:r>
        <w:t>1-</w:t>
      </w:r>
      <w:r w:rsidRPr="00984B15">
        <w:t>ph</w:t>
      </w:r>
      <w:r w:rsidRPr="00984B15">
        <w:rPr>
          <w:b/>
          <w:bCs/>
        </w:rPr>
        <w:t>o</w:t>
      </w:r>
      <w:r w:rsidRPr="00984B15">
        <w:t>ne</w:t>
      </w:r>
      <w:r w:rsidRPr="00984B15">
        <w:tab/>
        <w:t>__________</w:t>
      </w:r>
    </w:p>
    <w:p w:rsidR="00197523" w:rsidRPr="00984B15" w:rsidRDefault="00197523" w:rsidP="00293423">
      <w:pPr>
        <w:pStyle w:val="NumList"/>
        <w:tabs>
          <w:tab w:val="left" w:pos="1350"/>
        </w:tabs>
        <w:ind w:left="510" w:right="57" w:firstLine="0"/>
      </w:pPr>
      <w:r>
        <w:t>2-</w:t>
      </w:r>
      <w:r w:rsidRPr="00984B15">
        <w:t>f</w:t>
      </w:r>
      <w:r w:rsidRPr="00984B15">
        <w:rPr>
          <w:b/>
          <w:bCs/>
        </w:rPr>
        <w:t>i</w:t>
      </w:r>
      <w:r w:rsidRPr="00984B15">
        <w:t xml:space="preserve">sh  </w:t>
      </w:r>
      <w:r w:rsidRPr="00984B15">
        <w:tab/>
        <w:t>__________</w:t>
      </w:r>
    </w:p>
    <w:p w:rsidR="00197523" w:rsidRPr="00984B15" w:rsidRDefault="00197523" w:rsidP="00293423">
      <w:pPr>
        <w:pStyle w:val="NumList"/>
        <w:tabs>
          <w:tab w:val="left" w:pos="1350"/>
        </w:tabs>
        <w:ind w:left="510" w:right="57" w:firstLine="0"/>
      </w:pPr>
      <w:r w:rsidRPr="00984B15">
        <w:t>3</w:t>
      </w:r>
      <w:r>
        <w:t>-</w:t>
      </w:r>
      <w:r w:rsidRPr="00984B15">
        <w:t>tr</w:t>
      </w:r>
      <w:r w:rsidRPr="00984B15">
        <w:rPr>
          <w:b/>
          <w:bCs/>
        </w:rPr>
        <w:t>ai</w:t>
      </w:r>
      <w:r w:rsidRPr="00984B15">
        <w:t>n</w:t>
      </w:r>
      <w:r w:rsidRPr="00984B15">
        <w:tab/>
        <w:t>__________</w:t>
      </w:r>
    </w:p>
    <w:p w:rsidR="00197523" w:rsidRPr="00984B15" w:rsidRDefault="00197523" w:rsidP="00293423">
      <w:pPr>
        <w:pStyle w:val="NumList"/>
        <w:tabs>
          <w:tab w:val="left" w:pos="1350"/>
        </w:tabs>
        <w:ind w:left="510" w:right="57" w:firstLine="0"/>
      </w:pPr>
      <w:r>
        <w:t>4-</w:t>
      </w:r>
      <w:r w:rsidRPr="00984B15">
        <w:t>B</w:t>
      </w:r>
      <w:r w:rsidRPr="00984B15">
        <w:rPr>
          <w:b/>
          <w:bCs/>
        </w:rPr>
        <w:t>ye</w:t>
      </w:r>
      <w:r w:rsidRPr="00984B15">
        <w:tab/>
        <w:t>__________</w:t>
      </w:r>
    </w:p>
    <w:p w:rsidR="00197523" w:rsidRPr="00984B15" w:rsidRDefault="00197523" w:rsidP="00293423">
      <w:pPr>
        <w:pStyle w:val="NumList"/>
        <w:tabs>
          <w:tab w:val="left" w:pos="1350"/>
        </w:tabs>
        <w:ind w:left="510" w:right="57" w:firstLine="0"/>
        <w:rPr>
          <w:u w:val="single"/>
        </w:rPr>
      </w:pPr>
      <w:r>
        <w:t>5-</w:t>
      </w:r>
      <w:r w:rsidRPr="00984B15">
        <w:t>b</w:t>
      </w:r>
      <w:r w:rsidRPr="00984B15">
        <w:rPr>
          <w:b/>
          <w:bCs/>
        </w:rPr>
        <w:t>e</w:t>
      </w:r>
      <w:r w:rsidRPr="00984B15">
        <w:tab/>
        <w:t>__________</w:t>
      </w:r>
    </w:p>
    <w:p w:rsidR="00197523" w:rsidRDefault="00197523" w:rsidP="004550A3">
      <w:pPr>
        <w:pStyle w:val="NoSpacing"/>
        <w:spacing w:line="360" w:lineRule="auto"/>
        <w:rPr>
          <w:rFonts w:ascii="Times New Roman" w:hAnsi="Times New Roman" w:cs="Times New Roman"/>
          <w:sz w:val="22"/>
          <w:szCs w:val="22"/>
        </w:rPr>
        <w:sectPr w:rsidR="00197523" w:rsidSect="00790E1A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197523" w:rsidRDefault="00197523" w:rsidP="00790E1A">
      <w:pPr>
        <w:pStyle w:val="NumList"/>
        <w:tabs>
          <w:tab w:val="left" w:pos="1350"/>
        </w:tabs>
        <w:ind w:left="0" w:firstLine="0"/>
      </w:pPr>
      <w:r>
        <w:t xml:space="preserve">         </w:t>
      </w:r>
    </w:p>
    <w:p w:rsidR="00197523" w:rsidRDefault="00197523" w:rsidP="00DC7DFD">
      <w:pPr>
        <w:pStyle w:val="NumList"/>
        <w:tabs>
          <w:tab w:val="left" w:pos="1350"/>
        </w:tabs>
        <w:ind w:left="0" w:firstLine="0"/>
        <w:rPr>
          <w:b/>
          <w:bCs/>
          <w:sz w:val="24"/>
          <w:szCs w:val="24"/>
          <w:u w:val="single"/>
        </w:rPr>
      </w:pPr>
      <w:r w:rsidRPr="006832B1">
        <w:rPr>
          <w:b/>
          <w:bCs/>
          <w:sz w:val="24"/>
          <w:szCs w:val="24"/>
        </w:rPr>
        <w:t>I</w:t>
      </w:r>
      <w:r w:rsidRPr="00DC486E">
        <w:rPr>
          <w:sz w:val="24"/>
          <w:szCs w:val="24"/>
        </w:rPr>
        <w:t xml:space="preserve">- </w:t>
      </w:r>
      <w:r w:rsidRPr="00DC486E">
        <w:rPr>
          <w:b/>
          <w:bCs/>
          <w:sz w:val="24"/>
          <w:szCs w:val="24"/>
          <w:u w:val="single"/>
        </w:rPr>
        <w:t>READING</w:t>
      </w:r>
    </w:p>
    <w:p w:rsidR="00197523" w:rsidRPr="00DC7DFD" w:rsidRDefault="00197523" w:rsidP="00DC7DFD">
      <w:pPr>
        <w:pStyle w:val="NumList"/>
        <w:tabs>
          <w:tab w:val="left" w:pos="1350"/>
        </w:tabs>
        <w:ind w:left="0" w:firstLine="0"/>
        <w:rPr>
          <w:b/>
          <w:bCs/>
          <w:sz w:val="24"/>
          <w:szCs w:val="24"/>
          <w:u w:val="single"/>
        </w:rPr>
      </w:pPr>
      <w:r w:rsidRPr="00DC7DFD">
        <w:rPr>
          <w:b/>
          <w:bCs/>
        </w:rPr>
        <w:t>Read Sue’s e-mail to her new friend and tick (</w:t>
      </w:r>
      <w:r w:rsidRPr="00DC7DFD">
        <w:rPr>
          <w:b/>
          <w:bCs/>
          <w:position w:val="-3"/>
        </w:rPr>
        <w:sym w:font="Wingdings" w:char="F0FC"/>
      </w:r>
      <w:r w:rsidRPr="00DC7DFD">
        <w:rPr>
          <w:b/>
          <w:bCs/>
        </w:rPr>
        <w:t>) A, B, or C.</w:t>
      </w:r>
      <w:r w:rsidRPr="00DC7DFD">
        <w:rPr>
          <w:b/>
          <w:bCs/>
          <w:u w:val="single"/>
        </w:rPr>
        <w:t xml:space="preserve"> (1x8=8pts.)</w:t>
      </w:r>
    </w:p>
    <w:p w:rsidR="00197523" w:rsidRDefault="00197523" w:rsidP="00B95453">
      <w:pPr>
        <w:pStyle w:val="Facsimile1st"/>
      </w:pPr>
      <w:r>
        <w:t>Hi Carmen</w:t>
      </w:r>
    </w:p>
    <w:p w:rsidR="00197523" w:rsidRDefault="00197523" w:rsidP="00B95453">
      <w:pPr>
        <w:pStyle w:val="Facsimile"/>
      </w:pPr>
      <w:r>
        <w:t>I’m Sue Manners, I’m twenty-six years old, and I’m from Wales. I live in a small house in Cardiff with my best friend, Ann, and I’m a receptionist. I work in a big hotel in the centre of Cardiff</w:t>
      </w:r>
      <w:r w:rsidRPr="00284E89">
        <w:t xml:space="preserve"> </w:t>
      </w:r>
      <w:r>
        <w:t>and I wear a blue and white uniform. I have a car and I drive to the hotel every morning. I drink a lot of coffee because I work long hours, but</w:t>
      </w:r>
      <w:r w:rsidRPr="00284E89">
        <w:t xml:space="preserve"> </w:t>
      </w:r>
      <w:r>
        <w:t>I like my job because I meet people from different parts of the world.</w:t>
      </w:r>
    </w:p>
    <w:p w:rsidR="00197523" w:rsidRPr="00881D5B" w:rsidRDefault="00197523" w:rsidP="00B95453">
      <w:pPr>
        <w:pStyle w:val="Facsimile"/>
      </w:pPr>
      <w:r>
        <w:t xml:space="preserve">What else do you want to know about me? Well, my parents have a house in Bangor, on the north coast of Wales. I have two sisters – their names are Jane and Wendy. Jane is a student in London and Wendy is a chef in an Italian restaurant in </w:t>
      </w:r>
      <w:r w:rsidRPr="00881D5B">
        <w:t>Bangor. My parents are retired now.</w:t>
      </w:r>
    </w:p>
    <w:p w:rsidR="00197523" w:rsidRDefault="00197523" w:rsidP="00B95453">
      <w:pPr>
        <w:pStyle w:val="Facsimile"/>
      </w:pPr>
      <w:r w:rsidRPr="00881D5B">
        <w:t xml:space="preserve">What do I do in my free time? Well, I don’t do a lot of sport, but I sometimes play tennis with Ann. I love music </w:t>
      </w:r>
      <w:r>
        <w:t>–</w:t>
      </w:r>
      <w:r w:rsidRPr="00881D5B">
        <w:t xml:space="preserve"> my favourite kind of music is Italian opera and I listen to it in my car and on my iPod. I also play the guitar and the piano. On Thursdays I study Spanish at a language school because I want to work in Spain. At the weekend, I visit my family or I stay in Cardiff and go to</w:t>
      </w:r>
      <w:r>
        <w:t xml:space="preserve"> the cinema with my friends.</w:t>
      </w:r>
    </w:p>
    <w:p w:rsidR="00197523" w:rsidRDefault="00197523" w:rsidP="00B95453">
      <w:pPr>
        <w:pStyle w:val="Facsimile"/>
      </w:pPr>
      <w:r>
        <w:t>Write and tell me about yourself.</w:t>
      </w:r>
    </w:p>
    <w:p w:rsidR="00197523" w:rsidRDefault="00197523" w:rsidP="00B95453">
      <w:pPr>
        <w:pStyle w:val="FacsimileLast"/>
      </w:pPr>
      <w:r>
        <w:t>Sue</w:t>
      </w:r>
    </w:p>
    <w:p w:rsidR="00197523" w:rsidRDefault="00197523" w:rsidP="00B95453">
      <w:pPr>
        <w:pStyle w:val="NumList10"/>
        <w:sectPr w:rsidR="00197523" w:rsidSect="00B95453">
          <w:type w:val="continuous"/>
          <w:pgSz w:w="11906" w:h="16838"/>
          <w:pgMar w:top="720" w:right="720" w:bottom="720" w:left="720" w:header="708" w:footer="708" w:gutter="0"/>
          <w:cols w:space="141"/>
          <w:rtlGutter/>
          <w:docGrid w:linePitch="360"/>
        </w:sectPr>
      </w:pPr>
    </w:p>
    <w:p w:rsidR="00197523" w:rsidRPr="00025C57" w:rsidRDefault="00197523" w:rsidP="00B95453">
      <w:pPr>
        <w:pStyle w:val="NumList10"/>
      </w:pPr>
      <w:r w:rsidRPr="00025C57">
        <w:t>1</w:t>
      </w:r>
      <w:r w:rsidRPr="00025C57">
        <w:tab/>
        <w:t>Ann is a hotel receptionist .</w:t>
      </w:r>
    </w:p>
    <w:p w:rsidR="00197523" w:rsidRPr="003966F1" w:rsidRDefault="0019752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</w:p>
    <w:p w:rsidR="00197523" w:rsidRPr="00025C57" w:rsidRDefault="00197523" w:rsidP="00B95453">
      <w:pPr>
        <w:pStyle w:val="NumList10"/>
      </w:pPr>
      <w:r w:rsidRPr="00025C57">
        <w:t>2</w:t>
      </w:r>
      <w:r w:rsidRPr="00025C57">
        <w:tab/>
        <w:t xml:space="preserve">Sue </w:t>
      </w:r>
      <w:r>
        <w:t xml:space="preserve">walks to work. </w:t>
      </w:r>
    </w:p>
    <w:p w:rsidR="00197523" w:rsidRPr="003966F1" w:rsidRDefault="00197523" w:rsidP="00B95453">
      <w:pPr>
        <w:pStyle w:val="NumList"/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s://encrypted-tbn2.gstatic.com/images?q=tbn:ANd9GcT1l4FYIvaN1JQFYr5t2ic985PxCMH4TfNudUcwJeDhA2jZLWt_Jw" href="http://www.google.com.tr/url?sa=i&amp;rct=j&amp;q=&amp;esrc=s&amp;source=images&amp;cd=&amp;cad=rja&amp;uact=8&amp;ved=0CAcQjRw&amp;url=http://www.desicomments.com/desi/good-luck/&amp;ei=R41fVN_iMu3_sASkloGAAg&amp;bvm=bv.79189006,d.ZGU&amp;psig=AFQjCNFXSLWCYF1DU9ToDpJtlX__ypo7pg&amp;ust=14156345890170" style="position:absolute;left:0;text-align:left;margin-left:354pt;margin-top:3.1pt;width:109.5pt;height:109.5pt;z-index:251658240;visibility:visible" o:button="t">
            <v:fill o:detectmouseclick="t"/>
            <v:imagedata r:id="rId8" o:title=""/>
          </v:shape>
        </w:pict>
      </w:r>
      <w:r w:rsidRPr="003966F1">
        <w:tab/>
        <w:t>A  True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</w:p>
    <w:p w:rsidR="00197523" w:rsidRPr="00025C57" w:rsidRDefault="00197523" w:rsidP="00B95453">
      <w:pPr>
        <w:pStyle w:val="NumList10"/>
      </w:pPr>
      <w:r w:rsidRPr="00025C57">
        <w:t>3</w:t>
      </w:r>
      <w:r w:rsidRPr="00025C57">
        <w:tab/>
      </w:r>
      <w:r>
        <w:t>Jane</w:t>
      </w:r>
      <w:r w:rsidRPr="00025C57">
        <w:t xml:space="preserve"> and Wendy are Sue’s </w:t>
      </w:r>
      <w:r>
        <w:t>friends</w:t>
      </w:r>
      <w:r w:rsidRPr="00025C57">
        <w:t>.</w:t>
      </w:r>
    </w:p>
    <w:p w:rsidR="00197523" w:rsidRPr="003966F1" w:rsidRDefault="0019752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Webdings" w:hAnsi="Webdings" w:cs="Webdings"/>
          <w:sz w:val="24"/>
          <w:szCs w:val="24"/>
        </w:rPr>
        <w:t></w:t>
      </w:r>
    </w:p>
    <w:p w:rsidR="00197523" w:rsidRPr="00025C57" w:rsidRDefault="00197523" w:rsidP="00B95453">
      <w:pPr>
        <w:pStyle w:val="NumList10"/>
      </w:pPr>
      <w:r w:rsidRPr="00025C57">
        <w:t>4</w:t>
      </w:r>
      <w:r w:rsidRPr="00025C57">
        <w:tab/>
        <w:t xml:space="preserve">Sue’s parents </w:t>
      </w:r>
      <w:r>
        <w:t>live</w:t>
      </w:r>
      <w:r w:rsidRPr="00025C57">
        <w:t xml:space="preserve"> in Bangor. </w:t>
      </w:r>
      <w:r>
        <w:t xml:space="preserve">                                                </w:t>
      </w:r>
    </w:p>
    <w:p w:rsidR="00197523" w:rsidRPr="003966F1" w:rsidRDefault="0019752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</w:p>
    <w:p w:rsidR="00197523" w:rsidRPr="00025C57" w:rsidRDefault="00197523" w:rsidP="00B95453">
      <w:pPr>
        <w:pStyle w:val="NumList10"/>
      </w:pPr>
      <w:r w:rsidRPr="00025C57">
        <w:t>5</w:t>
      </w:r>
      <w:r w:rsidRPr="00025C57">
        <w:tab/>
      </w:r>
      <w:r>
        <w:t>Jane</w:t>
      </w:r>
      <w:r w:rsidRPr="00025C57">
        <w:t xml:space="preserve"> works in London.</w:t>
      </w:r>
    </w:p>
    <w:p w:rsidR="00197523" w:rsidRPr="003966F1" w:rsidRDefault="0019752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</w:p>
    <w:p w:rsidR="00197523" w:rsidRPr="00025C57" w:rsidRDefault="00197523" w:rsidP="00B95453">
      <w:pPr>
        <w:pStyle w:val="NumList10"/>
      </w:pPr>
      <w:r w:rsidRPr="00025C57">
        <w:t>6</w:t>
      </w:r>
      <w:r w:rsidRPr="00025C57">
        <w:tab/>
        <w:t>Sue is a good tennis player.</w:t>
      </w:r>
    </w:p>
    <w:p w:rsidR="00197523" w:rsidRPr="003966F1" w:rsidRDefault="0019752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</w:p>
    <w:p w:rsidR="00197523" w:rsidRPr="00025C57" w:rsidRDefault="00197523" w:rsidP="00B95453">
      <w:pPr>
        <w:pStyle w:val="NumList10"/>
      </w:pPr>
      <w:r>
        <w:t>7</w:t>
      </w:r>
      <w:r>
        <w:tab/>
        <w:t>Sue studie</w:t>
      </w:r>
      <w:r w:rsidRPr="00025C57">
        <w:t>s Spanish.</w:t>
      </w:r>
    </w:p>
    <w:p w:rsidR="00197523" w:rsidRPr="003966F1" w:rsidRDefault="00197523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</w:p>
    <w:p w:rsidR="00197523" w:rsidRPr="00025C57" w:rsidRDefault="00197523" w:rsidP="00B95453">
      <w:pPr>
        <w:pStyle w:val="NumList10"/>
      </w:pPr>
      <w:r w:rsidRPr="00025C57">
        <w:t>8</w:t>
      </w:r>
      <w:r w:rsidRPr="00025C57">
        <w:tab/>
        <w:t>Sue goes to Bangor every weekend.</w:t>
      </w:r>
    </w:p>
    <w:p w:rsidR="00197523" w:rsidRPr="008E59D4" w:rsidRDefault="00197523" w:rsidP="008E59D4">
      <w:pPr>
        <w:pStyle w:val="NumList"/>
        <w:sectPr w:rsidR="00197523" w:rsidRPr="008E59D4" w:rsidSect="00BF308C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 w:cs="Webdings"/>
          <w:sz w:val="24"/>
          <w:szCs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</w:p>
    <w:p w:rsidR="00197523" w:rsidRDefault="00197523" w:rsidP="00AA7878">
      <w:pPr>
        <w:pStyle w:val="NoSpacing"/>
        <w:rPr>
          <w:rFonts w:ascii="Times New Roman" w:hAnsi="Times New Roman" w:cs="Times New Roman"/>
          <w:b/>
          <w:bCs/>
        </w:rPr>
      </w:pPr>
    </w:p>
    <w:p w:rsidR="00197523" w:rsidRDefault="00197523" w:rsidP="003F0E1B">
      <w:pPr>
        <w:pStyle w:val="NoSpacing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Time:40 minutes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p w:rsidR="00197523" w:rsidRDefault="00197523" w:rsidP="003F0E1B">
      <w:pPr>
        <w:pStyle w:val="NoSpacing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P.S. 10 points for listening will be added later.</w:t>
      </w:r>
    </w:p>
    <w:p w:rsidR="00197523" w:rsidRDefault="00197523" w:rsidP="00AA7878">
      <w:pPr>
        <w:pStyle w:val="NoSpacing"/>
        <w:rPr>
          <w:rFonts w:ascii="Times New Roman" w:hAnsi="Times New Roman" w:cs="Times New Roman"/>
          <w:b/>
          <w:bCs/>
        </w:rPr>
      </w:pPr>
    </w:p>
    <w:p w:rsidR="00197523" w:rsidRPr="00A1158F" w:rsidRDefault="00197523" w:rsidP="00AA7878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Feride Ö.Yıldız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</w:t>
      </w:r>
    </w:p>
    <w:sectPr w:rsidR="00197523" w:rsidRPr="00A1158F" w:rsidSect="00BF308C">
      <w:type w:val="continuous"/>
      <w:pgSz w:w="11906" w:h="16838"/>
      <w:pgMar w:top="720" w:right="720" w:bottom="720" w:left="720" w:header="708" w:footer="708" w:gutter="0"/>
      <w:cols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523" w:rsidRDefault="00197523" w:rsidP="004242CA">
      <w:r>
        <w:separator/>
      </w:r>
    </w:p>
  </w:endnote>
  <w:endnote w:type="continuationSeparator" w:id="1">
    <w:p w:rsidR="00197523" w:rsidRDefault="00197523" w:rsidP="00424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523" w:rsidRDefault="00197523" w:rsidP="004242CA">
      <w:r>
        <w:separator/>
      </w:r>
    </w:p>
  </w:footnote>
  <w:footnote w:type="continuationSeparator" w:id="1">
    <w:p w:rsidR="00197523" w:rsidRDefault="00197523" w:rsidP="00424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523" w:rsidRPr="004242CA" w:rsidRDefault="00197523">
    <w:pPr>
      <w:pStyle w:val="Header"/>
      <w:rPr>
        <w:sz w:val="28"/>
        <w:szCs w:val="28"/>
        <w:lang w:val="tr-TR"/>
      </w:rPr>
    </w:pPr>
    <w:r w:rsidRPr="004242CA">
      <w:rPr>
        <w:sz w:val="28"/>
        <w:szCs w:val="28"/>
        <w:lang w:val="tr-TR"/>
      </w:rPr>
      <w:t>A</w:t>
    </w:r>
    <w:r>
      <w:rPr>
        <w:lang w:val="tr-TR"/>
      </w:rPr>
      <w:tab/>
    </w:r>
    <w:r>
      <w:rPr>
        <w:lang w:val="tr-TR"/>
      </w:rPr>
      <w:tab/>
    </w:r>
    <w:r w:rsidRPr="004242CA">
      <w:rPr>
        <w:sz w:val="28"/>
        <w:szCs w:val="28"/>
        <w:lang w:val="tr-TR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0FA0"/>
    <w:multiLevelType w:val="hybridMultilevel"/>
    <w:tmpl w:val="45E48A44"/>
    <w:lvl w:ilvl="0" w:tplc="9B2C6034">
      <w:start w:val="1"/>
      <w:numFmt w:val="decimal"/>
      <w:lvlText w:val="%1-"/>
      <w:lvlJc w:val="left"/>
      <w:pPr>
        <w:ind w:left="-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84" w:hanging="360"/>
      </w:pPr>
    </w:lvl>
    <w:lvl w:ilvl="2" w:tplc="041F001B">
      <w:start w:val="1"/>
      <w:numFmt w:val="lowerRoman"/>
      <w:lvlText w:val="%3."/>
      <w:lvlJc w:val="right"/>
      <w:pPr>
        <w:ind w:left="1404" w:hanging="180"/>
      </w:pPr>
    </w:lvl>
    <w:lvl w:ilvl="3" w:tplc="041F000F">
      <w:start w:val="1"/>
      <w:numFmt w:val="decimal"/>
      <w:lvlText w:val="%4."/>
      <w:lvlJc w:val="left"/>
      <w:pPr>
        <w:ind w:left="2124" w:hanging="360"/>
      </w:pPr>
    </w:lvl>
    <w:lvl w:ilvl="4" w:tplc="041F0019">
      <w:start w:val="1"/>
      <w:numFmt w:val="lowerLetter"/>
      <w:lvlText w:val="%5."/>
      <w:lvlJc w:val="left"/>
      <w:pPr>
        <w:ind w:left="2844" w:hanging="360"/>
      </w:pPr>
    </w:lvl>
    <w:lvl w:ilvl="5" w:tplc="041F001B">
      <w:start w:val="1"/>
      <w:numFmt w:val="lowerRoman"/>
      <w:lvlText w:val="%6."/>
      <w:lvlJc w:val="right"/>
      <w:pPr>
        <w:ind w:left="3564" w:hanging="180"/>
      </w:pPr>
    </w:lvl>
    <w:lvl w:ilvl="6" w:tplc="041F000F">
      <w:start w:val="1"/>
      <w:numFmt w:val="decimal"/>
      <w:lvlText w:val="%7."/>
      <w:lvlJc w:val="left"/>
      <w:pPr>
        <w:ind w:left="4284" w:hanging="360"/>
      </w:pPr>
    </w:lvl>
    <w:lvl w:ilvl="7" w:tplc="041F0019">
      <w:start w:val="1"/>
      <w:numFmt w:val="lowerLetter"/>
      <w:lvlText w:val="%8."/>
      <w:lvlJc w:val="left"/>
      <w:pPr>
        <w:ind w:left="5004" w:hanging="360"/>
      </w:pPr>
    </w:lvl>
    <w:lvl w:ilvl="8" w:tplc="041F001B">
      <w:start w:val="1"/>
      <w:numFmt w:val="lowerRoman"/>
      <w:lvlText w:val="%9."/>
      <w:lvlJc w:val="right"/>
      <w:pPr>
        <w:ind w:left="5724" w:hanging="180"/>
      </w:pPr>
    </w:lvl>
  </w:abstractNum>
  <w:abstractNum w:abstractNumId="1">
    <w:nsid w:val="752A131A"/>
    <w:multiLevelType w:val="hybridMultilevel"/>
    <w:tmpl w:val="B0CC03F6"/>
    <w:lvl w:ilvl="0" w:tplc="59D25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C8D"/>
    <w:rsid w:val="00021C95"/>
    <w:rsid w:val="00025C57"/>
    <w:rsid w:val="00050EBE"/>
    <w:rsid w:val="0007309C"/>
    <w:rsid w:val="00077051"/>
    <w:rsid w:val="00090751"/>
    <w:rsid w:val="00090BD9"/>
    <w:rsid w:val="000932BC"/>
    <w:rsid w:val="00096316"/>
    <w:rsid w:val="000C05B4"/>
    <w:rsid w:val="000D1A97"/>
    <w:rsid w:val="000E340F"/>
    <w:rsid w:val="001039E6"/>
    <w:rsid w:val="001074A8"/>
    <w:rsid w:val="0012779C"/>
    <w:rsid w:val="00167988"/>
    <w:rsid w:val="00181594"/>
    <w:rsid w:val="001852EE"/>
    <w:rsid w:val="00197523"/>
    <w:rsid w:val="001A339D"/>
    <w:rsid w:val="001C0A6E"/>
    <w:rsid w:val="001D3EEC"/>
    <w:rsid w:val="001F7D35"/>
    <w:rsid w:val="00222BC3"/>
    <w:rsid w:val="00227507"/>
    <w:rsid w:val="00231B9F"/>
    <w:rsid w:val="00240E0D"/>
    <w:rsid w:val="00272B45"/>
    <w:rsid w:val="00277F28"/>
    <w:rsid w:val="00281E6F"/>
    <w:rsid w:val="00284620"/>
    <w:rsid w:val="00284E89"/>
    <w:rsid w:val="00293423"/>
    <w:rsid w:val="002B3B2D"/>
    <w:rsid w:val="002E4926"/>
    <w:rsid w:val="002F1A48"/>
    <w:rsid w:val="002F1D19"/>
    <w:rsid w:val="002F1FA7"/>
    <w:rsid w:val="0030006E"/>
    <w:rsid w:val="0030457A"/>
    <w:rsid w:val="003135AB"/>
    <w:rsid w:val="003209D9"/>
    <w:rsid w:val="00320B21"/>
    <w:rsid w:val="00322E79"/>
    <w:rsid w:val="00336C03"/>
    <w:rsid w:val="00360782"/>
    <w:rsid w:val="003966F1"/>
    <w:rsid w:val="003A069D"/>
    <w:rsid w:val="003A5044"/>
    <w:rsid w:val="003C39AC"/>
    <w:rsid w:val="003E73A2"/>
    <w:rsid w:val="003F0E1B"/>
    <w:rsid w:val="003F3473"/>
    <w:rsid w:val="003F5AA2"/>
    <w:rsid w:val="004009FA"/>
    <w:rsid w:val="00400A26"/>
    <w:rsid w:val="00406340"/>
    <w:rsid w:val="0041042F"/>
    <w:rsid w:val="0041646D"/>
    <w:rsid w:val="004242CA"/>
    <w:rsid w:val="00430A47"/>
    <w:rsid w:val="00443463"/>
    <w:rsid w:val="004550A3"/>
    <w:rsid w:val="00470022"/>
    <w:rsid w:val="00493831"/>
    <w:rsid w:val="004A0E85"/>
    <w:rsid w:val="004D64E3"/>
    <w:rsid w:val="00500070"/>
    <w:rsid w:val="00505DC0"/>
    <w:rsid w:val="005172E9"/>
    <w:rsid w:val="00524887"/>
    <w:rsid w:val="00535E2E"/>
    <w:rsid w:val="005517E4"/>
    <w:rsid w:val="005712C8"/>
    <w:rsid w:val="0058340D"/>
    <w:rsid w:val="0058478E"/>
    <w:rsid w:val="005A73E4"/>
    <w:rsid w:val="005B1187"/>
    <w:rsid w:val="005D1D91"/>
    <w:rsid w:val="005D2BD9"/>
    <w:rsid w:val="005E03A8"/>
    <w:rsid w:val="005F2E28"/>
    <w:rsid w:val="006063C5"/>
    <w:rsid w:val="0063317F"/>
    <w:rsid w:val="00654F49"/>
    <w:rsid w:val="0067092D"/>
    <w:rsid w:val="00676A71"/>
    <w:rsid w:val="006832B1"/>
    <w:rsid w:val="006C3751"/>
    <w:rsid w:val="006C3F87"/>
    <w:rsid w:val="006D4067"/>
    <w:rsid w:val="006F0FEA"/>
    <w:rsid w:val="00737B06"/>
    <w:rsid w:val="00744373"/>
    <w:rsid w:val="007522DC"/>
    <w:rsid w:val="007564A1"/>
    <w:rsid w:val="00771D12"/>
    <w:rsid w:val="00782CD2"/>
    <w:rsid w:val="00790E1A"/>
    <w:rsid w:val="00792C8D"/>
    <w:rsid w:val="007B1C91"/>
    <w:rsid w:val="007B7EFA"/>
    <w:rsid w:val="00820DBF"/>
    <w:rsid w:val="00877A51"/>
    <w:rsid w:val="008815CE"/>
    <w:rsid w:val="00881D5B"/>
    <w:rsid w:val="008C46C8"/>
    <w:rsid w:val="008D79D2"/>
    <w:rsid w:val="008E342B"/>
    <w:rsid w:val="008E59D4"/>
    <w:rsid w:val="008E7F03"/>
    <w:rsid w:val="00905F29"/>
    <w:rsid w:val="00916C68"/>
    <w:rsid w:val="0092178B"/>
    <w:rsid w:val="00925653"/>
    <w:rsid w:val="00925D4D"/>
    <w:rsid w:val="00943985"/>
    <w:rsid w:val="00960FAE"/>
    <w:rsid w:val="00962B7D"/>
    <w:rsid w:val="00964297"/>
    <w:rsid w:val="00974721"/>
    <w:rsid w:val="00975D89"/>
    <w:rsid w:val="00984A66"/>
    <w:rsid w:val="00984B15"/>
    <w:rsid w:val="009A4ECC"/>
    <w:rsid w:val="009B388F"/>
    <w:rsid w:val="009E289B"/>
    <w:rsid w:val="00A1158F"/>
    <w:rsid w:val="00A1495A"/>
    <w:rsid w:val="00A44378"/>
    <w:rsid w:val="00A93151"/>
    <w:rsid w:val="00AA7878"/>
    <w:rsid w:val="00AD1A4B"/>
    <w:rsid w:val="00AD25AD"/>
    <w:rsid w:val="00AD7EEC"/>
    <w:rsid w:val="00AF6E54"/>
    <w:rsid w:val="00B52F0C"/>
    <w:rsid w:val="00B5755C"/>
    <w:rsid w:val="00B75497"/>
    <w:rsid w:val="00B851B7"/>
    <w:rsid w:val="00B867A5"/>
    <w:rsid w:val="00B95453"/>
    <w:rsid w:val="00BA7F34"/>
    <w:rsid w:val="00BF308C"/>
    <w:rsid w:val="00BF3B31"/>
    <w:rsid w:val="00C06A8D"/>
    <w:rsid w:val="00C30B4E"/>
    <w:rsid w:val="00C33C79"/>
    <w:rsid w:val="00C35357"/>
    <w:rsid w:val="00C97E88"/>
    <w:rsid w:val="00CB7128"/>
    <w:rsid w:val="00CC1D8D"/>
    <w:rsid w:val="00CF183D"/>
    <w:rsid w:val="00CF3AC5"/>
    <w:rsid w:val="00CF53E0"/>
    <w:rsid w:val="00D006FA"/>
    <w:rsid w:val="00D10C2E"/>
    <w:rsid w:val="00D21363"/>
    <w:rsid w:val="00D220B2"/>
    <w:rsid w:val="00D403B3"/>
    <w:rsid w:val="00D469CE"/>
    <w:rsid w:val="00D55379"/>
    <w:rsid w:val="00D55B78"/>
    <w:rsid w:val="00D84506"/>
    <w:rsid w:val="00DA46A4"/>
    <w:rsid w:val="00DA7034"/>
    <w:rsid w:val="00DC486E"/>
    <w:rsid w:val="00DC7DFD"/>
    <w:rsid w:val="00DD69DE"/>
    <w:rsid w:val="00DE314E"/>
    <w:rsid w:val="00DE401F"/>
    <w:rsid w:val="00DE5FE7"/>
    <w:rsid w:val="00DF5E91"/>
    <w:rsid w:val="00E27652"/>
    <w:rsid w:val="00E42FF8"/>
    <w:rsid w:val="00E559BC"/>
    <w:rsid w:val="00E56A0F"/>
    <w:rsid w:val="00E71E22"/>
    <w:rsid w:val="00E8321F"/>
    <w:rsid w:val="00EB32E5"/>
    <w:rsid w:val="00EC6733"/>
    <w:rsid w:val="00ED2836"/>
    <w:rsid w:val="00EE02B0"/>
    <w:rsid w:val="00EF0573"/>
    <w:rsid w:val="00F12DAE"/>
    <w:rsid w:val="00F25B1E"/>
    <w:rsid w:val="00F26ECB"/>
    <w:rsid w:val="00F37745"/>
    <w:rsid w:val="00FA67CB"/>
    <w:rsid w:val="00FC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92C8D"/>
    <w:rPr>
      <w:rFonts w:cs="Calibri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0751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0751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90751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07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07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075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075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9075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0751"/>
    <w:pPr>
      <w:spacing w:before="240" w:after="60"/>
      <w:outlineLvl w:val="8"/>
    </w:pPr>
    <w:rPr>
      <w:rFonts w:ascii="Cambria" w:eastAsia="Times New Roman" w:hAnsi="Cambria" w:cs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0751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907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90751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90751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90751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90751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9075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9075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90751"/>
    <w:rPr>
      <w:rFonts w:ascii="Cambria" w:hAnsi="Cambria" w:cs="Cambria"/>
    </w:rPr>
  </w:style>
  <w:style w:type="paragraph" w:styleId="Title">
    <w:name w:val="Title"/>
    <w:basedOn w:val="Normal"/>
    <w:next w:val="Normal"/>
    <w:link w:val="TitleChar"/>
    <w:uiPriority w:val="99"/>
    <w:qFormat/>
    <w:rsid w:val="00090751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90751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90751"/>
    <w:pPr>
      <w:spacing w:after="60"/>
      <w:jc w:val="center"/>
      <w:outlineLvl w:val="1"/>
    </w:pPr>
    <w:rPr>
      <w:rFonts w:ascii="Cambria" w:eastAsia="Times New Roman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90751"/>
    <w:rPr>
      <w:rFonts w:ascii="Cambria" w:hAnsi="Cambria" w:cs="Cambria"/>
      <w:sz w:val="24"/>
      <w:szCs w:val="24"/>
    </w:rPr>
  </w:style>
  <w:style w:type="character" w:styleId="Strong">
    <w:name w:val="Strong"/>
    <w:basedOn w:val="DefaultParagraphFont"/>
    <w:uiPriority w:val="99"/>
    <w:qFormat/>
    <w:rsid w:val="00090751"/>
    <w:rPr>
      <w:b/>
      <w:bCs/>
    </w:rPr>
  </w:style>
  <w:style w:type="character" w:styleId="Emphasis">
    <w:name w:val="Emphasis"/>
    <w:basedOn w:val="DefaultParagraphFont"/>
    <w:uiPriority w:val="99"/>
    <w:qFormat/>
    <w:rsid w:val="00090751"/>
    <w:rPr>
      <w:rFonts w:ascii="Calibri" w:hAnsi="Calibri" w:cs="Calibri"/>
      <w:b/>
      <w:bCs/>
      <w:i/>
      <w:iCs/>
    </w:rPr>
  </w:style>
  <w:style w:type="paragraph" w:styleId="NoSpacing">
    <w:name w:val="No Spacing"/>
    <w:basedOn w:val="Normal"/>
    <w:uiPriority w:val="99"/>
    <w:qFormat/>
    <w:rsid w:val="00090751"/>
  </w:style>
  <w:style w:type="paragraph" w:styleId="ListParagraph">
    <w:name w:val="List Paragraph"/>
    <w:basedOn w:val="Normal"/>
    <w:uiPriority w:val="99"/>
    <w:qFormat/>
    <w:rsid w:val="00090751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090751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090751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90751"/>
    <w:pPr>
      <w:ind w:left="720" w:right="72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90751"/>
    <w:rPr>
      <w:b/>
      <w:bCs/>
      <w:i/>
      <w:iCs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090751"/>
    <w:rPr>
      <w:i/>
      <w:iCs/>
      <w:color w:val="auto"/>
    </w:rPr>
  </w:style>
  <w:style w:type="character" w:styleId="IntenseEmphasis">
    <w:name w:val="Intense Emphasis"/>
    <w:basedOn w:val="DefaultParagraphFont"/>
    <w:uiPriority w:val="99"/>
    <w:qFormat/>
    <w:rsid w:val="00090751"/>
    <w:rPr>
      <w:b/>
      <w:bCs/>
      <w:i/>
      <w:iCs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09075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090751"/>
    <w:rPr>
      <w:b/>
      <w:bCs/>
      <w:sz w:val="24"/>
      <w:szCs w:val="24"/>
      <w:u w:val="single"/>
    </w:rPr>
  </w:style>
  <w:style w:type="character" w:styleId="BookTitle">
    <w:name w:val="Book Title"/>
    <w:basedOn w:val="DefaultParagraphFont"/>
    <w:uiPriority w:val="99"/>
    <w:qFormat/>
    <w:rsid w:val="00090751"/>
    <w:rPr>
      <w:rFonts w:ascii="Cambria" w:hAnsi="Cambria" w:cs="Cambria"/>
      <w:b/>
      <w:bCs/>
      <w:i/>
      <w:iCs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090751"/>
    <w:pPr>
      <w:outlineLvl w:val="9"/>
    </w:pPr>
  </w:style>
  <w:style w:type="paragraph" w:styleId="BodyText">
    <w:name w:val="Body Text"/>
    <w:basedOn w:val="Normal"/>
    <w:link w:val="BodyTextChar"/>
    <w:uiPriority w:val="99"/>
    <w:semiHidden/>
    <w:rsid w:val="008C46C8"/>
    <w:rPr>
      <w:rFonts w:ascii="Times New Roman" w:eastAsia="Times New Roman" w:hAnsi="Times New Roman" w:cs="Times New Roman"/>
      <w:b/>
      <w:bCs/>
      <w:lang w:val="tr-TR"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C46C8"/>
    <w:rPr>
      <w:rFonts w:ascii="Times New Roman" w:hAnsi="Times New Roman" w:cs="Times New Roman"/>
      <w:b/>
      <w:bCs/>
      <w:sz w:val="20"/>
      <w:szCs w:val="20"/>
      <w:lang w:val="tr-TR" w:eastAsia="tr-TR"/>
    </w:rPr>
  </w:style>
  <w:style w:type="paragraph" w:customStyle="1" w:styleId="NumList">
    <w:name w:val="Num List"/>
    <w:basedOn w:val="Normal"/>
    <w:uiPriority w:val="99"/>
    <w:rsid w:val="00CF53E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2"/>
      <w:lang w:eastAsia="en-GB"/>
    </w:rPr>
  </w:style>
  <w:style w:type="paragraph" w:customStyle="1" w:styleId="Exrubric">
    <w:name w:val="Ex rubric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bCs/>
      <w:lang w:eastAsia="en-GB"/>
    </w:rPr>
  </w:style>
  <w:style w:type="paragraph" w:customStyle="1" w:styleId="HeadingA">
    <w:name w:val="Heading A"/>
    <w:basedOn w:val="Normal"/>
    <w:next w:val="Exrubric"/>
    <w:uiPriority w:val="99"/>
    <w:rsid w:val="007B1C91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Arial"/>
      <w:b/>
      <w:bCs/>
      <w:caps/>
      <w:lang w:eastAsia="en-GB"/>
    </w:rPr>
  </w:style>
  <w:style w:type="paragraph" w:customStyle="1" w:styleId="SmallSpace">
    <w:name w:val="Small Space"/>
    <w:basedOn w:val="Normal"/>
    <w:uiPriority w:val="99"/>
    <w:rsid w:val="007B1C91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Example1st">
    <w:name w:val="Example 1st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line="280" w:lineRule="exact"/>
      <w:ind w:left="1195" w:hanging="907"/>
      <w:textAlignment w:val="baseline"/>
    </w:pPr>
    <w:rPr>
      <w:rFonts w:ascii="Times New Roman" w:eastAsia="Times New Roman" w:hAnsi="Times New Roman" w:cs="Times New Roman"/>
      <w:sz w:val="22"/>
      <w:szCs w:val="22"/>
      <w:lang w:eastAsia="en-GB"/>
    </w:rPr>
  </w:style>
  <w:style w:type="paragraph" w:customStyle="1" w:styleId="Example2nd">
    <w:name w:val="Example 2nd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eastAsia="Times New Roman" w:hAnsi="Times New Roman" w:cs="Times New Roman"/>
      <w:sz w:val="22"/>
      <w:szCs w:val="22"/>
      <w:lang w:eastAsia="en-GB"/>
    </w:rPr>
  </w:style>
  <w:style w:type="paragraph" w:customStyle="1" w:styleId="Example">
    <w:name w:val="Example"/>
    <w:basedOn w:val="Normal"/>
    <w:uiPriority w:val="99"/>
    <w:rsid w:val="00096316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 w:cs="Times New Roman"/>
      <w:sz w:val="22"/>
      <w:szCs w:val="22"/>
      <w:lang w:eastAsia="en-GB"/>
    </w:rPr>
  </w:style>
  <w:style w:type="paragraph" w:customStyle="1" w:styleId="BoxedText">
    <w:name w:val="Boxed Text"/>
    <w:basedOn w:val="NumList"/>
    <w:uiPriority w:val="99"/>
    <w:rsid w:val="00096316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customStyle="1" w:styleId="Facsimile">
    <w:name w:val="Facsimile"/>
    <w:basedOn w:val="Normal"/>
    <w:uiPriority w:val="99"/>
    <w:rsid w:val="00B95453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 w:cs="Arial"/>
      <w:sz w:val="20"/>
      <w:szCs w:val="20"/>
      <w:lang w:eastAsia="en-GB"/>
    </w:rPr>
  </w:style>
  <w:style w:type="paragraph" w:customStyle="1" w:styleId="Facsimile1st">
    <w:name w:val="Facsimile 1st"/>
    <w:basedOn w:val="Facsimile"/>
    <w:uiPriority w:val="99"/>
    <w:rsid w:val="00B95453"/>
    <w:pPr>
      <w:pBdr>
        <w:top w:val="single" w:sz="12" w:space="6" w:color="auto"/>
      </w:pBdr>
      <w:spacing w:before="200"/>
    </w:pPr>
  </w:style>
  <w:style w:type="paragraph" w:customStyle="1" w:styleId="FacsimileLast">
    <w:name w:val="Facsimile Last"/>
    <w:basedOn w:val="Facsimile"/>
    <w:uiPriority w:val="99"/>
    <w:rsid w:val="00B95453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uiPriority w:val="99"/>
    <w:rsid w:val="00B95453"/>
    <w:pPr>
      <w:ind w:left="567" w:hanging="397"/>
    </w:pPr>
  </w:style>
  <w:style w:type="paragraph" w:customStyle="1" w:styleId="HeadingAnospace">
    <w:name w:val="Heading A (no space)"/>
    <w:basedOn w:val="HeadingA"/>
    <w:uiPriority w:val="99"/>
    <w:rsid w:val="00B95453"/>
    <w:pPr>
      <w:spacing w:before="0"/>
    </w:pPr>
  </w:style>
  <w:style w:type="paragraph" w:styleId="Header">
    <w:name w:val="header"/>
    <w:basedOn w:val="Normal"/>
    <w:link w:val="HeaderChar"/>
    <w:uiPriority w:val="99"/>
    <w:semiHidden/>
    <w:rsid w:val="004242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42CA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242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42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244</TotalTime>
  <Pages>2</Pages>
  <Words>870</Words>
  <Characters>4962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user</dc:creator>
  <cp:keywords>sorubak.com</cp:keywords>
  <dc:description/>
  <cp:lastModifiedBy>edanur</cp:lastModifiedBy>
  <cp:revision>126</cp:revision>
  <dcterms:created xsi:type="dcterms:W3CDTF">2014-11-14T18:32:00Z</dcterms:created>
  <dcterms:modified xsi:type="dcterms:W3CDTF">2016-11-06T14:33:00Z</dcterms:modified>
  <cp:category>sorubak.com</cp:category>
</cp:coreProperties>
</file>