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A6" w:rsidRDefault="00B052A6" w:rsidP="00816E40">
      <w:pPr>
        <w:jc w:val="center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 xml:space="preserve">2016-2017 </w:t>
      </w:r>
      <w:r w:rsidRPr="000348E6">
        <w:rPr>
          <w:b/>
          <w:bCs/>
          <w:sz w:val="20"/>
          <w:szCs w:val="20"/>
          <w:u w:val="single"/>
        </w:rPr>
        <w:t xml:space="preserve"> EĞİTİM VE ÖĞRETİM YILI ÇORUM </w:t>
      </w:r>
      <w:r>
        <w:rPr>
          <w:b/>
          <w:bCs/>
          <w:sz w:val="20"/>
          <w:szCs w:val="20"/>
          <w:u w:val="single"/>
        </w:rPr>
        <w:t xml:space="preserve">MESLEKİ VE </w:t>
      </w:r>
      <w:r w:rsidRPr="000348E6">
        <w:rPr>
          <w:b/>
          <w:bCs/>
          <w:sz w:val="20"/>
          <w:szCs w:val="20"/>
          <w:u w:val="single"/>
        </w:rPr>
        <w:t xml:space="preserve">TEKNİK </w:t>
      </w:r>
      <w:r>
        <w:rPr>
          <w:b/>
          <w:bCs/>
          <w:sz w:val="20"/>
          <w:szCs w:val="20"/>
          <w:u w:val="single"/>
        </w:rPr>
        <w:t xml:space="preserve">ANADOLU </w:t>
      </w:r>
      <w:r w:rsidRPr="000348E6">
        <w:rPr>
          <w:b/>
          <w:bCs/>
          <w:sz w:val="20"/>
          <w:szCs w:val="20"/>
          <w:u w:val="single"/>
        </w:rPr>
        <w:t xml:space="preserve"> LİSESİ 9.SINIFLAR</w:t>
      </w:r>
      <w:r>
        <w:rPr>
          <w:b/>
          <w:bCs/>
          <w:sz w:val="20"/>
          <w:szCs w:val="20"/>
          <w:u w:val="single"/>
        </w:rPr>
        <w:t xml:space="preserve">1.DÖNEM                                                                               </w:t>
      </w:r>
      <w:r w:rsidRPr="000348E6">
        <w:rPr>
          <w:b/>
          <w:bCs/>
          <w:sz w:val="20"/>
          <w:szCs w:val="20"/>
          <w:u w:val="single"/>
        </w:rPr>
        <w:t xml:space="preserve"> FİZİK DERSİ</w:t>
      </w:r>
      <w:r>
        <w:rPr>
          <w:b/>
          <w:bCs/>
          <w:sz w:val="20"/>
          <w:szCs w:val="20"/>
          <w:u w:val="single"/>
        </w:rPr>
        <w:t xml:space="preserve"> 1.</w:t>
      </w:r>
      <w:r w:rsidRPr="000348E6">
        <w:rPr>
          <w:b/>
          <w:bCs/>
          <w:sz w:val="20"/>
          <w:szCs w:val="20"/>
          <w:u w:val="single"/>
        </w:rPr>
        <w:t xml:space="preserve"> ORTAK YAZILI SORULARIDIR</w:t>
      </w:r>
      <w:r>
        <w:rPr>
          <w:b/>
          <w:bCs/>
          <w:sz w:val="20"/>
          <w:szCs w:val="20"/>
          <w:u w:val="single"/>
        </w:rPr>
        <w:t xml:space="preserve">     AAAAAA</w:t>
      </w:r>
    </w:p>
    <w:p w:rsidR="00B052A6" w:rsidRDefault="00B052A6">
      <w:pPr>
        <w:rPr>
          <w:sz w:val="20"/>
          <w:szCs w:val="20"/>
        </w:rPr>
      </w:pPr>
      <w:r w:rsidRPr="000348E6">
        <w:rPr>
          <w:sz w:val="20"/>
          <w:szCs w:val="20"/>
        </w:rPr>
        <w:t>ADI VE SOYADI:</w:t>
      </w:r>
      <w:r w:rsidRPr="000348E6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SINIFI:</w:t>
      </w:r>
    </w:p>
    <w:p w:rsidR="00B052A6" w:rsidRDefault="00B052A6" w:rsidP="000348E6">
      <w:pPr>
        <w:pStyle w:val="NoSpacing"/>
        <w:rPr>
          <w:b/>
          <w:bCs/>
          <w:i/>
          <w:iCs/>
          <w:u w:val="single"/>
        </w:rPr>
      </w:pPr>
      <w:r w:rsidRPr="00D159C3">
        <w:rPr>
          <w:b/>
          <w:bCs/>
          <w:i/>
          <w:iCs/>
          <w:u w:val="single"/>
        </w:rPr>
        <w:t>A)</w:t>
      </w:r>
      <w:r>
        <w:rPr>
          <w:b/>
          <w:bCs/>
          <w:i/>
          <w:iCs/>
          <w:u w:val="single"/>
        </w:rPr>
        <w:t>Aşağıda verilen ifadelerin doğru olanlarına “D” harfi,yanlış olanlara ise “Y” harfi yazınız.(10*3 puan)</w:t>
      </w:r>
    </w:p>
    <w:p w:rsidR="00B052A6" w:rsidRDefault="00B052A6" w:rsidP="000348E6">
      <w:pPr>
        <w:pStyle w:val="NoSpacing"/>
        <w:rPr>
          <w:b/>
          <w:bCs/>
          <w:i/>
          <w:iCs/>
          <w:u w:val="single"/>
        </w:rPr>
      </w:pPr>
    </w:p>
    <w:p w:rsidR="00B052A6" w:rsidRDefault="00B052A6" w:rsidP="000348E6">
      <w:pPr>
        <w:pStyle w:val="NoSpacing"/>
      </w:pPr>
      <w:r>
        <w:t>1-(…….)Aynı hacimdeki bütün sıvıların kütleleri eşittir.</w:t>
      </w:r>
    </w:p>
    <w:p w:rsidR="00B052A6" w:rsidRDefault="00B052A6" w:rsidP="000348E6">
      <w:pPr>
        <w:pStyle w:val="NoSpacing"/>
      </w:pPr>
      <w:r>
        <w:t>2-(…….)Fizik,doğa olaylarını akılcı yolla açıklamaya çalışır.</w:t>
      </w:r>
    </w:p>
    <w:p w:rsidR="00B052A6" w:rsidRDefault="00B052A6" w:rsidP="000348E6">
      <w:pPr>
        <w:pStyle w:val="NoSpacing"/>
      </w:pPr>
      <w:r>
        <w:t>3-(…….)Gazlar sıkıştırılamazlar.</w:t>
      </w:r>
    </w:p>
    <w:p w:rsidR="00B052A6" w:rsidRDefault="00B052A6" w:rsidP="000348E6">
      <w:pPr>
        <w:pStyle w:val="NoSpacing"/>
      </w:pPr>
      <w:r>
        <w:t>4-(…….)Birim herkesin keyfi olarak seçtiği bir büyüklüktür.</w:t>
      </w:r>
    </w:p>
    <w:p w:rsidR="00B052A6" w:rsidRDefault="00B052A6" w:rsidP="000348E6">
      <w:pPr>
        <w:pStyle w:val="NoSpacing"/>
      </w:pPr>
      <w:r>
        <w:t>5-(…….)Bilimsel yöntem fizik araştırmalarının temel özelliğidir.</w:t>
      </w:r>
    </w:p>
    <w:p w:rsidR="00B052A6" w:rsidRDefault="00B052A6" w:rsidP="000348E6">
      <w:pPr>
        <w:pStyle w:val="NoSpacing"/>
      </w:pPr>
      <w:r>
        <w:t>6-(…….)Termodinamik,optik ve elektrik fiziğin alt alanlarındandır.</w:t>
      </w:r>
    </w:p>
    <w:p w:rsidR="00B052A6" w:rsidRDefault="00B052A6" w:rsidP="000348E6">
      <w:pPr>
        <w:pStyle w:val="NoSpacing"/>
      </w:pPr>
      <w:r>
        <w:t>7-(…….)Aynı cins atomlardan oluşan maddelere element denir</w:t>
      </w:r>
    </w:p>
    <w:p w:rsidR="00B052A6" w:rsidRDefault="00B052A6" w:rsidP="000348E6">
      <w:pPr>
        <w:pStyle w:val="NoSpacing"/>
      </w:pPr>
      <w:r>
        <w:t>8-(…….)Plazmalar manyetik alandan etkilenir.</w:t>
      </w:r>
    </w:p>
    <w:p w:rsidR="00B052A6" w:rsidRDefault="00B052A6" w:rsidP="000348E6">
      <w:pPr>
        <w:pStyle w:val="NoSpacing"/>
      </w:pPr>
      <w:r>
        <w:t>9-(…….)Özkütle saf maddeler için ayırt edici özelliktir.</w:t>
      </w:r>
    </w:p>
    <w:p w:rsidR="00B052A6" w:rsidRPr="000348E6" w:rsidRDefault="00B052A6" w:rsidP="000348E6">
      <w:pPr>
        <w:pStyle w:val="NoSpacing"/>
      </w:pPr>
      <w:r>
        <w:t>10-(…….)Bir silindirin çapı 2 katına çıkarılırsa hacmi 4 katına  çıkar.</w:t>
      </w:r>
    </w:p>
    <w:p w:rsidR="00B052A6" w:rsidRDefault="00B052A6">
      <w:pPr>
        <w:rPr>
          <w:sz w:val="20"/>
          <w:szCs w:val="20"/>
        </w:rPr>
      </w:pPr>
    </w:p>
    <w:p w:rsidR="00B052A6" w:rsidRDefault="00B052A6" w:rsidP="00096F6E">
      <w:pPr>
        <w:rPr>
          <w:sz w:val="24"/>
          <w:szCs w:val="24"/>
        </w:rPr>
      </w:pPr>
      <w:r>
        <w:rPr>
          <w:b/>
          <w:bCs/>
          <w:i/>
          <w:iCs/>
          <w:u w:val="single"/>
        </w:rPr>
        <w:t>B</w:t>
      </w:r>
      <w:r w:rsidRPr="00D159C3">
        <w:rPr>
          <w:b/>
          <w:bCs/>
          <w:i/>
          <w:iCs/>
          <w:u w:val="single"/>
        </w:rPr>
        <w:t xml:space="preserve">)Aşağıda verilen sorularda bırakılan boşluklara doğru </w:t>
      </w:r>
      <w:r>
        <w:rPr>
          <w:b/>
          <w:bCs/>
          <w:i/>
          <w:iCs/>
          <w:u w:val="single"/>
        </w:rPr>
        <w:t xml:space="preserve">kelimeleri </w:t>
      </w:r>
      <w:r w:rsidRPr="00D159C3">
        <w:rPr>
          <w:b/>
          <w:bCs/>
          <w:i/>
          <w:iCs/>
          <w:u w:val="single"/>
        </w:rPr>
        <w:t>yazınız.</w:t>
      </w:r>
      <w:r>
        <w:rPr>
          <w:b/>
          <w:bCs/>
          <w:i/>
          <w:iCs/>
          <w:u w:val="single"/>
        </w:rPr>
        <w:t>(10*3 puan)</w:t>
      </w:r>
      <w:r w:rsidRPr="000348E6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b/>
          <w:bCs/>
          <w:sz w:val="24"/>
          <w:szCs w:val="24"/>
        </w:rPr>
        <w:t>Fizik,Atom,Hacim,Bilimsel,Nitel,Nicel,Modelleme,Vektörel,Ölçme,Gaz,Dayanıklılık</w:t>
      </w:r>
    </w:p>
    <w:p w:rsidR="00B052A6" w:rsidRDefault="00B052A6" w:rsidP="00096F6E">
      <w:r>
        <w:t>11-………………….evrendeki olayları deney ve gözleme dayalı akıl yürütme yoluyla açıklama çabasıdır.</w:t>
      </w:r>
    </w:p>
    <w:p w:rsidR="00B052A6" w:rsidRDefault="00B052A6" w:rsidP="00FB1A70">
      <w:pPr>
        <w:pStyle w:val="NoSpacing"/>
      </w:pPr>
      <w:r>
        <w:t>12-Maddenin atom ve molekül yapısını fiziğin alt dallarından …………fiziği inceler.</w:t>
      </w:r>
    </w:p>
    <w:p w:rsidR="00B052A6" w:rsidRDefault="00B052A6" w:rsidP="00FB1A70">
      <w:pPr>
        <w:pStyle w:val="NoSpacing"/>
      </w:pPr>
      <w:r>
        <w:t>13-Bir maddenin kütlesi arttıkça ………………sı da aynı oranda artar.</w:t>
      </w:r>
    </w:p>
    <w:p w:rsidR="00B052A6" w:rsidRDefault="00B052A6" w:rsidP="00FB1A70">
      <w:pPr>
        <w:pStyle w:val="NoSpacing"/>
      </w:pPr>
      <w:r>
        <w:t>14-Bilimsel araştırmalarda ………………yöntem  kullanılır.</w:t>
      </w:r>
    </w:p>
    <w:p w:rsidR="00B052A6" w:rsidRDefault="00B052A6" w:rsidP="00FB1A70">
      <w:pPr>
        <w:pStyle w:val="NoSpacing"/>
      </w:pPr>
      <w:r>
        <w:t>15-Gözlem ………………. ve …………………..olmak üzere iki çeşittir.</w:t>
      </w:r>
    </w:p>
    <w:p w:rsidR="00B052A6" w:rsidRDefault="00B052A6" w:rsidP="00FB1A70">
      <w:pPr>
        <w:pStyle w:val="NoSpacing"/>
      </w:pPr>
      <w:r>
        <w:t>16-Hedefin açıklanmasını ve anlatılmasını kolaylaştırmak için model kullanmaya …………………………..denir.</w:t>
      </w:r>
    </w:p>
    <w:p w:rsidR="00B052A6" w:rsidRDefault="00B052A6" w:rsidP="00FB1A70">
      <w:pPr>
        <w:pStyle w:val="NoSpacing"/>
      </w:pPr>
      <w:r>
        <w:t>17-Sayı ve birimin yanında yönünde belirtilmesi gereken büyüklüklere ………………………büyüklük denir.</w:t>
      </w:r>
    </w:p>
    <w:p w:rsidR="00B052A6" w:rsidRDefault="00B052A6" w:rsidP="00FB1A70">
      <w:pPr>
        <w:pStyle w:val="NoSpacing"/>
      </w:pPr>
      <w:r>
        <w:t>18-Bir deneydeki ……………………..sayısı arttıkça sonuç doğruya daha çok yaklaşır.</w:t>
      </w:r>
    </w:p>
    <w:p w:rsidR="00B052A6" w:rsidRDefault="00B052A6" w:rsidP="00FB1A70">
      <w:pPr>
        <w:pStyle w:val="NoSpacing"/>
      </w:pPr>
      <w:r>
        <w:t>19-Özkütle………………………….madde hali için ayırt edici bir özellik değildir.</w:t>
      </w:r>
    </w:p>
    <w:p w:rsidR="00B052A6" w:rsidRDefault="00B052A6" w:rsidP="00FB1A70">
      <w:pPr>
        <w:pStyle w:val="NoSpacing"/>
      </w:pPr>
      <w:r>
        <w:t>20-…………………bir yapının kendisine dışardan etkiyen bir takım kuvvetler karşısında  şeklini koruyabilmesidir.</w:t>
      </w:r>
    </w:p>
    <w:p w:rsidR="00B052A6" w:rsidRDefault="00B052A6" w:rsidP="00FB1A70">
      <w:pPr>
        <w:pStyle w:val="NoSpacing"/>
      </w:pPr>
    </w:p>
    <w:p w:rsidR="00B052A6" w:rsidRPr="00A80C6C" w:rsidRDefault="00B052A6" w:rsidP="0027218A">
      <w:pPr>
        <w:pStyle w:val="NoSpacing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C)Aşağıda verilen klasik soruları yan taraflarındaki boşluklara doğru olarak çözünüz.(4*10 puan)</w:t>
      </w:r>
    </w:p>
    <w:p w:rsidR="00B052A6" w:rsidRDefault="00B052A6" w:rsidP="00FB1A70">
      <w:pPr>
        <w:pStyle w:val="NoSpacing"/>
      </w:pPr>
    </w:p>
    <w:p w:rsidR="00B052A6" w:rsidRDefault="00B052A6" w:rsidP="00FB1A70">
      <w:pPr>
        <w:pStyle w:val="NoSpacing"/>
      </w:pPr>
      <w:r>
        <w:t>21-Temel büyüklüğe 4 tane örnek yazınız.</w:t>
      </w:r>
      <w:bookmarkStart w:id="0" w:name="_GoBack"/>
      <w:bookmarkEnd w:id="0"/>
    </w:p>
    <w:p w:rsidR="00B052A6" w:rsidRDefault="00B052A6" w:rsidP="00FB1A70">
      <w:pPr>
        <w:pStyle w:val="NoSpacing"/>
      </w:pPr>
      <w:r>
        <w:t>22-Kütlesi 200g olan bir sıvının 50 cm</w:t>
      </w:r>
      <w:r>
        <w:rPr>
          <w:vertAlign w:val="superscript"/>
        </w:rPr>
        <w:t>3</w:t>
      </w:r>
      <w:r>
        <w:t xml:space="preserve"> ‘nün özkütlesi kaç gram gelir?</w:t>
      </w:r>
    </w:p>
    <w:p w:rsidR="00B052A6" w:rsidRDefault="00B052A6" w:rsidP="00FB1A70">
      <w:pPr>
        <w:pStyle w:val="NoSpacing"/>
      </w:pPr>
      <w:r>
        <w:t>23-Kütle ve zamanın birimlerini ve bu birimlerin simgelerini yazınız.</w:t>
      </w:r>
    </w:p>
    <w:p w:rsidR="00B052A6" w:rsidRDefault="00B052A6" w:rsidP="00B01DD9">
      <w:pPr>
        <w:pStyle w:val="NoSpacing"/>
      </w:pPr>
      <w:r>
        <w:t>24-Matematiğin fiziğe sağladığı yararlar nelerdir?Yazınız.</w:t>
      </w: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B01DD9">
      <w:pPr>
        <w:pStyle w:val="NoSpacing"/>
      </w:pPr>
    </w:p>
    <w:p w:rsidR="00B052A6" w:rsidRDefault="00B052A6" w:rsidP="00A37CCF">
      <w:pPr>
        <w:pStyle w:val="NoSpacing"/>
      </w:pPr>
      <w:r>
        <w:t xml:space="preserve">        O.Uğur Memik                         Erdinç Altun</w:t>
      </w:r>
      <w:r>
        <w:tab/>
        <w:t xml:space="preserve">                  İlyas GÜL</w:t>
      </w:r>
      <w:r>
        <w:tab/>
        <w:t xml:space="preserve">              Serap Gül</w:t>
      </w:r>
      <w:r>
        <w:tab/>
        <w:t xml:space="preserve">            Y.Ahmet Gürbüz</w:t>
      </w:r>
      <w:r>
        <w:tab/>
      </w:r>
    </w:p>
    <w:p w:rsidR="00B052A6" w:rsidRDefault="00B052A6" w:rsidP="00A37CCF">
      <w:pPr>
        <w:pStyle w:val="NoSpacing"/>
      </w:pPr>
      <w:r>
        <w:t xml:space="preserve">       Zümre Başkanı                        Fizik Öğretmeni</w:t>
      </w:r>
      <w:r>
        <w:tab/>
        <w:t>Fizik Öğretmeni              Fizik Öğretmeni               Fizik Öğretmeni</w:t>
      </w:r>
    </w:p>
    <w:p w:rsidR="00B052A6" w:rsidRDefault="00B052A6" w:rsidP="00A37CCF">
      <w:pPr>
        <w:pStyle w:val="NoSpacing"/>
      </w:pPr>
    </w:p>
    <w:p w:rsidR="00B052A6" w:rsidRPr="00A247F3" w:rsidRDefault="00B052A6" w:rsidP="00F51F80">
      <w:pPr>
        <w:jc w:val="center"/>
        <w:rPr>
          <w:b/>
          <w:bCs/>
          <w:color w:val="FF0000"/>
          <w:sz w:val="20"/>
          <w:szCs w:val="20"/>
          <w:u w:val="single"/>
        </w:rPr>
      </w:pPr>
      <w:r>
        <w:rPr>
          <w:b/>
          <w:bCs/>
          <w:color w:val="FF0000"/>
          <w:sz w:val="20"/>
          <w:szCs w:val="20"/>
          <w:u w:val="single"/>
        </w:rPr>
        <w:t>…………..</w:t>
      </w:r>
      <w:r w:rsidRPr="00A247F3">
        <w:rPr>
          <w:b/>
          <w:bCs/>
          <w:color w:val="FF0000"/>
          <w:sz w:val="20"/>
          <w:szCs w:val="20"/>
          <w:u w:val="single"/>
        </w:rPr>
        <w:t xml:space="preserve"> EĞİTİM VE ÖĞRETİM YILI ÇORUM MESLEKİ VE TEKNİK ANADOLU  LİSESİ 9.SINIFLAR1.DÖNEM                                                                                FİZİK DERSİ 1. ORTAK YAZILI CEVAPLARI</w:t>
      </w:r>
    </w:p>
    <w:p w:rsidR="00B052A6" w:rsidRDefault="00B052A6" w:rsidP="00F51F80">
      <w:pPr>
        <w:rPr>
          <w:sz w:val="20"/>
          <w:szCs w:val="20"/>
        </w:rPr>
      </w:pPr>
      <w:r w:rsidRPr="000348E6">
        <w:rPr>
          <w:sz w:val="20"/>
          <w:szCs w:val="20"/>
        </w:rPr>
        <w:t>ADI VE SOYADI:</w:t>
      </w:r>
      <w:r w:rsidRPr="000348E6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SINIFI:</w:t>
      </w:r>
    </w:p>
    <w:p w:rsidR="00B052A6" w:rsidRDefault="00B052A6" w:rsidP="00F51F80">
      <w:pPr>
        <w:pStyle w:val="NoSpacing"/>
        <w:rPr>
          <w:b/>
          <w:bCs/>
          <w:i/>
          <w:iCs/>
          <w:u w:val="single"/>
        </w:rPr>
      </w:pPr>
      <w:r w:rsidRPr="00D159C3">
        <w:rPr>
          <w:b/>
          <w:bCs/>
          <w:i/>
          <w:iCs/>
          <w:u w:val="single"/>
        </w:rPr>
        <w:t>A)</w:t>
      </w:r>
      <w:r>
        <w:rPr>
          <w:b/>
          <w:bCs/>
          <w:i/>
          <w:iCs/>
          <w:u w:val="single"/>
        </w:rPr>
        <w:t>Aşağıda verilen ifadelerin doğru olanlarına “D” harfi,yanlış olanlara ise “Y” harfi yazınız.(10*3 puan)</w:t>
      </w:r>
    </w:p>
    <w:p w:rsidR="00B052A6" w:rsidRDefault="00B052A6" w:rsidP="00F51F80">
      <w:pPr>
        <w:pStyle w:val="NoSpacing"/>
        <w:rPr>
          <w:b/>
          <w:bCs/>
          <w:i/>
          <w:iCs/>
          <w:u w:val="single"/>
        </w:rPr>
      </w:pPr>
    </w:p>
    <w:p w:rsidR="00B052A6" w:rsidRDefault="00B052A6" w:rsidP="00F51F80">
      <w:pPr>
        <w:pStyle w:val="NoSpacing"/>
      </w:pPr>
      <w:r>
        <w:t>1-(</w:t>
      </w:r>
      <w:r>
        <w:rPr>
          <w:color w:val="FF0000"/>
        </w:rPr>
        <w:t>Y</w:t>
      </w:r>
      <w:r>
        <w:t>)Aynı hacimdeki bütün sıvıların kütleleri eşittir.</w:t>
      </w:r>
    </w:p>
    <w:p w:rsidR="00B052A6" w:rsidRDefault="00B052A6" w:rsidP="00F51F80">
      <w:pPr>
        <w:pStyle w:val="NoSpacing"/>
      </w:pPr>
      <w:r>
        <w:t>2-(</w:t>
      </w:r>
      <w:r w:rsidRPr="0029584C">
        <w:rPr>
          <w:color w:val="FF0000"/>
        </w:rPr>
        <w:t>D</w:t>
      </w:r>
      <w:r>
        <w:t>)Fizik,doğa olaylarını akılcı yolla açıklamaya çalışır.</w:t>
      </w:r>
    </w:p>
    <w:p w:rsidR="00B052A6" w:rsidRDefault="00B052A6" w:rsidP="00F51F80">
      <w:pPr>
        <w:pStyle w:val="NoSpacing"/>
      </w:pPr>
      <w:r>
        <w:t>3-(</w:t>
      </w:r>
      <w:r w:rsidRPr="00370FEE">
        <w:rPr>
          <w:color w:val="FF0000"/>
        </w:rPr>
        <w:t>Y</w:t>
      </w:r>
      <w:r>
        <w:t>)Gazlar sıkıştırılamazlar.</w:t>
      </w:r>
    </w:p>
    <w:p w:rsidR="00B052A6" w:rsidRDefault="00B052A6" w:rsidP="00F51F80">
      <w:pPr>
        <w:pStyle w:val="NoSpacing"/>
      </w:pPr>
      <w:r>
        <w:t>4-(</w:t>
      </w:r>
      <w:r w:rsidRPr="00370FEE">
        <w:rPr>
          <w:color w:val="FF0000"/>
        </w:rPr>
        <w:t>Y</w:t>
      </w:r>
      <w:r>
        <w:t>)Birim herkesin keyfi olarak seçtiği bir büyüklüktür.</w:t>
      </w:r>
    </w:p>
    <w:p w:rsidR="00B052A6" w:rsidRDefault="00B052A6" w:rsidP="00F51F80">
      <w:pPr>
        <w:pStyle w:val="NoSpacing"/>
      </w:pPr>
      <w:r>
        <w:t>5-(</w:t>
      </w:r>
      <w:r w:rsidRPr="00370FEE">
        <w:rPr>
          <w:color w:val="FF0000"/>
        </w:rPr>
        <w:t>D</w:t>
      </w:r>
      <w:r>
        <w:t>)Bilimsel yöntem fizik araştırmalarının temel özelliğidir.</w:t>
      </w:r>
    </w:p>
    <w:p w:rsidR="00B052A6" w:rsidRDefault="00B052A6" w:rsidP="00F51F80">
      <w:pPr>
        <w:pStyle w:val="NoSpacing"/>
      </w:pPr>
      <w:r>
        <w:t>6-(</w:t>
      </w:r>
      <w:r w:rsidRPr="00370FEE">
        <w:rPr>
          <w:color w:val="FF0000"/>
        </w:rPr>
        <w:t>D</w:t>
      </w:r>
      <w:r>
        <w:t>)Termodinamik,optik ve elektrik fiziğin alt alanlarındandır.</w:t>
      </w:r>
    </w:p>
    <w:p w:rsidR="00B052A6" w:rsidRDefault="00B052A6" w:rsidP="00F51F80">
      <w:pPr>
        <w:pStyle w:val="NoSpacing"/>
      </w:pPr>
      <w:r>
        <w:t>7-</w:t>
      </w:r>
      <w:r w:rsidRPr="00370FEE">
        <w:rPr>
          <w:color w:val="FF0000"/>
        </w:rPr>
        <w:t>(D</w:t>
      </w:r>
      <w:r>
        <w:t>)Aynı cins atomlardan oluşan maddelere element denir</w:t>
      </w:r>
    </w:p>
    <w:p w:rsidR="00B052A6" w:rsidRDefault="00B052A6" w:rsidP="00F51F80">
      <w:pPr>
        <w:pStyle w:val="NoSpacing"/>
      </w:pPr>
      <w:r>
        <w:t>8-(</w:t>
      </w:r>
      <w:r w:rsidRPr="00370FEE">
        <w:rPr>
          <w:color w:val="FF0000"/>
        </w:rPr>
        <w:t>Y</w:t>
      </w:r>
      <w:r>
        <w:t>)Plazmalar manyetik alandan etkilenir.</w:t>
      </w:r>
    </w:p>
    <w:p w:rsidR="00B052A6" w:rsidRDefault="00B052A6" w:rsidP="00F51F80">
      <w:pPr>
        <w:pStyle w:val="NoSpacing"/>
      </w:pPr>
      <w:r>
        <w:t>9-(</w:t>
      </w:r>
      <w:r w:rsidRPr="00370FEE">
        <w:rPr>
          <w:color w:val="FF0000"/>
        </w:rPr>
        <w:t>D</w:t>
      </w:r>
      <w:r>
        <w:t>)Özkütle saf maddeler için ayırt edici özelliktir.</w:t>
      </w:r>
    </w:p>
    <w:p w:rsidR="00B052A6" w:rsidRPr="000348E6" w:rsidRDefault="00B052A6" w:rsidP="00F51F80">
      <w:pPr>
        <w:pStyle w:val="NoSpacing"/>
      </w:pPr>
      <w:r>
        <w:t>10-(</w:t>
      </w:r>
      <w:r w:rsidRPr="00370FEE">
        <w:rPr>
          <w:color w:val="FF0000"/>
        </w:rPr>
        <w:t>D</w:t>
      </w:r>
      <w:r>
        <w:t>)Bir silindirin çapı 2 katına çıkarılırsa hacmi 4 katına  çıkar.</w:t>
      </w:r>
    </w:p>
    <w:p w:rsidR="00B052A6" w:rsidRDefault="00B052A6" w:rsidP="00F51F80">
      <w:pPr>
        <w:rPr>
          <w:sz w:val="20"/>
          <w:szCs w:val="20"/>
        </w:rPr>
      </w:pPr>
    </w:p>
    <w:p w:rsidR="00B052A6" w:rsidRDefault="00B052A6" w:rsidP="00F51F80">
      <w:pPr>
        <w:rPr>
          <w:sz w:val="24"/>
          <w:szCs w:val="24"/>
        </w:rPr>
      </w:pPr>
      <w:r>
        <w:rPr>
          <w:b/>
          <w:bCs/>
          <w:i/>
          <w:iCs/>
          <w:u w:val="single"/>
        </w:rPr>
        <w:t>B</w:t>
      </w:r>
      <w:r w:rsidRPr="00D159C3">
        <w:rPr>
          <w:b/>
          <w:bCs/>
          <w:i/>
          <w:iCs/>
          <w:u w:val="single"/>
        </w:rPr>
        <w:t xml:space="preserve">)Aşağıda verilen sorularda bırakılan boşluklara doğru </w:t>
      </w:r>
      <w:r>
        <w:rPr>
          <w:b/>
          <w:bCs/>
          <w:i/>
          <w:iCs/>
          <w:u w:val="single"/>
        </w:rPr>
        <w:t xml:space="preserve">kelimeleri </w:t>
      </w:r>
      <w:r w:rsidRPr="00D159C3">
        <w:rPr>
          <w:b/>
          <w:bCs/>
          <w:i/>
          <w:iCs/>
          <w:u w:val="single"/>
        </w:rPr>
        <w:t>yazınız.</w:t>
      </w:r>
      <w:r>
        <w:rPr>
          <w:b/>
          <w:bCs/>
          <w:i/>
          <w:iCs/>
          <w:u w:val="single"/>
        </w:rPr>
        <w:t>(10*3 puan)</w:t>
      </w:r>
      <w:r w:rsidRPr="000348E6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b/>
          <w:bCs/>
          <w:sz w:val="24"/>
          <w:szCs w:val="24"/>
        </w:rPr>
        <w:t>Fizik,Atom,Hacim,Bilimsel,Nitel,Nicel,Modelleme,Vektörel,Ölçme,Gaz,Dayanıklılık</w:t>
      </w:r>
    </w:p>
    <w:p w:rsidR="00B052A6" w:rsidRDefault="00B052A6" w:rsidP="002E5964">
      <w:pPr>
        <w:pStyle w:val="NoSpacing"/>
      </w:pPr>
      <w:r>
        <w:t>11-</w:t>
      </w:r>
      <w:r w:rsidRPr="00DF161A">
        <w:rPr>
          <w:color w:val="FF0000"/>
        </w:rPr>
        <w:t>FİZİK</w:t>
      </w:r>
      <w:r>
        <w:t xml:space="preserve"> evrendeki olayları deney ve gözleme dayalı akıl yürütme yoluyla açıklama çabasıdır.                                                                                  12-Maddenin atom ve molekül yapısını fiziğin alt dallarından </w:t>
      </w:r>
      <w:r w:rsidRPr="00DF161A">
        <w:rPr>
          <w:color w:val="FF0000"/>
        </w:rPr>
        <w:t xml:space="preserve">ATOM </w:t>
      </w:r>
      <w:r>
        <w:t xml:space="preserve">fiziği inceler.                                                                                                        13-Bir maddenin kütlesi arttıkça </w:t>
      </w:r>
      <w:r w:rsidRPr="00DF161A">
        <w:rPr>
          <w:color w:val="FF0000"/>
        </w:rPr>
        <w:t>HACMİ</w:t>
      </w:r>
      <w:r>
        <w:t xml:space="preserve"> da aynı oranda artar.                                                                                                                                         14-Bilimsel araştırmalarda </w:t>
      </w:r>
      <w:r w:rsidRPr="00DF161A">
        <w:rPr>
          <w:color w:val="FF0000"/>
        </w:rPr>
        <w:t>BİLİMSEL</w:t>
      </w:r>
      <w:r>
        <w:t xml:space="preserve"> yöntem  kullanılır.</w:t>
      </w:r>
    </w:p>
    <w:p w:rsidR="00B052A6" w:rsidRDefault="00B052A6" w:rsidP="002E5964">
      <w:pPr>
        <w:pStyle w:val="NoSpacing"/>
      </w:pPr>
      <w:r>
        <w:t xml:space="preserve">15-Gözlem </w:t>
      </w:r>
      <w:r w:rsidRPr="00DF161A">
        <w:rPr>
          <w:color w:val="FF0000"/>
        </w:rPr>
        <w:t xml:space="preserve">NİTEL </w:t>
      </w:r>
      <w:r>
        <w:t xml:space="preserve">ve </w:t>
      </w:r>
      <w:r w:rsidRPr="00DF161A">
        <w:rPr>
          <w:color w:val="FF0000"/>
        </w:rPr>
        <w:t xml:space="preserve">NİCEL </w:t>
      </w:r>
      <w:r>
        <w:t>olmak üzere iki çeşittir.</w:t>
      </w:r>
    </w:p>
    <w:p w:rsidR="00B052A6" w:rsidRDefault="00B052A6" w:rsidP="002E5964">
      <w:pPr>
        <w:pStyle w:val="NoSpacing"/>
      </w:pPr>
      <w:r>
        <w:t xml:space="preserve">16-Hedefin açıklanmasını ve anlatılmasını kolaylaştırmak için model kullanmaya </w:t>
      </w:r>
      <w:r w:rsidRPr="00DF161A">
        <w:rPr>
          <w:color w:val="FF0000"/>
        </w:rPr>
        <w:t>MODELLEME</w:t>
      </w:r>
      <w:r>
        <w:t xml:space="preserve"> denir.</w:t>
      </w:r>
    </w:p>
    <w:p w:rsidR="00B052A6" w:rsidRDefault="00B052A6" w:rsidP="002E5964">
      <w:pPr>
        <w:pStyle w:val="NoSpacing"/>
      </w:pPr>
      <w:r>
        <w:t xml:space="preserve">17-Sayı ve birimin yanında yönünde belirtilmesi gereken büyüklüklere </w:t>
      </w:r>
      <w:r w:rsidRPr="00DF161A">
        <w:rPr>
          <w:color w:val="FF0000"/>
        </w:rPr>
        <w:t>VEKTÖREL</w:t>
      </w:r>
      <w:r>
        <w:t xml:space="preserve"> büyüklük denir.</w:t>
      </w:r>
    </w:p>
    <w:p w:rsidR="00B052A6" w:rsidRDefault="00B052A6" w:rsidP="002E5964">
      <w:pPr>
        <w:pStyle w:val="NoSpacing"/>
      </w:pPr>
      <w:r>
        <w:t xml:space="preserve">18-Bir deneydeki </w:t>
      </w:r>
      <w:r w:rsidRPr="00DF161A">
        <w:rPr>
          <w:color w:val="FF0000"/>
        </w:rPr>
        <w:t xml:space="preserve">ÖLÇME </w:t>
      </w:r>
      <w:r>
        <w:t>sayısı arttıkça sonuç doğruya daha çok yaklaşır.</w:t>
      </w:r>
    </w:p>
    <w:p w:rsidR="00B052A6" w:rsidRDefault="00B052A6" w:rsidP="002E5964">
      <w:pPr>
        <w:pStyle w:val="NoSpacing"/>
      </w:pPr>
      <w:r>
        <w:t xml:space="preserve">19-Özkütle </w:t>
      </w:r>
      <w:r w:rsidRPr="00DF161A">
        <w:rPr>
          <w:color w:val="FF0000"/>
        </w:rPr>
        <w:t>GAZ</w:t>
      </w:r>
      <w:r>
        <w:t xml:space="preserve"> madde hali için ayırt edici bir özellik değildir.</w:t>
      </w:r>
    </w:p>
    <w:p w:rsidR="00B052A6" w:rsidRDefault="00B052A6" w:rsidP="002E5964">
      <w:pPr>
        <w:pStyle w:val="NoSpacing"/>
      </w:pPr>
      <w:r>
        <w:t>20-</w:t>
      </w:r>
      <w:r w:rsidRPr="00DF161A">
        <w:rPr>
          <w:color w:val="FF0000"/>
        </w:rPr>
        <w:t xml:space="preserve">DAYANIKLILIK </w:t>
      </w:r>
      <w:r>
        <w:t>bir yapının kendisine dışardan etkiyen bir takım kuvvetler karşısında  şeklini koruyabilmesidir.</w:t>
      </w:r>
    </w:p>
    <w:p w:rsidR="00B052A6" w:rsidRDefault="00B052A6" w:rsidP="002E5964">
      <w:r>
        <w:t xml:space="preserve">                                                                                                                                                                                       </w:t>
      </w:r>
    </w:p>
    <w:p w:rsidR="00B052A6" w:rsidRPr="00A80C6C" w:rsidRDefault="00B052A6" w:rsidP="00F51F80">
      <w:pPr>
        <w:pStyle w:val="NoSpacing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C)Aşağıda verilen klasik soruları yan taraflarındaki boşluklara doğru olarak çözünüz.(4*10 puan)</w:t>
      </w:r>
    </w:p>
    <w:p w:rsidR="00B052A6" w:rsidRDefault="00B052A6" w:rsidP="00F51F80">
      <w:pPr>
        <w:pStyle w:val="NoSpacing"/>
      </w:pPr>
    </w:p>
    <w:p w:rsidR="00B052A6" w:rsidRDefault="00B052A6" w:rsidP="00F51F80">
      <w:pPr>
        <w:pStyle w:val="NoSpacing"/>
      </w:pPr>
      <w:r>
        <w:t>21-Temel büyüklüğe 4 tane örnek yazınız.</w:t>
      </w:r>
    </w:p>
    <w:p w:rsidR="00B052A6" w:rsidRDefault="00B052A6" w:rsidP="00F51F80">
      <w:pPr>
        <w:pStyle w:val="NoSpacing"/>
      </w:pPr>
      <w:r>
        <w:t>22-Kütlesi 200g olan bir sıvının 50 cm</w:t>
      </w:r>
      <w:r>
        <w:rPr>
          <w:vertAlign w:val="superscript"/>
        </w:rPr>
        <w:t>3</w:t>
      </w:r>
      <w:r>
        <w:t xml:space="preserve"> ‘nün özkütlesi kaç gram gelir?</w:t>
      </w:r>
    </w:p>
    <w:p w:rsidR="00B052A6" w:rsidRDefault="00B052A6" w:rsidP="00F51F80">
      <w:pPr>
        <w:pStyle w:val="NoSpacing"/>
      </w:pPr>
      <w:r>
        <w:t>23-Kütle ve zamanın birimlerini ve bu birimlerin simgelerini yazınız.</w:t>
      </w:r>
    </w:p>
    <w:p w:rsidR="00B052A6" w:rsidRDefault="00B052A6" w:rsidP="00F51F80">
      <w:pPr>
        <w:pStyle w:val="NoSpacing"/>
      </w:pPr>
      <w:r>
        <w:t>24-Matematiğin fiziğe sağladığı yararlar nelerdir?Yazınız.</w:t>
      </w:r>
    </w:p>
    <w:p w:rsidR="00B052A6" w:rsidRDefault="00B052A6" w:rsidP="00F51F80">
      <w:pPr>
        <w:pStyle w:val="NoSpacing"/>
      </w:pPr>
    </w:p>
    <w:p w:rsidR="00B052A6" w:rsidRDefault="00B052A6" w:rsidP="00F51F80">
      <w:pPr>
        <w:pStyle w:val="NoSpacing"/>
      </w:pPr>
    </w:p>
    <w:p w:rsidR="00B052A6" w:rsidRPr="002E5964" w:rsidRDefault="00B052A6" w:rsidP="00F51F80">
      <w:pPr>
        <w:pStyle w:val="NoSpacing"/>
        <w:rPr>
          <w:color w:val="FF0000"/>
        </w:rPr>
      </w:pPr>
      <w:r w:rsidRPr="002E5964">
        <w:rPr>
          <w:color w:val="FF0000"/>
        </w:rPr>
        <w:t>21-Uzunluk,zaman,kütle,sıcaklık,madde miktarı,akım şiddeti,ışık şiddeti</w:t>
      </w:r>
    </w:p>
    <w:p w:rsidR="00B052A6" w:rsidRPr="002E5964" w:rsidRDefault="00B052A6" w:rsidP="00F51F80">
      <w:pPr>
        <w:pStyle w:val="NoSpacing"/>
        <w:rPr>
          <w:color w:val="FF0000"/>
        </w:rPr>
      </w:pPr>
    </w:p>
    <w:p w:rsidR="00B052A6" w:rsidRPr="002E5964" w:rsidRDefault="00B052A6" w:rsidP="00F51F80">
      <w:pPr>
        <w:pStyle w:val="NoSpacing"/>
        <w:rPr>
          <w:color w:val="FF0000"/>
        </w:rPr>
      </w:pPr>
      <w:r w:rsidRPr="002E5964">
        <w:rPr>
          <w:color w:val="FF0000"/>
        </w:rPr>
        <w:t>22- m=200 g</w:t>
      </w: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  <w:vertAlign w:val="superscript"/>
        </w:rPr>
      </w:pPr>
      <w:r w:rsidRPr="002E5964">
        <w:rPr>
          <w:color w:val="FF0000"/>
        </w:rPr>
        <w:t xml:space="preserve">       V=50 cm</w:t>
      </w:r>
      <w:r w:rsidRPr="002E5964">
        <w:rPr>
          <w:color w:val="FF0000"/>
          <w:vertAlign w:val="superscript"/>
        </w:rPr>
        <w:t xml:space="preserve">3               </w:t>
      </w:r>
      <w:r w:rsidRPr="002E5964">
        <w:rPr>
          <w:color w:val="FF0000"/>
          <w:vertAlign w:val="superscript"/>
        </w:rPr>
        <w:tab/>
      </w:r>
      <w:r w:rsidRPr="002E5964">
        <w:rPr>
          <w:color w:val="FF0000"/>
        </w:rPr>
        <w:t>d=m/v     200/50=4 g/ cm</w:t>
      </w:r>
      <w:r w:rsidRPr="002E5964">
        <w:rPr>
          <w:color w:val="FF0000"/>
          <w:vertAlign w:val="superscript"/>
        </w:rPr>
        <w:t xml:space="preserve">3  </w:t>
      </w: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  <w:r w:rsidRPr="002E5964">
        <w:rPr>
          <w:color w:val="FF0000"/>
        </w:rPr>
        <w:t>23-kütle___kilogram   (kg)</w:t>
      </w: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  <w:r w:rsidRPr="002E5964">
        <w:rPr>
          <w:color w:val="FF0000"/>
        </w:rPr>
        <w:t xml:space="preserve">     Zaman___saniye     (s)</w:t>
      </w: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</w:p>
    <w:p w:rsidR="00B052A6" w:rsidRPr="002E5964" w:rsidRDefault="00B052A6" w:rsidP="00BB1DEA">
      <w:pPr>
        <w:pStyle w:val="NoSpacing"/>
        <w:tabs>
          <w:tab w:val="left" w:pos="2160"/>
        </w:tabs>
        <w:rPr>
          <w:color w:val="FF0000"/>
        </w:rPr>
      </w:pPr>
      <w:r w:rsidRPr="002E5964">
        <w:rPr>
          <w:color w:val="FF0000"/>
        </w:rPr>
        <w:t>24-Formüllerin sonuçlandırılmasında matematikten yararlanılır.</w:t>
      </w:r>
    </w:p>
    <w:p w:rsidR="00B052A6" w:rsidRPr="002E5964" w:rsidRDefault="00B052A6" w:rsidP="001C0B6F">
      <w:pPr>
        <w:pStyle w:val="NoSpacing"/>
        <w:tabs>
          <w:tab w:val="left" w:pos="2160"/>
        </w:tabs>
        <w:rPr>
          <w:color w:val="FF0000"/>
        </w:rPr>
      </w:pPr>
      <w:r w:rsidRPr="002E5964">
        <w:rPr>
          <w:color w:val="FF0000"/>
        </w:rPr>
        <w:t xml:space="preserve">      Fiziksel veriler hesaplanır.Denklemlerin çözümlenmesinde kullanılır.</w:t>
      </w:r>
    </w:p>
    <w:p w:rsidR="00B052A6" w:rsidRPr="002E5964" w:rsidRDefault="00B052A6" w:rsidP="00F51F80">
      <w:pPr>
        <w:pStyle w:val="NoSpacing"/>
        <w:rPr>
          <w:color w:val="FF0000"/>
        </w:rPr>
      </w:pPr>
    </w:p>
    <w:p w:rsidR="00B052A6" w:rsidRPr="002E5964" w:rsidRDefault="00B052A6" w:rsidP="00F51F80">
      <w:pPr>
        <w:pStyle w:val="NoSpacing"/>
        <w:rPr>
          <w:color w:val="FF0000"/>
        </w:rPr>
      </w:pPr>
    </w:p>
    <w:p w:rsidR="00B052A6" w:rsidRDefault="00B052A6" w:rsidP="00F51F80">
      <w:pPr>
        <w:pStyle w:val="NoSpacing"/>
      </w:pPr>
      <w:hyperlink r:id="rId6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www.sorubak.com</w:t>
        </w:r>
      </w:hyperlink>
    </w:p>
    <w:p w:rsidR="00B052A6" w:rsidRDefault="00B052A6" w:rsidP="00F51F80">
      <w:pPr>
        <w:pStyle w:val="NoSpacing"/>
      </w:pPr>
    </w:p>
    <w:p w:rsidR="00B052A6" w:rsidRDefault="00B052A6" w:rsidP="00F51F80">
      <w:pPr>
        <w:pStyle w:val="NoSpacing"/>
      </w:pPr>
      <w:r>
        <w:t xml:space="preserve">        O.Uğur Memik                         Erdinç Altun</w:t>
      </w:r>
      <w:r>
        <w:tab/>
        <w:t xml:space="preserve">                  İlyas GÜL</w:t>
      </w:r>
      <w:r>
        <w:tab/>
        <w:t xml:space="preserve">              Serap Gül</w:t>
      </w:r>
      <w:r>
        <w:tab/>
        <w:t xml:space="preserve">            Y.Ahmet Gürbüz</w:t>
      </w:r>
      <w:r>
        <w:tab/>
      </w:r>
    </w:p>
    <w:p w:rsidR="00B052A6" w:rsidRDefault="00B052A6" w:rsidP="00F51F80">
      <w:pPr>
        <w:pStyle w:val="NoSpacing"/>
      </w:pPr>
      <w:r>
        <w:t xml:space="preserve">       Zümre Başkanı                        Fizik Öğretmeni</w:t>
      </w:r>
      <w:r>
        <w:tab/>
        <w:t>Fizik Öğretmeni              Fizik Öğretmeni               Fizik Öğretmeni</w:t>
      </w:r>
    </w:p>
    <w:p w:rsidR="00B052A6" w:rsidRPr="00B01DD9" w:rsidRDefault="00B052A6" w:rsidP="00A37CCF">
      <w:pPr>
        <w:pStyle w:val="NoSpacing"/>
      </w:pPr>
    </w:p>
    <w:sectPr w:rsidR="00B052A6" w:rsidRPr="00B01DD9" w:rsidSect="000348E6">
      <w:headerReference w:type="default" r:id="rId7"/>
      <w:pgSz w:w="11906" w:h="16838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2A6" w:rsidRDefault="00B052A6" w:rsidP="000348E6">
      <w:pPr>
        <w:spacing w:after="0" w:line="240" w:lineRule="auto"/>
      </w:pPr>
      <w:r>
        <w:separator/>
      </w:r>
    </w:p>
  </w:endnote>
  <w:endnote w:type="continuationSeparator" w:id="1">
    <w:p w:rsidR="00B052A6" w:rsidRDefault="00B052A6" w:rsidP="00034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2A6" w:rsidRDefault="00B052A6" w:rsidP="000348E6">
      <w:pPr>
        <w:spacing w:after="0" w:line="240" w:lineRule="auto"/>
      </w:pPr>
      <w:r>
        <w:separator/>
      </w:r>
    </w:p>
  </w:footnote>
  <w:footnote w:type="continuationSeparator" w:id="1">
    <w:p w:rsidR="00B052A6" w:rsidRDefault="00B052A6" w:rsidP="00034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A6" w:rsidRDefault="00B052A6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3489" o:spid="_x0000_s2049" type="#_x0000_t136" style="position:absolute;margin-left:0;margin-top:0;width:271.15pt;height:813.45pt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8E6"/>
    <w:rsid w:val="00016425"/>
    <w:rsid w:val="00024EB8"/>
    <w:rsid w:val="00026EC9"/>
    <w:rsid w:val="000348E6"/>
    <w:rsid w:val="0004759A"/>
    <w:rsid w:val="0009151F"/>
    <w:rsid w:val="00096F6E"/>
    <w:rsid w:val="000C342D"/>
    <w:rsid w:val="00130B29"/>
    <w:rsid w:val="001618C6"/>
    <w:rsid w:val="001C0B6F"/>
    <w:rsid w:val="001F38E9"/>
    <w:rsid w:val="00204522"/>
    <w:rsid w:val="0021193B"/>
    <w:rsid w:val="0027218A"/>
    <w:rsid w:val="0029584C"/>
    <w:rsid w:val="002E5964"/>
    <w:rsid w:val="00370FEE"/>
    <w:rsid w:val="003E413D"/>
    <w:rsid w:val="0046494F"/>
    <w:rsid w:val="00490A45"/>
    <w:rsid w:val="004B4834"/>
    <w:rsid w:val="004B6129"/>
    <w:rsid w:val="004F7290"/>
    <w:rsid w:val="0051426B"/>
    <w:rsid w:val="005B63F6"/>
    <w:rsid w:val="00633ABE"/>
    <w:rsid w:val="006538A7"/>
    <w:rsid w:val="00677766"/>
    <w:rsid w:val="00697789"/>
    <w:rsid w:val="006C2537"/>
    <w:rsid w:val="00733DB0"/>
    <w:rsid w:val="008018BA"/>
    <w:rsid w:val="00816E40"/>
    <w:rsid w:val="008235AB"/>
    <w:rsid w:val="00871D87"/>
    <w:rsid w:val="008A7EA2"/>
    <w:rsid w:val="008D6541"/>
    <w:rsid w:val="00981463"/>
    <w:rsid w:val="00A247F3"/>
    <w:rsid w:val="00A37CCF"/>
    <w:rsid w:val="00A406F6"/>
    <w:rsid w:val="00A549AD"/>
    <w:rsid w:val="00A80C6C"/>
    <w:rsid w:val="00AB6480"/>
    <w:rsid w:val="00AD3EF5"/>
    <w:rsid w:val="00B01DD9"/>
    <w:rsid w:val="00B052A6"/>
    <w:rsid w:val="00B05CC0"/>
    <w:rsid w:val="00B34C34"/>
    <w:rsid w:val="00B91A1B"/>
    <w:rsid w:val="00B95195"/>
    <w:rsid w:val="00BA0CC1"/>
    <w:rsid w:val="00BB1DEA"/>
    <w:rsid w:val="00C15CCA"/>
    <w:rsid w:val="00C41A04"/>
    <w:rsid w:val="00C602FA"/>
    <w:rsid w:val="00D159C3"/>
    <w:rsid w:val="00D64556"/>
    <w:rsid w:val="00D95028"/>
    <w:rsid w:val="00DF1063"/>
    <w:rsid w:val="00DF161A"/>
    <w:rsid w:val="00DF6274"/>
    <w:rsid w:val="00E93F57"/>
    <w:rsid w:val="00EC48F4"/>
    <w:rsid w:val="00ED22FE"/>
    <w:rsid w:val="00F30B9C"/>
    <w:rsid w:val="00F51F80"/>
    <w:rsid w:val="00F806BB"/>
    <w:rsid w:val="00FB1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348E6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03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48E6"/>
  </w:style>
  <w:style w:type="paragraph" w:styleId="Footer">
    <w:name w:val="footer"/>
    <w:basedOn w:val="Normal"/>
    <w:link w:val="FooterChar"/>
    <w:uiPriority w:val="99"/>
    <w:rsid w:val="00034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48E6"/>
  </w:style>
  <w:style w:type="character" w:styleId="Hyperlink">
    <w:name w:val="Hyperlink"/>
    <w:basedOn w:val="DefaultParagraphFont"/>
    <w:uiPriority w:val="99"/>
    <w:rsid w:val="00C41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907</Words>
  <Characters>5176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batuhan</dc:creator>
  <cp:keywords>sorubak.com</cp:keywords>
  <dc:description/>
  <cp:lastModifiedBy>edanur</cp:lastModifiedBy>
  <cp:revision>34</cp:revision>
  <cp:lastPrinted>2015-11-22T19:12:00Z</cp:lastPrinted>
  <dcterms:created xsi:type="dcterms:W3CDTF">2013-11-10T20:57:00Z</dcterms:created>
  <dcterms:modified xsi:type="dcterms:W3CDTF">2016-10-25T19:28:00Z</dcterms:modified>
</cp:coreProperties>
</file>