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39"/>
        <w:gridCol w:w="8079"/>
      </w:tblGrid>
      <w:tr w:rsidR="002372D6">
        <w:trPr>
          <w:trHeight w:val="855"/>
        </w:trPr>
        <w:tc>
          <w:tcPr>
            <w:tcW w:w="2739" w:type="dxa"/>
          </w:tcPr>
          <w:p w:rsidR="002372D6" w:rsidRDefault="002372D6" w:rsidP="00902CB1">
            <w:pPr>
              <w:pStyle w:val="Title"/>
              <w:ind w:left="45"/>
              <w:jc w:val="both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Adı Soyadı:</w:t>
            </w:r>
          </w:p>
          <w:p w:rsidR="002372D6" w:rsidRDefault="002372D6" w:rsidP="00902CB1">
            <w:pPr>
              <w:pStyle w:val="Title"/>
              <w:ind w:left="45"/>
              <w:jc w:val="both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Sınıfı:</w:t>
            </w:r>
          </w:p>
          <w:p w:rsidR="002372D6" w:rsidRDefault="002372D6" w:rsidP="00902CB1">
            <w:pPr>
              <w:pStyle w:val="Title"/>
              <w:ind w:left="45"/>
              <w:jc w:val="both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No:</w:t>
            </w:r>
          </w:p>
        </w:tc>
        <w:tc>
          <w:tcPr>
            <w:tcW w:w="8079" w:type="dxa"/>
          </w:tcPr>
          <w:p w:rsidR="002372D6" w:rsidRPr="00411627" w:rsidRDefault="002372D6" w:rsidP="00902CB1">
            <w:pPr>
              <w:pStyle w:val="Title"/>
              <w:ind w:left="1610"/>
              <w:jc w:val="both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……………</w:t>
            </w:r>
            <w:r w:rsidRPr="00411627">
              <w:rPr>
                <w:i w:val="0"/>
                <w:iCs w:val="0"/>
                <w:sz w:val="22"/>
                <w:szCs w:val="22"/>
              </w:rPr>
              <w:t xml:space="preserve"> ANADOLU  LİSESİ </w:t>
            </w:r>
            <w:r>
              <w:rPr>
                <w:i w:val="0"/>
                <w:iCs w:val="0"/>
                <w:sz w:val="22"/>
                <w:szCs w:val="22"/>
              </w:rPr>
              <w:t xml:space="preserve">                       </w:t>
            </w:r>
          </w:p>
          <w:p w:rsidR="002372D6" w:rsidRDefault="002372D6" w:rsidP="00902CB1">
            <w:pPr>
              <w:pStyle w:val="Title"/>
              <w:ind w:left="500"/>
              <w:jc w:val="both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 xml:space="preserve">2016-2017  </w:t>
            </w:r>
            <w:r w:rsidRPr="00411627">
              <w:rPr>
                <w:i w:val="0"/>
                <w:iCs w:val="0"/>
                <w:sz w:val="22"/>
                <w:szCs w:val="22"/>
              </w:rPr>
              <w:t>EĞİTİM ÖĞRETİM YILI 9. SINIFLAR FİZİK DERSİ I.DÖNEM</w:t>
            </w:r>
          </w:p>
          <w:p w:rsidR="002372D6" w:rsidRDefault="002372D6" w:rsidP="00902CB1">
            <w:pPr>
              <w:pStyle w:val="Title"/>
              <w:ind w:left="2450"/>
              <w:jc w:val="both"/>
              <w:rPr>
                <w:i w:val="0"/>
                <w:iCs w:val="0"/>
                <w:sz w:val="22"/>
                <w:szCs w:val="22"/>
              </w:rPr>
            </w:pPr>
            <w:r w:rsidRPr="00411627">
              <w:rPr>
                <w:i w:val="0"/>
                <w:iCs w:val="0"/>
                <w:sz w:val="22"/>
                <w:szCs w:val="22"/>
              </w:rPr>
              <w:t>I.ORTAK SINAV SORULARIDIR.</w:t>
            </w:r>
          </w:p>
        </w:tc>
      </w:tr>
    </w:tbl>
    <w:p w:rsidR="002372D6" w:rsidRDefault="002372D6">
      <w:pPr>
        <w:rPr>
          <w:b/>
          <w:bCs/>
        </w:rPr>
      </w:pPr>
    </w:p>
    <w:tbl>
      <w:tblPr>
        <w:tblpPr w:leftFromText="141" w:rightFromText="141" w:vertAnchor="text" w:horzAnchor="margin" w:tblpXSpec="center" w:tblpY="-64"/>
        <w:tblW w:w="42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878"/>
        <w:gridCol w:w="1094"/>
      </w:tblGrid>
      <w:tr w:rsidR="002372D6">
        <w:trPr>
          <w:trHeight w:val="219"/>
        </w:trPr>
        <w:tc>
          <w:tcPr>
            <w:tcW w:w="452" w:type="pct"/>
          </w:tcPr>
          <w:p w:rsidR="002372D6" w:rsidRPr="0016798D" w:rsidRDefault="002372D6" w:rsidP="00132F10">
            <w:pPr>
              <w:rPr>
                <w:b/>
                <w:bCs/>
                <w:sz w:val="20"/>
                <w:szCs w:val="20"/>
              </w:rPr>
            </w:pPr>
            <w:r w:rsidRPr="0016798D">
              <w:rPr>
                <w:b/>
                <w:bCs/>
                <w:sz w:val="20"/>
                <w:szCs w:val="20"/>
              </w:rPr>
              <w:t>1.Soru</w:t>
            </w:r>
          </w:p>
        </w:tc>
        <w:tc>
          <w:tcPr>
            <w:tcW w:w="452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Pr="0016798D">
              <w:rPr>
                <w:b/>
                <w:bCs/>
                <w:sz w:val="20"/>
                <w:szCs w:val="20"/>
              </w:rPr>
              <w:t>.Soru</w:t>
            </w:r>
          </w:p>
        </w:tc>
        <w:tc>
          <w:tcPr>
            <w:tcW w:w="452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16798D">
              <w:rPr>
                <w:b/>
                <w:bCs/>
                <w:sz w:val="20"/>
                <w:szCs w:val="20"/>
              </w:rPr>
              <w:t>.Soru</w:t>
            </w:r>
          </w:p>
        </w:tc>
        <w:tc>
          <w:tcPr>
            <w:tcW w:w="450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16798D">
              <w:rPr>
                <w:b/>
                <w:bCs/>
                <w:sz w:val="20"/>
                <w:szCs w:val="20"/>
              </w:rPr>
              <w:t>.Soru</w:t>
            </w:r>
          </w:p>
        </w:tc>
        <w:tc>
          <w:tcPr>
            <w:tcW w:w="450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6798D">
              <w:rPr>
                <w:b/>
                <w:bCs/>
                <w:sz w:val="20"/>
                <w:szCs w:val="20"/>
              </w:rPr>
              <w:t>.Soru</w:t>
            </w:r>
          </w:p>
        </w:tc>
        <w:tc>
          <w:tcPr>
            <w:tcW w:w="449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16798D">
              <w:rPr>
                <w:b/>
                <w:bCs/>
                <w:sz w:val="20"/>
                <w:szCs w:val="20"/>
              </w:rPr>
              <w:t>.Soru</w:t>
            </w:r>
          </w:p>
        </w:tc>
        <w:tc>
          <w:tcPr>
            <w:tcW w:w="449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Pr="0016798D">
              <w:rPr>
                <w:b/>
                <w:bCs/>
                <w:sz w:val="20"/>
                <w:szCs w:val="20"/>
              </w:rPr>
              <w:t>.Soru</w:t>
            </w:r>
          </w:p>
        </w:tc>
        <w:tc>
          <w:tcPr>
            <w:tcW w:w="450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Pr="0016798D">
              <w:rPr>
                <w:b/>
                <w:bCs/>
                <w:sz w:val="20"/>
                <w:szCs w:val="20"/>
              </w:rPr>
              <w:t>.Soru</w:t>
            </w:r>
          </w:p>
        </w:tc>
        <w:tc>
          <w:tcPr>
            <w:tcW w:w="449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Pr="0016798D">
              <w:rPr>
                <w:b/>
                <w:bCs/>
                <w:sz w:val="20"/>
                <w:szCs w:val="20"/>
              </w:rPr>
              <w:t>.Soru</w:t>
            </w:r>
          </w:p>
        </w:tc>
        <w:tc>
          <w:tcPr>
            <w:tcW w:w="449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  <w:r w:rsidRPr="0016798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16798D">
              <w:rPr>
                <w:b/>
                <w:bCs/>
                <w:sz w:val="20"/>
                <w:szCs w:val="20"/>
              </w:rPr>
              <w:t>.Soru</w:t>
            </w:r>
          </w:p>
        </w:tc>
        <w:tc>
          <w:tcPr>
            <w:tcW w:w="498" w:type="pct"/>
          </w:tcPr>
          <w:p w:rsidR="002372D6" w:rsidRPr="0016798D" w:rsidRDefault="002372D6" w:rsidP="00132F10">
            <w:pPr>
              <w:rPr>
                <w:b/>
                <w:bCs/>
                <w:sz w:val="20"/>
                <w:szCs w:val="20"/>
              </w:rPr>
            </w:pPr>
            <w:r w:rsidRPr="0016798D">
              <w:rPr>
                <w:b/>
                <w:bCs/>
                <w:sz w:val="20"/>
                <w:szCs w:val="20"/>
              </w:rPr>
              <w:t>TOPLAM</w:t>
            </w:r>
          </w:p>
        </w:tc>
      </w:tr>
      <w:tr w:rsidR="002372D6">
        <w:trPr>
          <w:trHeight w:val="249"/>
        </w:trPr>
        <w:tc>
          <w:tcPr>
            <w:tcW w:w="452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</w:p>
        </w:tc>
        <w:tc>
          <w:tcPr>
            <w:tcW w:w="452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</w:p>
        </w:tc>
        <w:tc>
          <w:tcPr>
            <w:tcW w:w="452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</w:tcPr>
          <w:p w:rsidR="002372D6" w:rsidRPr="0047205F" w:rsidRDefault="002372D6" w:rsidP="00132F10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</w:tcPr>
          <w:p w:rsidR="002372D6" w:rsidRDefault="002372D6" w:rsidP="00132F10"/>
        </w:tc>
      </w:tr>
    </w:tbl>
    <w:p w:rsidR="002372D6" w:rsidRDefault="002372D6">
      <w:pPr>
        <w:rPr>
          <w:b/>
          <w:bCs/>
        </w:rPr>
      </w:pPr>
    </w:p>
    <w:p w:rsidR="002372D6" w:rsidRDefault="002372D6">
      <w:pPr>
        <w:rPr>
          <w:b/>
          <w:bCs/>
        </w:rPr>
      </w:pPr>
    </w:p>
    <w:p w:rsidR="002372D6" w:rsidRDefault="002372D6">
      <w:pPr>
        <w:sectPr w:rsidR="002372D6" w:rsidSect="00724F16">
          <w:pgSz w:w="11906" w:h="16838"/>
          <w:pgMar w:top="360" w:right="746" w:bottom="851" w:left="900" w:header="708" w:footer="708" w:gutter="0"/>
          <w:cols w:space="708"/>
          <w:docGrid w:linePitch="360"/>
        </w:sectPr>
      </w:pPr>
    </w:p>
    <w:p w:rsidR="002372D6" w:rsidRDefault="002372D6" w:rsidP="00392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S.1)</w:t>
      </w:r>
      <w:r>
        <w:rPr>
          <w:rFonts w:ascii="Arial" w:hAnsi="Arial" w:cs="Arial"/>
          <w:sz w:val="20"/>
          <w:szCs w:val="20"/>
        </w:rPr>
        <w:t xml:space="preserve"> </w:t>
      </w:r>
    </w:p>
    <w:p w:rsidR="002372D6" w:rsidRDefault="002372D6" w:rsidP="00392537">
      <w:pPr>
        <w:rPr>
          <w:rFonts w:ascii="Arial" w:hAnsi="Arial" w:cs="Arial"/>
          <w:sz w:val="20"/>
          <w:szCs w:val="20"/>
        </w:rPr>
      </w:pPr>
      <w:r w:rsidRPr="00041891">
        <w:rPr>
          <w:rFonts w:ascii="Arial" w:hAnsi="Arial" w:cs="Arial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19.25pt;height:105pt;visibility:visible">
            <v:imagedata r:id="rId6" o:title=""/>
          </v:shape>
        </w:pict>
      </w:r>
    </w:p>
    <w:p w:rsidR="002372D6" w:rsidRDefault="002372D6" w:rsidP="003925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Şekilde x ve y maddelerine ait kütle-hacim grafiği verilmiştir.buna göre dx/dy oranı kaçtır?</w:t>
      </w:r>
    </w:p>
    <w:p w:rsidR="002372D6" w:rsidRDefault="002372D6" w:rsidP="00392537">
      <w:pPr>
        <w:rPr>
          <w:rFonts w:ascii="Arial" w:hAnsi="Arial" w:cs="Arial"/>
          <w:sz w:val="20"/>
          <w:szCs w:val="20"/>
        </w:rPr>
      </w:pPr>
    </w:p>
    <w:p w:rsidR="002372D6" w:rsidRDefault="002372D6" w:rsidP="00392537">
      <w:pPr>
        <w:rPr>
          <w:rFonts w:ascii="Arial" w:hAnsi="Arial" w:cs="Arial"/>
          <w:sz w:val="20"/>
          <w:szCs w:val="20"/>
        </w:rPr>
      </w:pPr>
    </w:p>
    <w:p w:rsidR="002372D6" w:rsidRDefault="002372D6" w:rsidP="005C7754">
      <w:pPr>
        <w:pBdr>
          <w:bottom w:val="single" w:sz="4" w:space="1" w:color="auto"/>
        </w:pBdr>
      </w:pPr>
    </w:p>
    <w:p w:rsidR="002372D6" w:rsidRPr="005438C2" w:rsidRDefault="002372D6" w:rsidP="00F6558D">
      <w:pPr>
        <w:jc w:val="both"/>
        <w:rPr>
          <w:rFonts w:ascii="Arial" w:hAnsi="Arial" w:cs="Arial"/>
          <w:sz w:val="20"/>
          <w:szCs w:val="20"/>
        </w:rPr>
      </w:pPr>
      <w:r>
        <w:rPr>
          <w:b/>
          <w:bCs/>
        </w:rPr>
        <w:t xml:space="preserve">S.2) </w:t>
      </w:r>
      <w:r w:rsidRPr="005438C2">
        <w:rPr>
          <w:rFonts w:ascii="Arial" w:hAnsi="Arial" w:cs="Arial"/>
          <w:sz w:val="20"/>
          <w:szCs w:val="20"/>
        </w:rPr>
        <w:t>Öz kütlesi</w:t>
      </w:r>
      <w:r w:rsidRPr="005438C2">
        <w:rPr>
          <w:rFonts w:ascii="Arial" w:hAnsi="Arial" w:cs="Arial"/>
          <w:b/>
          <w:bCs/>
          <w:sz w:val="20"/>
          <w:szCs w:val="20"/>
        </w:rPr>
        <w:t xml:space="preserve"> </w:t>
      </w:r>
      <w:r w:rsidRPr="005438C2">
        <w:rPr>
          <w:rFonts w:ascii="Arial" w:hAnsi="Arial" w:cs="Arial"/>
          <w:sz w:val="20"/>
          <w:szCs w:val="20"/>
        </w:rPr>
        <w:t>0,6 g/cm</w:t>
      </w:r>
      <w:r w:rsidRPr="005438C2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5438C2">
        <w:rPr>
          <w:rFonts w:ascii="Arial" w:hAnsi="Arial" w:cs="Arial"/>
          <w:sz w:val="20"/>
          <w:szCs w:val="20"/>
        </w:rPr>
        <w:t>olan tahtadan yapılmış içi dolu kürenin</w:t>
      </w:r>
      <w:r w:rsidRPr="005438C2">
        <w:rPr>
          <w:rFonts w:ascii="Arial" w:hAnsi="Arial" w:cs="Arial"/>
          <w:b/>
          <w:bCs/>
          <w:sz w:val="20"/>
          <w:szCs w:val="20"/>
        </w:rPr>
        <w:t xml:space="preserve"> </w:t>
      </w:r>
      <w:r w:rsidRPr="005438C2">
        <w:rPr>
          <w:rFonts w:ascii="Arial" w:hAnsi="Arial" w:cs="Arial"/>
          <w:sz w:val="20"/>
          <w:szCs w:val="20"/>
        </w:rPr>
        <w:t>yarıçapı</w:t>
      </w:r>
      <w:r w:rsidRPr="005438C2">
        <w:rPr>
          <w:rFonts w:ascii="Arial" w:hAnsi="Arial" w:cs="Arial"/>
          <w:b/>
          <w:bCs/>
          <w:sz w:val="20"/>
          <w:szCs w:val="20"/>
        </w:rPr>
        <w:t xml:space="preserve"> </w:t>
      </w:r>
      <w:r w:rsidRPr="005438C2">
        <w:rPr>
          <w:rFonts w:ascii="Arial" w:hAnsi="Arial" w:cs="Arial"/>
          <w:sz w:val="20"/>
          <w:szCs w:val="20"/>
        </w:rPr>
        <w:t xml:space="preserve">10 </w:t>
      </w:r>
      <w:r>
        <w:rPr>
          <w:rFonts w:ascii="Arial" w:hAnsi="Arial" w:cs="Arial"/>
          <w:sz w:val="20"/>
          <w:szCs w:val="20"/>
        </w:rPr>
        <w:t>cm</w:t>
      </w:r>
      <w:r w:rsidRPr="005438C2">
        <w:rPr>
          <w:rFonts w:ascii="Arial" w:hAnsi="Arial" w:cs="Arial"/>
          <w:sz w:val="20"/>
          <w:szCs w:val="20"/>
        </w:rPr>
        <w:t>’dir. Buna göre kürenin kütlesi kaç kg’dır ? (∏ = 3)</w:t>
      </w:r>
    </w:p>
    <w:p w:rsidR="002372D6" w:rsidRPr="005438C2" w:rsidRDefault="002372D6" w:rsidP="00392537">
      <w:pPr>
        <w:rPr>
          <w:sz w:val="22"/>
          <w:szCs w:val="22"/>
        </w:rPr>
      </w:pPr>
    </w:p>
    <w:p w:rsidR="002372D6" w:rsidRDefault="002372D6" w:rsidP="00392537"/>
    <w:p w:rsidR="002372D6" w:rsidRDefault="002372D6" w:rsidP="00392537">
      <w:r>
        <w:t xml:space="preserve"> </w:t>
      </w:r>
    </w:p>
    <w:p w:rsidR="002372D6" w:rsidRDefault="002372D6" w:rsidP="00392537"/>
    <w:p w:rsidR="002372D6" w:rsidRDefault="002372D6" w:rsidP="00392537"/>
    <w:p w:rsidR="002372D6" w:rsidRDefault="002372D6" w:rsidP="00392537"/>
    <w:p w:rsidR="002372D6" w:rsidRPr="00C84F64" w:rsidRDefault="002372D6" w:rsidP="00392537"/>
    <w:p w:rsidR="002372D6" w:rsidRPr="00C84F64" w:rsidRDefault="002372D6" w:rsidP="005C7754">
      <w:pPr>
        <w:pBdr>
          <w:bottom w:val="single" w:sz="4" w:space="1" w:color="auto"/>
        </w:pBdr>
      </w:pPr>
    </w:p>
    <w:p w:rsidR="002372D6" w:rsidRPr="005438C2" w:rsidRDefault="002372D6" w:rsidP="00F6558D">
      <w:pPr>
        <w:jc w:val="both"/>
        <w:rPr>
          <w:rFonts w:ascii="Arial" w:hAnsi="Arial" w:cs="Arial"/>
          <w:sz w:val="22"/>
          <w:szCs w:val="22"/>
        </w:rPr>
      </w:pPr>
      <w:r w:rsidRPr="00F6558D">
        <w:rPr>
          <w:b/>
          <w:bCs/>
        </w:rPr>
        <w:t>S.3</w:t>
      </w:r>
      <w:r>
        <w:rPr>
          <w:b/>
          <w:bCs/>
        </w:rPr>
        <w:t>-</w:t>
      </w:r>
      <w:r>
        <w:t xml:space="preserve"> </w:t>
      </w:r>
      <w:r w:rsidRPr="005438C2">
        <w:rPr>
          <w:rFonts w:ascii="Arial" w:hAnsi="Arial" w:cs="Arial"/>
          <w:sz w:val="20"/>
          <w:szCs w:val="20"/>
        </w:rPr>
        <w:t>200 cm</w:t>
      </w:r>
      <w:r w:rsidRPr="005438C2">
        <w:rPr>
          <w:rFonts w:ascii="Arial" w:hAnsi="Arial" w:cs="Arial"/>
          <w:sz w:val="20"/>
          <w:szCs w:val="20"/>
          <w:vertAlign w:val="superscript"/>
        </w:rPr>
        <w:t>3</w:t>
      </w:r>
      <w:r w:rsidRPr="005438C2">
        <w:rPr>
          <w:rFonts w:ascii="Arial" w:hAnsi="Arial" w:cs="Arial"/>
          <w:sz w:val="20"/>
          <w:szCs w:val="20"/>
        </w:rPr>
        <w:t xml:space="preserve"> su alabilen bir kap yarısına kadar su ile doludur. Kaba bir taş parçası bırakıldığında kaptan dışarıya 30 cm</w:t>
      </w:r>
      <w:r w:rsidRPr="005438C2">
        <w:rPr>
          <w:rFonts w:ascii="Arial" w:hAnsi="Arial" w:cs="Arial"/>
          <w:sz w:val="20"/>
          <w:szCs w:val="20"/>
          <w:vertAlign w:val="superscript"/>
        </w:rPr>
        <w:t>3</w:t>
      </w:r>
      <w:r w:rsidRPr="005438C2">
        <w:rPr>
          <w:rFonts w:ascii="Arial" w:hAnsi="Arial" w:cs="Arial"/>
          <w:sz w:val="20"/>
          <w:szCs w:val="20"/>
        </w:rPr>
        <w:t xml:space="preserve"> su taşıyor. Buna göre taşın hacmi kaç cm</w:t>
      </w:r>
      <w:r w:rsidRPr="005438C2">
        <w:rPr>
          <w:rFonts w:ascii="Arial" w:hAnsi="Arial" w:cs="Arial"/>
          <w:sz w:val="20"/>
          <w:szCs w:val="20"/>
          <w:vertAlign w:val="superscript"/>
        </w:rPr>
        <w:t>3</w:t>
      </w:r>
      <w:r w:rsidRPr="005438C2">
        <w:rPr>
          <w:rFonts w:ascii="Arial" w:hAnsi="Arial" w:cs="Arial"/>
          <w:sz w:val="20"/>
          <w:szCs w:val="20"/>
        </w:rPr>
        <w:t>’dür.</w:t>
      </w:r>
      <w:r>
        <w:rPr>
          <w:sz w:val="22"/>
          <w:szCs w:val="22"/>
        </w:rPr>
        <w:t xml:space="preserve"> </w:t>
      </w:r>
    </w:p>
    <w:p w:rsidR="002372D6" w:rsidRDefault="002372D6" w:rsidP="00392537"/>
    <w:p w:rsidR="002372D6" w:rsidRDefault="002372D6" w:rsidP="00392537"/>
    <w:p w:rsidR="002372D6" w:rsidRDefault="002372D6" w:rsidP="00392537"/>
    <w:p w:rsidR="002372D6" w:rsidRDefault="002372D6" w:rsidP="00392537"/>
    <w:p w:rsidR="002372D6" w:rsidRDefault="002372D6" w:rsidP="005C7754">
      <w:pPr>
        <w:pBdr>
          <w:bottom w:val="single" w:sz="4" w:space="1" w:color="auto"/>
        </w:pBdr>
      </w:pPr>
    </w:p>
    <w:p w:rsidR="002372D6" w:rsidRDefault="002372D6" w:rsidP="005C7754">
      <w:pPr>
        <w:pBdr>
          <w:bottom w:val="single" w:sz="4" w:space="1" w:color="auto"/>
        </w:pBdr>
      </w:pP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  <w:r w:rsidRPr="005520F6">
        <w:rPr>
          <w:b/>
          <w:bCs/>
        </w:rPr>
        <w:t>S-4)</w:t>
      </w:r>
      <w:r>
        <w:rPr>
          <w:b/>
          <w:bCs/>
        </w:rPr>
        <w:t xml:space="preserve"> </w:t>
      </w:r>
      <w:r>
        <w:rPr>
          <w:rFonts w:ascii="Arial" w:hAnsi="Arial" w:cs="Arial"/>
          <w:sz w:val="20"/>
          <w:szCs w:val="20"/>
        </w:rPr>
        <w:t>Aşağıda verilen büyüklüklerin karşılarına skaler yada vektörel olduklarını belirtiniz.</w:t>
      </w: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Kütle    :……………………………………………..</w:t>
      </w: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Hız      :………………………………………………..</w:t>
      </w: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Sıcaklık:………………………………………….</w:t>
      </w: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Zaman:………………………………………………</w:t>
      </w: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Kuvvet:………………………………………………</w:t>
      </w:r>
    </w:p>
    <w:p w:rsidR="002372D6" w:rsidRPr="005520F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pict>
          <v:line id="_x0000_s1026" style="position:absolute;left:0;text-align:left;z-index:251658240" from="-19.1pt,-643.25pt" to="-19.1pt,-637.25pt" strokecolor="windowText" o:insetmode="auto"/>
        </w:pict>
      </w:r>
    </w:p>
    <w:p w:rsidR="002372D6" w:rsidRDefault="002372D6" w:rsidP="002464F9">
      <w:pPr>
        <w:pBdr>
          <w:bottom w:val="single" w:sz="4" w:space="1" w:color="auto"/>
        </w:pBdr>
        <w:tabs>
          <w:tab w:val="left" w:pos="399"/>
        </w:tabs>
      </w:pPr>
    </w:p>
    <w:p w:rsidR="002372D6" w:rsidRDefault="002372D6" w:rsidP="005520F6">
      <w:pPr>
        <w:tabs>
          <w:tab w:val="left" w:pos="399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5520F6">
        <w:rPr>
          <w:b/>
          <w:bCs/>
        </w:rPr>
        <w:t>S-5)</w:t>
      </w:r>
      <w:r>
        <w:t xml:space="preserve"> </w:t>
      </w:r>
      <w:r w:rsidRPr="002B0393">
        <w:rPr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Bir öğrenci yere düşen bir futbol topunun yere düşme süresinin yere düşme şekline bağlı olup olmadığını araştırmaktadır.Bu deneyde;</w:t>
      </w:r>
    </w:p>
    <w:p w:rsidR="002372D6" w:rsidRDefault="002372D6" w:rsidP="005520F6">
      <w:pPr>
        <w:tabs>
          <w:tab w:val="left" w:pos="399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-Bağımlı değişken:…………………………………………,</w:t>
      </w:r>
    </w:p>
    <w:p w:rsidR="002372D6" w:rsidRDefault="002372D6" w:rsidP="005520F6">
      <w:pPr>
        <w:tabs>
          <w:tab w:val="left" w:pos="399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-Bağımsız değişken:………………………………………..</w:t>
      </w:r>
    </w:p>
    <w:p w:rsidR="002372D6" w:rsidRDefault="002372D6" w:rsidP="005520F6">
      <w:pPr>
        <w:tabs>
          <w:tab w:val="left" w:pos="399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-Kontrol değişkeni:………………………………………….</w:t>
      </w:r>
    </w:p>
    <w:p w:rsidR="002372D6" w:rsidRDefault="002372D6" w:rsidP="005520F6">
      <w:pPr>
        <w:tabs>
          <w:tab w:val="left" w:pos="399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nelerdir,karşısına yazınız?</w:t>
      </w:r>
    </w:p>
    <w:p w:rsidR="002372D6" w:rsidRDefault="002372D6" w:rsidP="005520F6">
      <w:pPr>
        <w:tabs>
          <w:tab w:val="left" w:pos="399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372D6" w:rsidRDefault="002372D6" w:rsidP="005520F6">
      <w:pPr>
        <w:tabs>
          <w:tab w:val="left" w:pos="399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372D6" w:rsidRPr="00C259A0" w:rsidRDefault="002372D6" w:rsidP="005520F6">
      <w:pPr>
        <w:tabs>
          <w:tab w:val="left" w:pos="399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372D6" w:rsidRPr="005520F6" w:rsidRDefault="002372D6" w:rsidP="005520F6">
      <w:pPr>
        <w:tabs>
          <w:tab w:val="left" w:pos="399"/>
        </w:tabs>
        <w:jc w:val="both"/>
        <w:rPr>
          <w:rFonts w:ascii="Arial" w:hAnsi="Arial" w:cs="Arial"/>
          <w:sz w:val="20"/>
          <w:szCs w:val="20"/>
        </w:rPr>
      </w:pPr>
      <w:r w:rsidRPr="005520F6">
        <w:rPr>
          <w:b/>
          <w:bCs/>
        </w:rPr>
        <w:t>S-6)</w:t>
      </w:r>
      <w:r>
        <w:t xml:space="preserve"> </w:t>
      </w:r>
      <w:r w:rsidRPr="005520F6">
        <w:rPr>
          <w:rFonts w:ascii="Arial" w:hAnsi="Arial" w:cs="Arial"/>
          <w:sz w:val="20"/>
          <w:szCs w:val="20"/>
        </w:rPr>
        <w:t>Aşağıda verilen birimleri çeviriniz.</w:t>
      </w:r>
    </w:p>
    <w:p w:rsidR="002372D6" w:rsidRPr="002B0393" w:rsidRDefault="002372D6" w:rsidP="002B0393">
      <w:pPr>
        <w:tabs>
          <w:tab w:val="left" w:pos="399"/>
        </w:tabs>
        <w:rPr>
          <w:sz w:val="22"/>
          <w:szCs w:val="22"/>
        </w:rPr>
      </w:pPr>
      <w:r>
        <w:rPr>
          <w:sz w:val="22"/>
          <w:szCs w:val="22"/>
        </w:rPr>
        <w:tab/>
        <w:t>0.2</w:t>
      </w:r>
      <w:r w:rsidRPr="002B0393">
        <w:rPr>
          <w:sz w:val="22"/>
          <w:szCs w:val="22"/>
        </w:rPr>
        <w:t xml:space="preserve"> </w:t>
      </w:r>
      <w:r>
        <w:rPr>
          <w:sz w:val="22"/>
          <w:szCs w:val="22"/>
        </w:rPr>
        <w:t>ton</w:t>
      </w:r>
      <w:r w:rsidRPr="002B0393">
        <w:rPr>
          <w:sz w:val="22"/>
          <w:szCs w:val="22"/>
        </w:rPr>
        <w:t xml:space="preserve">  : ………………………</w:t>
      </w:r>
      <w:r>
        <w:rPr>
          <w:sz w:val="22"/>
          <w:szCs w:val="22"/>
        </w:rPr>
        <w:t>……. k</w:t>
      </w:r>
      <w:r w:rsidRPr="002B0393">
        <w:rPr>
          <w:sz w:val="22"/>
          <w:szCs w:val="22"/>
        </w:rPr>
        <w:t xml:space="preserve">g </w:t>
      </w:r>
    </w:p>
    <w:p w:rsidR="002372D6" w:rsidRPr="002B0393" w:rsidRDefault="002372D6" w:rsidP="002B0393">
      <w:pPr>
        <w:tabs>
          <w:tab w:val="left" w:pos="399"/>
        </w:tabs>
        <w:rPr>
          <w:sz w:val="22"/>
          <w:szCs w:val="22"/>
        </w:rPr>
      </w:pPr>
      <w:r w:rsidRPr="002B0393">
        <w:rPr>
          <w:sz w:val="22"/>
          <w:szCs w:val="22"/>
        </w:rPr>
        <w:tab/>
      </w:r>
      <w:r>
        <w:rPr>
          <w:sz w:val="22"/>
          <w:szCs w:val="22"/>
        </w:rPr>
        <w:t>1 m</w:t>
      </w:r>
      <w:r w:rsidRPr="002B039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: ……………………………. nanometre</w:t>
      </w:r>
    </w:p>
    <w:p w:rsidR="002372D6" w:rsidRPr="002B0393" w:rsidRDefault="002372D6" w:rsidP="002B0393">
      <w:pPr>
        <w:tabs>
          <w:tab w:val="left" w:pos="399"/>
        </w:tabs>
        <w:rPr>
          <w:sz w:val="22"/>
          <w:szCs w:val="22"/>
        </w:rPr>
      </w:pPr>
      <w:r w:rsidRPr="002B0393">
        <w:rPr>
          <w:sz w:val="22"/>
          <w:szCs w:val="22"/>
        </w:rPr>
        <w:tab/>
      </w:r>
      <w:r>
        <w:rPr>
          <w:sz w:val="22"/>
          <w:szCs w:val="22"/>
        </w:rPr>
        <w:t xml:space="preserve">4 litre   </w:t>
      </w:r>
      <w:r w:rsidRPr="002B0393">
        <w:rPr>
          <w:sz w:val="22"/>
          <w:szCs w:val="22"/>
        </w:rPr>
        <w:t xml:space="preserve"> : …………………………..</w:t>
      </w:r>
      <w:r>
        <w:rPr>
          <w:sz w:val="22"/>
          <w:szCs w:val="22"/>
        </w:rPr>
        <w:t xml:space="preserve">   mililitre</w:t>
      </w:r>
    </w:p>
    <w:p w:rsidR="002372D6" w:rsidRPr="002B0393" w:rsidRDefault="002372D6" w:rsidP="002B0393">
      <w:pPr>
        <w:tabs>
          <w:tab w:val="left" w:pos="399"/>
        </w:tabs>
        <w:rPr>
          <w:sz w:val="22"/>
          <w:szCs w:val="22"/>
        </w:rPr>
      </w:pPr>
      <w:r w:rsidRPr="002B0393">
        <w:rPr>
          <w:sz w:val="22"/>
          <w:szCs w:val="22"/>
        </w:rPr>
        <w:tab/>
      </w:r>
      <w:r>
        <w:rPr>
          <w:sz w:val="22"/>
          <w:szCs w:val="22"/>
        </w:rPr>
        <w:t>5m</w:t>
      </w:r>
      <w:r w:rsidRPr="005520F6">
        <w:rPr>
          <w:sz w:val="22"/>
          <w:szCs w:val="22"/>
          <w:vertAlign w:val="superscript"/>
        </w:rPr>
        <w:t>3</w:t>
      </w:r>
      <w:r>
        <w:rPr>
          <w:sz w:val="22"/>
          <w:szCs w:val="22"/>
          <w:vertAlign w:val="superscript"/>
        </w:rPr>
        <w:t xml:space="preserve">         </w:t>
      </w:r>
      <w:r>
        <w:rPr>
          <w:sz w:val="22"/>
          <w:szCs w:val="22"/>
        </w:rPr>
        <w:t xml:space="preserve"> : …………………………….cm</w:t>
      </w:r>
      <w:r w:rsidRPr="005520F6">
        <w:rPr>
          <w:sz w:val="22"/>
          <w:szCs w:val="22"/>
          <w:vertAlign w:val="superscript"/>
        </w:rPr>
        <w:t>3</w:t>
      </w:r>
    </w:p>
    <w:p w:rsidR="002372D6" w:rsidRPr="002B0393" w:rsidRDefault="002372D6" w:rsidP="002B0393">
      <w:pPr>
        <w:tabs>
          <w:tab w:val="left" w:pos="399"/>
        </w:tabs>
        <w:rPr>
          <w:sz w:val="22"/>
          <w:szCs w:val="22"/>
        </w:rPr>
      </w:pPr>
      <w:r w:rsidRPr="002B0393">
        <w:rPr>
          <w:sz w:val="22"/>
          <w:szCs w:val="22"/>
        </w:rPr>
        <w:tab/>
      </w:r>
      <w:r>
        <w:rPr>
          <w:sz w:val="22"/>
          <w:szCs w:val="22"/>
        </w:rPr>
        <w:t>5 amper :………………….………mikroamper</w:t>
      </w:r>
    </w:p>
    <w:p w:rsidR="002372D6" w:rsidRDefault="002372D6" w:rsidP="005520F6">
      <w:pPr>
        <w:jc w:val="both"/>
        <w:rPr>
          <w:b/>
          <w:bCs/>
        </w:rPr>
      </w:pPr>
    </w:p>
    <w:p w:rsidR="002372D6" w:rsidRPr="005520F6" w:rsidRDefault="002372D6" w:rsidP="005520F6">
      <w:pPr>
        <w:jc w:val="both"/>
        <w:rPr>
          <w:rFonts w:ascii="Arial" w:hAnsi="Arial" w:cs="Arial"/>
          <w:sz w:val="20"/>
          <w:szCs w:val="20"/>
        </w:rPr>
      </w:pPr>
      <w:r w:rsidRPr="005520F6">
        <w:rPr>
          <w:b/>
          <w:bCs/>
        </w:rPr>
        <w:t>S-7)</w:t>
      </w:r>
      <w:r>
        <w:t xml:space="preserve"> </w:t>
      </w:r>
      <w:r>
        <w:rPr>
          <w:rFonts w:ascii="Arial" w:hAnsi="Arial" w:cs="Arial"/>
          <w:sz w:val="20"/>
          <w:szCs w:val="20"/>
        </w:rPr>
        <w:t>Aşağıdaki cümlelerde boş bırakılan yerleri</w:t>
      </w: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uygun sözcüklerle doldurunuz.</w:t>
      </w: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Gerçek bir olay ya da olguya benzetilerek yapılan kopyalara ………………………………..denir.</w:t>
      </w: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…………………….fiziğin dilidir. </w:t>
      </w: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Duyu organları ve ölçü aleti kullanılarak yapılan gözleme…………………………………denir.</w:t>
      </w:r>
    </w:p>
    <w:p w:rsidR="002372D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Verilere dayalı geçici çözüm yoluna ……………. denir</w:t>
      </w:r>
    </w:p>
    <w:p w:rsidR="002372D6" w:rsidRPr="005520F6" w:rsidRDefault="002372D6" w:rsidP="005520F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e) Bilimsel bilginin doğru şekilde elde edilme yoluna</w:t>
      </w:r>
    </w:p>
    <w:p w:rsidR="002372D6" w:rsidRDefault="002372D6">
      <w:r>
        <w:t>………………..denir.</w:t>
      </w:r>
    </w:p>
    <w:p w:rsidR="002372D6" w:rsidRDefault="002372D6" w:rsidP="002464F9">
      <w:pPr>
        <w:pBdr>
          <w:bottom w:val="single" w:sz="4" w:space="1" w:color="auto"/>
        </w:pBdr>
      </w:pPr>
    </w:p>
    <w:p w:rsidR="002372D6" w:rsidRPr="00EC05F7" w:rsidRDefault="002372D6" w:rsidP="00EC05F7">
      <w:pPr>
        <w:jc w:val="both"/>
        <w:rPr>
          <w:rFonts w:ascii="Arial" w:hAnsi="Arial" w:cs="Arial"/>
          <w:sz w:val="20"/>
          <w:szCs w:val="20"/>
        </w:rPr>
      </w:pPr>
      <w:r w:rsidRPr="00EC05F7">
        <w:rPr>
          <w:b/>
          <w:bCs/>
        </w:rPr>
        <w:t>S-8)</w:t>
      </w:r>
      <w:r>
        <w:t xml:space="preserve"> </w:t>
      </w:r>
      <w:r>
        <w:rPr>
          <w:rFonts w:ascii="Arial" w:hAnsi="Arial" w:cs="Arial"/>
          <w:sz w:val="20"/>
          <w:szCs w:val="20"/>
        </w:rPr>
        <w:t>Aşağıda verilen boşluklara uygun bilim adamı isimlerini yazınız.</w:t>
      </w:r>
    </w:p>
    <w:p w:rsidR="002372D6" w:rsidRPr="00EC05F7" w:rsidRDefault="002372D6" w:rsidP="00EC05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Işık enerjisinin tanecikli yapıda olduğunu ……………..</w:t>
      </w:r>
    </w:p>
    <w:p w:rsidR="002372D6" w:rsidRPr="00EC05F7" w:rsidRDefault="002372D6">
      <w:pPr>
        <w:rPr>
          <w:rFonts w:ascii="Arial" w:hAnsi="Arial" w:cs="Arial"/>
          <w:sz w:val="20"/>
          <w:szCs w:val="20"/>
        </w:rPr>
      </w:pPr>
      <w:r w:rsidRPr="00EC05F7">
        <w:rPr>
          <w:rFonts w:ascii="Arial" w:hAnsi="Arial" w:cs="Arial"/>
          <w:sz w:val="20"/>
          <w:szCs w:val="20"/>
        </w:rPr>
        <w:t>keşfetmiştir.</w:t>
      </w:r>
    </w:p>
    <w:p w:rsidR="002372D6" w:rsidRDefault="002372D6" w:rsidP="00EC05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Kendi yaptığı teleskop ile gök cisimlerini gözlemleyen bilim adamı ………………………………….dır.</w:t>
      </w:r>
    </w:p>
    <w:p w:rsidR="002372D6" w:rsidRDefault="002372D6" w:rsidP="00EC05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Orta çağda Fizik ve Astronomi bilimine katkıda bulu-nan İslam Bilgini ……………………………….dır.</w:t>
      </w:r>
    </w:p>
    <w:p w:rsidR="002372D6" w:rsidRDefault="002372D6" w:rsidP="00EC05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Kütle Çekim Yasası’nı bulan Fizikçi ………………. dur</w:t>
      </w:r>
    </w:p>
    <w:p w:rsidR="002372D6" w:rsidRDefault="002372D6" w:rsidP="00EC05F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e) Özel Görelilik Kuramını öne süren Fizikçi …………… dır.</w:t>
      </w:r>
    </w:p>
    <w:p w:rsidR="002372D6" w:rsidRPr="00EC05F7" w:rsidRDefault="002372D6" w:rsidP="002464F9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</w:p>
    <w:p w:rsidR="002372D6" w:rsidRPr="00A037BC" w:rsidRDefault="002372D6" w:rsidP="00557630">
      <w:pPr>
        <w:rPr>
          <w:rFonts w:ascii="Arial" w:hAnsi="Arial" w:cs="Arial"/>
          <w:sz w:val="20"/>
          <w:szCs w:val="20"/>
        </w:rPr>
      </w:pPr>
      <w:r w:rsidRPr="00EC05F7">
        <w:rPr>
          <w:b/>
          <w:bCs/>
        </w:rPr>
        <w:t>S-9)</w:t>
      </w:r>
      <w:r>
        <w:rPr>
          <w:b/>
          <w:bCs/>
        </w:rPr>
        <w:t xml:space="preserve"> </w:t>
      </w:r>
      <w:r>
        <w:rPr>
          <w:rFonts w:ascii="Arial" w:hAnsi="Arial" w:cs="Arial"/>
          <w:sz w:val="20"/>
          <w:szCs w:val="20"/>
        </w:rPr>
        <w:t>Aşağıda verilen temel büyüklüklerin karşısına birimini ve ölçü aletini yazınız.</w:t>
      </w:r>
    </w:p>
    <w:tbl>
      <w:tblPr>
        <w:tblpPr w:leftFromText="141" w:rightFromText="141" w:vertAnchor="text" w:horzAnchor="page" w:tblpX="6193" w:tblpY="2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7"/>
        <w:gridCol w:w="1723"/>
        <w:gridCol w:w="1752"/>
      </w:tblGrid>
      <w:tr w:rsidR="002372D6" w:rsidRPr="00FD2370">
        <w:trPr>
          <w:trHeight w:val="199"/>
        </w:trPr>
        <w:tc>
          <w:tcPr>
            <w:tcW w:w="1767" w:type="dxa"/>
          </w:tcPr>
          <w:p w:rsidR="002372D6" w:rsidRPr="00041891" w:rsidRDefault="002372D6" w:rsidP="00041891">
            <w:pPr>
              <w:jc w:val="center"/>
              <w:rPr>
                <w:sz w:val="20"/>
                <w:szCs w:val="20"/>
              </w:rPr>
            </w:pPr>
            <w:r w:rsidRPr="00041891">
              <w:rPr>
                <w:sz w:val="20"/>
                <w:szCs w:val="20"/>
              </w:rPr>
              <w:t>Büyüklük</w:t>
            </w:r>
          </w:p>
        </w:tc>
        <w:tc>
          <w:tcPr>
            <w:tcW w:w="1723" w:type="dxa"/>
          </w:tcPr>
          <w:p w:rsidR="002372D6" w:rsidRPr="00041891" w:rsidRDefault="002372D6" w:rsidP="00041891">
            <w:pPr>
              <w:jc w:val="center"/>
              <w:rPr>
                <w:sz w:val="20"/>
                <w:szCs w:val="20"/>
              </w:rPr>
            </w:pPr>
            <w:r w:rsidRPr="00041891">
              <w:rPr>
                <w:sz w:val="20"/>
                <w:szCs w:val="20"/>
              </w:rPr>
              <w:t>SI daBirimi</w:t>
            </w:r>
          </w:p>
        </w:tc>
        <w:tc>
          <w:tcPr>
            <w:tcW w:w="1752" w:type="dxa"/>
          </w:tcPr>
          <w:p w:rsidR="002372D6" w:rsidRPr="00041891" w:rsidRDefault="002372D6" w:rsidP="00041891">
            <w:pPr>
              <w:jc w:val="center"/>
              <w:rPr>
                <w:sz w:val="20"/>
                <w:szCs w:val="20"/>
              </w:rPr>
            </w:pPr>
            <w:r w:rsidRPr="00041891">
              <w:rPr>
                <w:sz w:val="20"/>
                <w:szCs w:val="20"/>
              </w:rPr>
              <w:t>Ölçü Aleti</w:t>
            </w:r>
          </w:p>
        </w:tc>
      </w:tr>
      <w:tr w:rsidR="002372D6" w:rsidRPr="00FD2370">
        <w:trPr>
          <w:trHeight w:val="1015"/>
        </w:trPr>
        <w:tc>
          <w:tcPr>
            <w:tcW w:w="1767" w:type="dxa"/>
          </w:tcPr>
          <w:p w:rsidR="002372D6" w:rsidRPr="00041891" w:rsidRDefault="002372D6" w:rsidP="00041891">
            <w:pPr>
              <w:jc w:val="both"/>
              <w:rPr>
                <w:sz w:val="20"/>
                <w:szCs w:val="20"/>
              </w:rPr>
            </w:pPr>
            <w:r w:rsidRPr="00041891">
              <w:rPr>
                <w:sz w:val="20"/>
                <w:szCs w:val="20"/>
              </w:rPr>
              <w:t>Kütle</w:t>
            </w:r>
          </w:p>
          <w:p w:rsidR="002372D6" w:rsidRPr="00041891" w:rsidRDefault="002372D6" w:rsidP="00041891">
            <w:pPr>
              <w:jc w:val="both"/>
              <w:rPr>
                <w:sz w:val="20"/>
                <w:szCs w:val="20"/>
              </w:rPr>
            </w:pPr>
            <w:r w:rsidRPr="00041891">
              <w:rPr>
                <w:sz w:val="20"/>
                <w:szCs w:val="20"/>
              </w:rPr>
              <w:t>Sıcaklılık</w:t>
            </w:r>
          </w:p>
          <w:p w:rsidR="002372D6" w:rsidRPr="00041891" w:rsidRDefault="002372D6" w:rsidP="00041891">
            <w:pPr>
              <w:jc w:val="both"/>
              <w:rPr>
                <w:sz w:val="20"/>
                <w:szCs w:val="20"/>
              </w:rPr>
            </w:pPr>
            <w:r w:rsidRPr="00041891">
              <w:rPr>
                <w:sz w:val="20"/>
                <w:szCs w:val="20"/>
              </w:rPr>
              <w:t>Akım şiddeti</w:t>
            </w:r>
          </w:p>
          <w:p w:rsidR="002372D6" w:rsidRPr="00041891" w:rsidRDefault="002372D6" w:rsidP="00041891">
            <w:pPr>
              <w:jc w:val="both"/>
              <w:rPr>
                <w:sz w:val="20"/>
                <w:szCs w:val="20"/>
              </w:rPr>
            </w:pPr>
            <w:r w:rsidRPr="00041891">
              <w:rPr>
                <w:sz w:val="20"/>
                <w:szCs w:val="20"/>
              </w:rPr>
              <w:t>Zaman</w:t>
            </w:r>
          </w:p>
          <w:p w:rsidR="002372D6" w:rsidRPr="00041891" w:rsidRDefault="002372D6" w:rsidP="00041891">
            <w:pPr>
              <w:jc w:val="both"/>
              <w:rPr>
                <w:sz w:val="20"/>
                <w:szCs w:val="20"/>
              </w:rPr>
            </w:pPr>
            <w:r w:rsidRPr="00041891">
              <w:rPr>
                <w:sz w:val="20"/>
                <w:szCs w:val="20"/>
              </w:rPr>
              <w:t>Uzunluk</w:t>
            </w:r>
          </w:p>
        </w:tc>
        <w:tc>
          <w:tcPr>
            <w:tcW w:w="1723" w:type="dxa"/>
          </w:tcPr>
          <w:p w:rsidR="002372D6" w:rsidRPr="00041891" w:rsidRDefault="002372D6" w:rsidP="00041891">
            <w:pPr>
              <w:ind w:firstLine="615"/>
              <w:rPr>
                <w:sz w:val="20"/>
                <w:szCs w:val="20"/>
              </w:rPr>
            </w:pPr>
          </w:p>
        </w:tc>
        <w:tc>
          <w:tcPr>
            <w:tcW w:w="1752" w:type="dxa"/>
          </w:tcPr>
          <w:p w:rsidR="002372D6" w:rsidRPr="00041891" w:rsidRDefault="002372D6" w:rsidP="00041891">
            <w:pPr>
              <w:ind w:firstLine="615"/>
              <w:rPr>
                <w:sz w:val="20"/>
                <w:szCs w:val="20"/>
              </w:rPr>
            </w:pPr>
          </w:p>
        </w:tc>
      </w:tr>
    </w:tbl>
    <w:p w:rsidR="002372D6" w:rsidRDefault="002372D6" w:rsidP="002464F9">
      <w:pPr>
        <w:pBdr>
          <w:bottom w:val="single" w:sz="4" w:space="1" w:color="auto"/>
        </w:pBdr>
      </w:pPr>
    </w:p>
    <w:p w:rsidR="002372D6" w:rsidRDefault="002372D6" w:rsidP="00A75017">
      <w:pPr>
        <w:rPr>
          <w:rFonts w:ascii="Arial" w:hAnsi="Arial" w:cs="Arial"/>
          <w:sz w:val="20"/>
          <w:szCs w:val="20"/>
        </w:rPr>
      </w:pPr>
      <w:r w:rsidRPr="00A037BC">
        <w:rPr>
          <w:b/>
          <w:bCs/>
        </w:rPr>
        <w:t>S-10)</w:t>
      </w:r>
      <w:r>
        <w:rPr>
          <w:b/>
          <w:bCs/>
        </w:rPr>
        <w:t xml:space="preserve"> </w:t>
      </w:r>
      <w:r>
        <w:rPr>
          <w:rFonts w:ascii="Arial" w:hAnsi="Arial" w:cs="Arial"/>
          <w:sz w:val="20"/>
          <w:szCs w:val="20"/>
        </w:rPr>
        <w:t>Aşağıda verilen konular fiziğin hangi alt dalına aittir yanına yazınız.</w:t>
      </w:r>
    </w:p>
    <w:p w:rsidR="002372D6" w:rsidRDefault="002372D6" w:rsidP="00A75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1.Yük çeken makara sistemi:……………………………</w:t>
      </w:r>
    </w:p>
    <w:p w:rsidR="002372D6" w:rsidRDefault="002372D6" w:rsidP="00A75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2.Teleskopla yapılan gözlem:…………………………….</w:t>
      </w:r>
    </w:p>
    <w:p w:rsidR="002372D6" w:rsidRDefault="002372D6" w:rsidP="00A75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3.Tren raylarının yazın bozulması:………………………..</w:t>
      </w:r>
    </w:p>
    <w:p w:rsidR="002372D6" w:rsidRDefault="002372D6" w:rsidP="00A75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4.Nükleer enerji santrali:……………………………………</w:t>
      </w:r>
    </w:p>
    <w:p w:rsidR="002372D6" w:rsidRPr="002F3495" w:rsidRDefault="002372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5.Maddenin kristal yapısı:………………………………</w:t>
      </w:r>
    </w:p>
    <w:p w:rsidR="002372D6" w:rsidRDefault="002372D6" w:rsidP="002464F9">
      <w:pPr>
        <w:pBdr>
          <w:bottom w:val="single" w:sz="4" w:space="1" w:color="auto"/>
        </w:pBdr>
      </w:pPr>
    </w:p>
    <w:p w:rsidR="002372D6" w:rsidRDefault="002372D6">
      <w:r>
        <w:t xml:space="preserve">Her sorunun doğru yanıtı 10 puan                              </w:t>
      </w:r>
    </w:p>
    <w:p w:rsidR="002372D6" w:rsidRDefault="002372D6" w:rsidP="00411627">
      <w:r>
        <w:t>Sınav süresi 40 dakikadır.  Başarılar…</w:t>
      </w:r>
    </w:p>
    <w:p w:rsidR="002372D6" w:rsidRDefault="002372D6" w:rsidP="00411627">
      <w:r>
        <w:t xml:space="preserve">                                                            </w:t>
      </w:r>
    </w:p>
    <w:p w:rsidR="002372D6" w:rsidRDefault="002372D6">
      <w:r>
        <w:t xml:space="preserve">Yavuz CEYLAN                          Serpil AKBULUT                     </w:t>
      </w:r>
    </w:p>
    <w:p w:rsidR="002372D6" w:rsidRDefault="002372D6">
      <w:r>
        <w:t>Fizik Öğretmeni                            Fizik Öğretmeni</w:t>
      </w:r>
    </w:p>
    <w:sectPr w:rsidR="002372D6" w:rsidSect="00AE2EF1">
      <w:type w:val="continuous"/>
      <w:pgSz w:w="11906" w:h="16838"/>
      <w:pgMar w:top="360" w:right="746" w:bottom="142" w:left="540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2D6" w:rsidRDefault="002372D6">
      <w:r>
        <w:separator/>
      </w:r>
    </w:p>
  </w:endnote>
  <w:endnote w:type="continuationSeparator" w:id="1">
    <w:p w:rsidR="002372D6" w:rsidRDefault="0023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2D6" w:rsidRDefault="002372D6">
      <w:r>
        <w:separator/>
      </w:r>
    </w:p>
  </w:footnote>
  <w:footnote w:type="continuationSeparator" w:id="1">
    <w:p w:rsidR="002372D6" w:rsidRDefault="002372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537"/>
    <w:rsid w:val="00041891"/>
    <w:rsid w:val="00043A3F"/>
    <w:rsid w:val="000A35D8"/>
    <w:rsid w:val="00132F10"/>
    <w:rsid w:val="0016798D"/>
    <w:rsid w:val="002372D6"/>
    <w:rsid w:val="002464F9"/>
    <w:rsid w:val="002B0393"/>
    <w:rsid w:val="002F3495"/>
    <w:rsid w:val="00392537"/>
    <w:rsid w:val="003F29A0"/>
    <w:rsid w:val="00411627"/>
    <w:rsid w:val="00414310"/>
    <w:rsid w:val="0047205F"/>
    <w:rsid w:val="00517E65"/>
    <w:rsid w:val="005438C2"/>
    <w:rsid w:val="005520F6"/>
    <w:rsid w:val="00557630"/>
    <w:rsid w:val="005C7754"/>
    <w:rsid w:val="006525A0"/>
    <w:rsid w:val="00694586"/>
    <w:rsid w:val="0071227A"/>
    <w:rsid w:val="00714380"/>
    <w:rsid w:val="00724F16"/>
    <w:rsid w:val="00732034"/>
    <w:rsid w:val="007362FD"/>
    <w:rsid w:val="00737119"/>
    <w:rsid w:val="0077347F"/>
    <w:rsid w:val="007823A4"/>
    <w:rsid w:val="007D53AE"/>
    <w:rsid w:val="007F0E10"/>
    <w:rsid w:val="0084729D"/>
    <w:rsid w:val="00902CB1"/>
    <w:rsid w:val="00A037BC"/>
    <w:rsid w:val="00A068F2"/>
    <w:rsid w:val="00A75017"/>
    <w:rsid w:val="00AE2EF1"/>
    <w:rsid w:val="00B32E46"/>
    <w:rsid w:val="00C259A0"/>
    <w:rsid w:val="00C60008"/>
    <w:rsid w:val="00C84F64"/>
    <w:rsid w:val="00CE357B"/>
    <w:rsid w:val="00D81746"/>
    <w:rsid w:val="00D96485"/>
    <w:rsid w:val="00EC05F7"/>
    <w:rsid w:val="00F20650"/>
    <w:rsid w:val="00F6558D"/>
    <w:rsid w:val="00F7067D"/>
    <w:rsid w:val="00FA5A4A"/>
    <w:rsid w:val="00FD2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67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92537"/>
    <w:pPr>
      <w:jc w:val="center"/>
    </w:pPr>
    <w:rPr>
      <w:b/>
      <w:bCs/>
      <w:i/>
      <w:iCs/>
      <w:embos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2184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99"/>
    <w:rsid w:val="002B039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472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843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6525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184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525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184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443</Words>
  <Characters>2529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EĞİTİM ÖĞRETİM YILI 9</dc:title>
  <dc:subject/>
  <dc:creator>user</dc:creator>
  <cp:keywords>sorubak.com</cp:keywords>
  <dc:description/>
  <cp:lastModifiedBy>edanur</cp:lastModifiedBy>
  <cp:revision>2</cp:revision>
  <cp:lastPrinted>2015-11-10T21:44:00Z</cp:lastPrinted>
  <dcterms:created xsi:type="dcterms:W3CDTF">2016-10-31T20:21:00Z</dcterms:created>
  <dcterms:modified xsi:type="dcterms:W3CDTF">2016-10-31T20:21:00Z</dcterms:modified>
</cp:coreProperties>
</file>