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9E" w:rsidRDefault="00EB119E" w:rsidP="001D2229">
      <w:pPr>
        <w:jc w:val="both"/>
        <w:rPr>
          <w:b/>
          <w:bCs/>
        </w:rPr>
      </w:pPr>
      <w:r>
        <w:rPr>
          <w:b/>
          <w:bCs/>
        </w:rPr>
        <w:t>ADI:                                                                                                                                             19/11/2016</w:t>
      </w:r>
    </w:p>
    <w:p w:rsidR="00EB119E" w:rsidRDefault="00EB119E" w:rsidP="001D2229">
      <w:pPr>
        <w:jc w:val="both"/>
        <w:rPr>
          <w:b/>
          <w:bCs/>
        </w:rPr>
      </w:pPr>
      <w:r>
        <w:rPr>
          <w:b/>
          <w:bCs/>
        </w:rPr>
        <w:t>SOYADI:                                                                                                                                      PERŞEMBE</w:t>
      </w:r>
    </w:p>
    <w:p w:rsidR="00EB119E" w:rsidRDefault="00EB119E" w:rsidP="001D2229">
      <w:pPr>
        <w:jc w:val="both"/>
        <w:rPr>
          <w:b/>
          <w:bCs/>
        </w:rPr>
      </w:pPr>
      <w:r>
        <w:rPr>
          <w:b/>
          <w:bCs/>
        </w:rPr>
        <w:t>SINIFI:</w:t>
      </w:r>
    </w:p>
    <w:p w:rsidR="00EB119E" w:rsidRDefault="00EB119E" w:rsidP="001D2229">
      <w:pPr>
        <w:jc w:val="both"/>
        <w:rPr>
          <w:b/>
          <w:bCs/>
        </w:rPr>
      </w:pPr>
      <w:r>
        <w:rPr>
          <w:b/>
          <w:bCs/>
        </w:rPr>
        <w:t>NO:</w:t>
      </w:r>
    </w:p>
    <w:p w:rsidR="00EB119E" w:rsidRDefault="00EB119E" w:rsidP="00622912">
      <w:pPr>
        <w:jc w:val="center"/>
        <w:rPr>
          <w:b/>
          <w:bCs/>
        </w:rPr>
      </w:pPr>
      <w:r>
        <w:rPr>
          <w:b/>
          <w:bCs/>
        </w:rPr>
        <w:t>..ANADOLU İMAM HATİP LİSESİ 2016-2017 EĞİTİM YILI 9.SINIF FİZİK DERSİ 1. DÖNEM 1. SINAVI</w:t>
      </w:r>
    </w:p>
    <w:p w:rsidR="00EB119E" w:rsidRDefault="00EB119E" w:rsidP="001D2229">
      <w:r>
        <w:rPr>
          <w:b/>
          <w:bCs/>
        </w:rPr>
        <w:t xml:space="preserve">S-1) </w:t>
      </w:r>
      <w:r>
        <w:t>Aşağıdaki boşlukları uygun kelimelerle doldurunuz. (5x2=10 puan)</w:t>
      </w:r>
    </w:p>
    <w:p w:rsidR="00EB119E" w:rsidRDefault="00EB119E" w:rsidP="001D2229">
      <w:r>
        <w:rPr>
          <w:b/>
          <w:bCs/>
        </w:rPr>
        <w:t xml:space="preserve">a) </w:t>
      </w:r>
      <w:r>
        <w:t>Ölçme aletleri kullanılarak yapılan gözlemlere ……………………………………… denir.</w:t>
      </w:r>
    </w:p>
    <w:p w:rsidR="00EB119E" w:rsidRDefault="00EB119E" w:rsidP="001D2229">
      <w:r>
        <w:rPr>
          <w:b/>
          <w:bCs/>
        </w:rPr>
        <w:t xml:space="preserve">b) </w:t>
      </w:r>
      <w:r>
        <w:t>Duyu organları kullanılarak yapılan gözlemlere ……………………………………… denir.</w:t>
      </w:r>
    </w:p>
    <w:p w:rsidR="00EB119E" w:rsidRDefault="00EB119E" w:rsidP="001D2229">
      <w:r>
        <w:rPr>
          <w:b/>
          <w:bCs/>
        </w:rPr>
        <w:t xml:space="preserve">c) </w:t>
      </w:r>
      <w:r>
        <w:t>Fizik madde ve ………………………. arasındaki ilişkiyi inceler.</w:t>
      </w:r>
    </w:p>
    <w:p w:rsidR="00EB119E" w:rsidRDefault="00EB119E" w:rsidP="001D2229">
      <w:r>
        <w:rPr>
          <w:b/>
          <w:bCs/>
        </w:rPr>
        <w:t xml:space="preserve">d) </w:t>
      </w:r>
      <w:r>
        <w:t>Bir maddenin üzerine uygulanan kuvvete karşı gösterdiği dirence ……………………………… denir.</w:t>
      </w:r>
    </w:p>
    <w:p w:rsidR="00EB119E" w:rsidRDefault="00EB119E" w:rsidP="001D2229">
      <w:r>
        <w:rPr>
          <w:b/>
          <w:bCs/>
        </w:rPr>
        <w:t xml:space="preserve">e) </w:t>
      </w:r>
      <w:r>
        <w:t>Bir maddenin birim hacminin kütlesine ………………………………… veya ……………………………. denir.</w:t>
      </w:r>
    </w:p>
    <w:p w:rsidR="00EB119E" w:rsidRDefault="00EB119E" w:rsidP="003C54A2">
      <w:r>
        <w:rPr>
          <w:b/>
          <w:bCs/>
        </w:rPr>
        <w:t xml:space="preserve">S-2) </w:t>
      </w:r>
      <w:r>
        <w:t>Aşağıda verilen fiziksel modellemelerde, hedef ve model nelerdir? Belirtiniz.(10 puan)</w:t>
      </w:r>
    </w:p>
    <w:p w:rsidR="00EB119E" w:rsidRDefault="00EB119E" w:rsidP="003C54A2">
      <w:r>
        <w:t xml:space="preserve">‘Atomun güneş sistemine benzetilmesi.’ </w:t>
      </w:r>
    </w:p>
    <w:p w:rsidR="00EB119E" w:rsidRDefault="00EB119E" w:rsidP="003C54A2">
      <w:r>
        <w:t>Hedef:</w:t>
      </w:r>
    </w:p>
    <w:p w:rsidR="00EB119E" w:rsidRDefault="00EB119E" w:rsidP="003C54A2">
      <w:r>
        <w:t>Model:</w:t>
      </w:r>
    </w:p>
    <w:p w:rsidR="00EB119E" w:rsidRDefault="00EB119E" w:rsidP="003C54A2">
      <w:r>
        <w:t>‘Elektriksel gerilimin su akışına benzetilmesi.’</w:t>
      </w:r>
    </w:p>
    <w:p w:rsidR="00EB119E" w:rsidRDefault="00EB119E" w:rsidP="003C54A2">
      <w:r>
        <w:t>Hedef:</w:t>
      </w:r>
    </w:p>
    <w:p w:rsidR="00EB119E" w:rsidRDefault="00EB119E" w:rsidP="003C54A2">
      <w:r>
        <w:t>Model:</w:t>
      </w:r>
    </w:p>
    <w:p w:rsidR="00EB119E" w:rsidRDefault="00EB119E" w:rsidP="003C54A2">
      <w:r>
        <w:rPr>
          <w:b/>
          <w:bCs/>
        </w:rPr>
        <w:t xml:space="preserve">S-3) </w:t>
      </w:r>
      <w:r>
        <w:t>Skaler ve vektörel büyüklüklere 3’er örnek veriniz.(10 puan)</w:t>
      </w:r>
    </w:p>
    <w:p w:rsidR="00EB119E" w:rsidRDefault="00EB119E" w:rsidP="003C54A2">
      <w:r>
        <w:rPr>
          <w:b/>
          <w:bCs/>
        </w:rPr>
        <w:t xml:space="preserve">S-4) </w:t>
      </w:r>
      <w:r>
        <w:t>Maddelerin ortak özellikleri nelerdir? Sıralayınız. (10 puan)</w:t>
      </w:r>
    </w:p>
    <w:p w:rsidR="00EB119E" w:rsidRDefault="00EB119E" w:rsidP="003C54A2">
      <w:r>
        <w:rPr>
          <w:b/>
          <w:bCs/>
        </w:rPr>
        <w:t xml:space="preserve">S-5) </w:t>
      </w:r>
      <w:r>
        <w:t>Özkütlesi 4 g/cm</w:t>
      </w:r>
      <w:r>
        <w:rPr>
          <w:vertAlign w:val="superscript"/>
        </w:rPr>
        <w:t xml:space="preserve">3 </w:t>
      </w:r>
      <w:r>
        <w:t>olan bir madde su dolu bir kaba bırakıldığında kaptan 75 cm</w:t>
      </w:r>
      <w:r>
        <w:rPr>
          <w:vertAlign w:val="superscript"/>
        </w:rPr>
        <w:t>3</w:t>
      </w:r>
      <w:r>
        <w:t xml:space="preserve"> su taşırmaktadır. Bu maddenin kütlesi kaç gramdır?(10 puan)</w:t>
      </w:r>
    </w:p>
    <w:p w:rsidR="00EB119E" w:rsidRDefault="00EB119E" w:rsidP="003C54A2">
      <w:r>
        <w:rPr>
          <w:b/>
          <w:bCs/>
        </w:rPr>
        <w:t xml:space="preserve">S-6) </w:t>
      </w:r>
      <w:r>
        <w:t xml:space="preserve">Ayrıtları 2cm, 3cm ve 4cm olan dikdörtgenler prizması şeklindeki bir kutunun her bir ayrıtı iki katına çıkartılarak büyütülürse prizmanın dayanıklılığı nasıl değişir?(10 puan) </w:t>
      </w:r>
    </w:p>
    <w:p w:rsidR="00EB119E" w:rsidRDefault="00EB119E" w:rsidP="001A3FC0">
      <w:r>
        <w:rPr>
          <w:b/>
          <w:bCs/>
        </w:rPr>
        <w:t xml:space="preserve">S-7) </w:t>
      </w:r>
      <w:r>
        <w:t>Fiziğin alt alanları nelerdir? Bu alt alanlardan 3 tanesini açıklayınız.(10 puan)</w:t>
      </w:r>
    </w:p>
    <w:p w:rsidR="00EB119E" w:rsidRDefault="00EB119E" w:rsidP="001A3FC0">
      <w:r>
        <w:rPr>
          <w:b/>
          <w:bCs/>
        </w:rPr>
        <w:t xml:space="preserve">S-8) </w:t>
      </w:r>
      <w:r>
        <w:t>Bilimsel yöntemin basamaklarını sırasıyla yazınız.(10 puan)</w:t>
      </w:r>
    </w:p>
    <w:p w:rsidR="00EB119E" w:rsidRDefault="00EB119E" w:rsidP="001A3FC0">
      <w:r>
        <w:rPr>
          <w:b/>
          <w:bCs/>
        </w:rPr>
        <w:t xml:space="preserve">S-9) </w:t>
      </w:r>
      <w:r>
        <w:t>Aşağıdaki örnek durumda bağımsız değişken, bağımlı değişken ve kontrol değişkeni nelerdir? Belirtiniz.(10 puan)</w:t>
      </w:r>
    </w:p>
    <w:p w:rsidR="00EB119E" w:rsidRDefault="00EB119E" w:rsidP="001A3FC0">
      <w:r>
        <w:t>‘ Yapılan bir deneyde; seri bağlı bir elektrik devresinde pil sayısı sabit tutulurken ampul sayısı arttırıldığında ışık şiddetinin azaldığı tespit edilmiştir.’ Bu deney için;</w:t>
      </w:r>
    </w:p>
    <w:p w:rsidR="00EB119E" w:rsidRDefault="00EB119E" w:rsidP="001A3FC0">
      <w:r>
        <w:t>Bağımlı değişken:</w:t>
      </w:r>
    </w:p>
    <w:p w:rsidR="00EB119E" w:rsidRDefault="00EB119E" w:rsidP="001A3FC0">
      <w:r>
        <w:t>Bağımsız değişken:</w:t>
      </w:r>
    </w:p>
    <w:p w:rsidR="00EB119E" w:rsidRDefault="00EB119E" w:rsidP="001A3FC0">
      <w:r>
        <w:t>Kontrol değişkeni:</w:t>
      </w:r>
    </w:p>
    <w:p w:rsidR="00EB119E" w:rsidRDefault="00EB119E" w:rsidP="00103793">
      <w:r>
        <w:rPr>
          <w:b/>
          <w:bCs/>
        </w:rPr>
        <w:t>S-10)</w:t>
      </w:r>
      <w:r>
        <w:t>Aşağıdaki temel büyüklükler tablosunu doldurunuz.(10x1= 10 puan)</w:t>
      </w:r>
    </w:p>
    <w:p w:rsidR="00EB119E" w:rsidRDefault="00EB119E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b/>
          <w:bCs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4.4pt;margin-top:27.55pt;width:.75pt;height:2.25pt;flip:x;z-index:251658240" o:connectortype="straight"/>
        </w:pict>
      </w:r>
      <w:r>
        <w:rPr>
          <w:noProof/>
          <w:lang w:eastAsia="tr-TR"/>
        </w:rPr>
        <w:pict>
          <v:shape id="_x0000_s1027" type="#_x0000_t32" style="position:absolute;left:0;text-align:left;margin-left:73.15pt;margin-top:27.55pt;width:.75pt;height:2.25pt;flip:x y;z-index:251659264" o:connectortype="straight"/>
        </w:pict>
      </w:r>
      <w:r>
        <w:rPr>
          <w:b/>
          <w:bCs/>
        </w:rPr>
        <w:t>SI Sistemi Temel Büyüklükler Tablosu</w:t>
      </w:r>
    </w:p>
    <w:p w:rsidR="00EB119E" w:rsidRDefault="00EB119E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2910"/>
          <w:tab w:val="left" w:pos="5250"/>
          <w:tab w:val="left" w:pos="7455"/>
        </w:tabs>
      </w:pPr>
      <w:r>
        <w:rPr>
          <w:noProof/>
          <w:lang w:eastAsia="tr-TR"/>
        </w:rPr>
        <w:pict>
          <v:shape id="_x0000_s1028" type="#_x0000_t32" style="position:absolute;margin-left:356.65pt;margin-top:1.85pt;width:.75pt;height:185.25pt;z-index:251660288" o:connectortype="straight"/>
        </w:pict>
      </w:r>
      <w:r>
        <w:rPr>
          <w:noProof/>
          <w:lang w:eastAsia="tr-TR"/>
        </w:rPr>
        <w:pict>
          <v:shape id="_x0000_s1029" type="#_x0000_t32" style="position:absolute;margin-left:236.65pt;margin-top:1.85pt;width:3.75pt;height:185.25pt;z-index:251661312" o:connectortype="straight"/>
        </w:pict>
      </w:r>
      <w:r>
        <w:rPr>
          <w:noProof/>
          <w:lang w:eastAsia="tr-TR"/>
        </w:rPr>
        <w:pict>
          <v:shape id="_x0000_s1030" type="#_x0000_t32" style="position:absolute;margin-left:114.4pt;margin-top:1.85pt;width:.75pt;height:185.25pt;flip:x;z-index:251662336" o:connectortype="straight"/>
        </w:pict>
      </w:r>
      <w:r>
        <w:t xml:space="preserve">  </w:t>
      </w:r>
      <w:r>
        <w:rPr>
          <w:b/>
          <w:bCs/>
        </w:rPr>
        <w:t>Temel Büyüklük</w:t>
      </w:r>
      <w:r>
        <w:t xml:space="preserve">                      </w:t>
      </w:r>
      <w:r>
        <w:rPr>
          <w:b/>
          <w:bCs/>
        </w:rPr>
        <w:t>Büyüklük Sembolü</w:t>
      </w:r>
      <w:r>
        <w:tab/>
      </w:r>
      <w:r>
        <w:rPr>
          <w:b/>
          <w:bCs/>
        </w:rPr>
        <w:t xml:space="preserve">      Birimi</w:t>
      </w:r>
      <w:r>
        <w:t xml:space="preserve"> </w:t>
      </w:r>
      <w:r>
        <w:tab/>
      </w:r>
      <w:r>
        <w:rPr>
          <w:b/>
          <w:bCs/>
        </w:rPr>
        <w:t>Birimin Sembolü</w:t>
      </w:r>
    </w:p>
    <w:p w:rsidR="00EB119E" w:rsidRDefault="00EB119E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2910"/>
          <w:tab w:val="left" w:pos="5715"/>
          <w:tab w:val="left" w:pos="8115"/>
        </w:tabs>
      </w:pPr>
      <w:r>
        <w:t xml:space="preserve">           Kütle</w:t>
      </w:r>
      <w:r>
        <w:tab/>
        <w:t xml:space="preserve">                                                                                                     kg</w:t>
      </w:r>
    </w:p>
    <w:p w:rsidR="00EB119E" w:rsidRDefault="00EB119E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3405"/>
          <w:tab w:val="left" w:pos="5715"/>
        </w:tabs>
      </w:pPr>
      <w:r>
        <w:t xml:space="preserve">          Uzunluk</w:t>
      </w:r>
      <w:r>
        <w:tab/>
        <w:t>l                                                                                          m</w:t>
      </w:r>
    </w:p>
    <w:p w:rsidR="00EB119E" w:rsidRDefault="00EB119E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3405"/>
          <w:tab w:val="left" w:pos="5715"/>
        </w:tabs>
      </w:pPr>
      <w:r>
        <w:t xml:space="preserve">         </w:t>
      </w:r>
      <w:r>
        <w:tab/>
        <w:t xml:space="preserve">                                          Kelvin                                      K</w:t>
      </w:r>
    </w:p>
    <w:p w:rsidR="00EB119E" w:rsidRDefault="00EB119E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3405"/>
          <w:tab w:val="left" w:pos="5715"/>
        </w:tabs>
      </w:pPr>
      <w:r>
        <w:t xml:space="preserve">          Işık Şiddeti</w:t>
      </w:r>
      <w:r>
        <w:tab/>
        <w:t>I                                                                                         cd</w:t>
      </w:r>
    </w:p>
    <w:p w:rsidR="00EB119E" w:rsidRDefault="00EB119E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3405"/>
          <w:tab w:val="left" w:pos="5715"/>
        </w:tabs>
      </w:pPr>
      <w:r>
        <w:t xml:space="preserve">     </w:t>
      </w:r>
      <w:r>
        <w:tab/>
        <w:t>N                                          Mol                                      mol</w:t>
      </w:r>
    </w:p>
    <w:p w:rsidR="00EB119E" w:rsidRDefault="00EB119E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3405"/>
        </w:tabs>
      </w:pPr>
      <w:r>
        <w:rPr>
          <w:noProof/>
          <w:lang w:eastAsia="tr-TR"/>
        </w:rPr>
        <w:pict>
          <v:shape id="_x0000_s1031" type="#_x0000_t32" style="position:absolute;margin-left:357.4pt;margin-top:19.45pt;width:0;height:27pt;z-index:251663360" o:connectortype="straight"/>
        </w:pict>
      </w:r>
      <w:r>
        <w:rPr>
          <w:noProof/>
          <w:lang w:eastAsia="tr-TR"/>
        </w:rPr>
        <w:pict>
          <v:shape id="_x0000_s1032" type="#_x0000_t32" style="position:absolute;margin-left:240.4pt;margin-top:19.45pt;width:0;height:27pt;z-index:251664384" o:connectortype="straight"/>
        </w:pict>
      </w:r>
      <w:r>
        <w:rPr>
          <w:noProof/>
          <w:lang w:eastAsia="tr-TR"/>
        </w:rPr>
        <w:pict>
          <v:shape id="_x0000_s1033" type="#_x0000_t32" style="position:absolute;margin-left:114.4pt;margin-top:19.45pt;width:.75pt;height:27pt;z-index:251665408" o:connectortype="straight"/>
        </w:pict>
      </w:r>
      <w:r>
        <w:t xml:space="preserve">           Zaman</w:t>
      </w:r>
      <w:r>
        <w:tab/>
        <w:t>t                                                                                           s</w:t>
      </w:r>
    </w:p>
    <w:p w:rsidR="00EB119E" w:rsidRDefault="00EB119E" w:rsidP="00103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3405"/>
        </w:tabs>
      </w:pPr>
      <w:r>
        <w:tab/>
        <w:t xml:space="preserve">i                                         Amper                                     </w:t>
      </w:r>
    </w:p>
    <w:p w:rsidR="00EB119E" w:rsidRPr="00307E12" w:rsidRDefault="00EB119E" w:rsidP="00307E12">
      <w:pPr>
        <w:tabs>
          <w:tab w:val="left" w:pos="7530"/>
        </w:tabs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                                                </w:t>
      </w:r>
      <w:hyperlink r:id="rId4" w:history="1">
        <w:r w:rsidRPr="000978CC">
          <w:rPr>
            <w:rStyle w:val="Hyperlink"/>
            <w:rFonts w:ascii="Times New Roman" w:hAnsi="Times New Roman" w:cs="Times New Roman"/>
            <w:b/>
            <w:bCs/>
            <w:i/>
            <w:iCs/>
          </w:rPr>
          <w:t>www.sorubak.com</w:t>
        </w:r>
      </w:hyperlink>
      <w:r>
        <w:rPr>
          <w:rFonts w:ascii="Times New Roman" w:hAnsi="Times New Roman" w:cs="Times New Roman"/>
          <w:b/>
          <w:bCs/>
          <w:i/>
          <w:iCs/>
        </w:rPr>
        <w:t xml:space="preserve">                                                                                         BAŞARILAR….</w:t>
      </w:r>
    </w:p>
    <w:p w:rsidR="00EB119E" w:rsidRDefault="00EB119E" w:rsidP="00103793">
      <w:pPr>
        <w:tabs>
          <w:tab w:val="left" w:pos="1530"/>
        </w:tabs>
      </w:pPr>
      <w:r>
        <w:tab/>
        <w:t>Fizik Öğretmeni                                                                 Okul Müdürü</w:t>
      </w:r>
    </w:p>
    <w:p w:rsidR="00EB119E" w:rsidRDefault="00EB119E" w:rsidP="00103793">
      <w:pPr>
        <w:tabs>
          <w:tab w:val="left" w:pos="1530"/>
        </w:tabs>
      </w:pPr>
      <w:r>
        <w:t xml:space="preserve">                                 Yasin ARPA                                                                      Ahmet ASLAN</w:t>
      </w:r>
    </w:p>
    <w:p w:rsidR="00EB119E" w:rsidRDefault="00EB119E"/>
    <w:sectPr w:rsidR="00EB119E" w:rsidSect="00DB6576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229"/>
    <w:rsid w:val="000978CC"/>
    <w:rsid w:val="00103793"/>
    <w:rsid w:val="001A3FC0"/>
    <w:rsid w:val="001D2229"/>
    <w:rsid w:val="00220ECB"/>
    <w:rsid w:val="00307A81"/>
    <w:rsid w:val="00307E12"/>
    <w:rsid w:val="003C54A2"/>
    <w:rsid w:val="004C31C4"/>
    <w:rsid w:val="00572BE3"/>
    <w:rsid w:val="00622912"/>
    <w:rsid w:val="007D3E93"/>
    <w:rsid w:val="007E3B36"/>
    <w:rsid w:val="009D4747"/>
    <w:rsid w:val="00B00C32"/>
    <w:rsid w:val="00DB6576"/>
    <w:rsid w:val="00E10FF0"/>
    <w:rsid w:val="00E96583"/>
    <w:rsid w:val="00EB119E"/>
    <w:rsid w:val="00EF4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2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E3B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298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2</Pages>
  <Words>504</Words>
  <Characters>2873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>sorubak.com</cp:keywords>
  <dc:description/>
  <cp:lastModifiedBy>edanur</cp:lastModifiedBy>
  <cp:revision>14</cp:revision>
  <dcterms:created xsi:type="dcterms:W3CDTF">2015-11-17T19:39:00Z</dcterms:created>
  <dcterms:modified xsi:type="dcterms:W3CDTF">2016-10-29T10:03:00Z</dcterms:modified>
</cp:coreProperties>
</file>