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29" w:rsidRPr="00982841" w:rsidRDefault="00DF1929" w:rsidP="00982841">
      <w:pPr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841">
        <w:rPr>
          <w:rFonts w:ascii="Times New Roman" w:hAnsi="Times New Roman" w:cs="Times New Roman"/>
          <w:b/>
          <w:bCs/>
          <w:sz w:val="24"/>
          <w:szCs w:val="24"/>
        </w:rPr>
        <w:t>ŞEHİT ÖĞRETMEN HÜSEYİN AĞIRMAN MESLEKİ VE TEKNİK ANADOLU LİSESİ</w:t>
      </w:r>
    </w:p>
    <w:p w:rsidR="00DF1929" w:rsidRPr="00982841" w:rsidRDefault="00DF1929" w:rsidP="00982841">
      <w:pPr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2016-2017 </w:t>
      </w:r>
      <w:r w:rsidRPr="0098284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9.SINIF FİZİK DERSİ 1.DÖNEM 1.YAZILI SINAVI</w:t>
      </w:r>
    </w:p>
    <w:tbl>
      <w:tblPr>
        <w:tblpPr w:leftFromText="141" w:rightFromText="141" w:vertAnchor="text" w:horzAnchor="margin" w:tblpXSpec="center" w:tblpY="82"/>
        <w:tblW w:w="1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89"/>
        <w:gridCol w:w="5636"/>
      </w:tblGrid>
      <w:tr w:rsidR="00DF1929" w:rsidRPr="00061B59">
        <w:trPr>
          <w:trHeight w:val="7214"/>
        </w:trPr>
        <w:tc>
          <w:tcPr>
            <w:tcW w:w="5989" w:type="dxa"/>
          </w:tcPr>
          <w:p w:rsidR="00DF1929" w:rsidRPr="00061B59" w:rsidRDefault="00DF1929" w:rsidP="00061B59">
            <w:pPr>
              <w:pStyle w:val="ListeParagraf1"/>
              <w:tabs>
                <w:tab w:val="right" w:pos="9072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b/>
                <w:bCs/>
                <w:sz w:val="24"/>
                <w:szCs w:val="24"/>
              </w:rPr>
              <w:t>1-)</w:t>
            </w: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 boş bırakılan yerleri uygun ifadelerle doldurunuz?( 10 puan)</w:t>
            </w:r>
          </w:p>
          <w:p w:rsidR="00DF1929" w:rsidRPr="00061B59" w:rsidRDefault="00DF1929" w:rsidP="00061B59">
            <w:pPr>
              <w:pStyle w:val="ListeParagraf1"/>
              <w:tabs>
                <w:tab w:val="right" w:pos="9072"/>
              </w:tabs>
              <w:spacing w:after="0"/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2"/>
              </w:num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Madde ve enerji arasındaki etkileşimi inceleyen ve doğada gerçekleşen olaylarla ilgili açıklamalar üretmeye çalışan bilim dalına…………….. denir.</w:t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2"/>
              </w:num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Bir kişinin ölçme araçları kullanarak yaptığı gözleme……………………………… denir.</w:t>
            </w:r>
          </w:p>
          <w:p w:rsidR="00DF1929" w:rsidRPr="00061B59" w:rsidRDefault="00DF1929" w:rsidP="00061B59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Bir insanın beş duyu organını kullanarak yaptığı gözleme…………………………. denir.</w:t>
            </w:r>
          </w:p>
          <w:p w:rsidR="00DF1929" w:rsidRPr="00061B59" w:rsidRDefault="00DF1929" w:rsidP="00061B5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Fizikte büyüklükler……………….ve  ……………….. büyüklükler olmak üzere ikiye ayrılır. </w:t>
            </w:r>
          </w:p>
          <w:p w:rsidR="00DF1929" w:rsidRPr="00061B59" w:rsidRDefault="00DF1929" w:rsidP="00061B5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………………..eşit kollu terazi ile ölçülür. Birimi kg’dır.</w:t>
            </w:r>
          </w:p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6" w:type="dxa"/>
          </w:tcPr>
          <w:p w:rsidR="00DF1929" w:rsidRPr="00061B59" w:rsidRDefault="00DF1929" w:rsidP="00061B59">
            <w:pPr>
              <w:pStyle w:val="ListeParagraf1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3-)Aşağıdaki ifadelerin doğru olanlarının karşısına (D) yanlış olanların karşısına (Y) yazınız.( 10puan)</w:t>
            </w:r>
          </w:p>
          <w:p w:rsidR="00DF1929" w:rsidRPr="00061B59" w:rsidRDefault="00DF1929" w:rsidP="00061B59">
            <w:pPr>
              <w:pStyle w:val="ListeParagraf1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3"/>
              </w:numPr>
              <w:spacing w:after="0" w:line="60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Isı termometre ile ölçülür. (       )</w:t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3"/>
              </w:numPr>
              <w:spacing w:after="0" w:line="60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Çevremizdeki cisimleri nasıl gördüğümüzü, fiziğin alt bilim dalı olan manyetizma açıklar. (      )</w:t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3"/>
              </w:numPr>
              <w:spacing w:after="0" w:line="60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Kütle temel fiziksel büyüklüktür. (       )</w:t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3"/>
              </w:numPr>
              <w:spacing w:after="0" w:line="60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Hız vektörel bir fiziksel büyüklüktür. (      )</w:t>
            </w:r>
          </w:p>
          <w:p w:rsidR="00DF1929" w:rsidRPr="00061B59" w:rsidRDefault="00DF1929" w:rsidP="00061B59">
            <w:pPr>
              <w:pStyle w:val="ListeParagraf1"/>
              <w:numPr>
                <w:ilvl w:val="0"/>
                <w:numId w:val="3"/>
              </w:numPr>
              <w:spacing w:after="0" w:line="60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Enerji türetilmiş büyüklüktür.(        )</w:t>
            </w:r>
          </w:p>
          <w:p w:rsidR="00DF1929" w:rsidRPr="00061B59" w:rsidRDefault="00DF1929" w:rsidP="00061B59">
            <w:pPr>
              <w:pStyle w:val="ListeParagraf1"/>
              <w:spacing w:after="0" w:line="360" w:lineRule="auto"/>
              <w:ind w:left="426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DF1929" w:rsidRPr="00061B59">
        <w:trPr>
          <w:trHeight w:val="4845"/>
        </w:trPr>
        <w:tc>
          <w:tcPr>
            <w:tcW w:w="5989" w:type="dxa"/>
          </w:tcPr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2-)Fiziğin alt dallarından 4 tanesini yazarak örneklerle açıklayınız.   (10 puan )</w:t>
            </w:r>
          </w:p>
        </w:tc>
        <w:tc>
          <w:tcPr>
            <w:tcW w:w="5636" w:type="dxa"/>
          </w:tcPr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4-)Temel büyüklüklerden 4 tanesinin isimlerini, sembollerini, birim ve ölçme araçlarını yazınız.     (10 puan )</w:t>
            </w:r>
          </w:p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DF1929" w:rsidRPr="00061B59">
        <w:trPr>
          <w:trHeight w:val="4238"/>
        </w:trPr>
        <w:tc>
          <w:tcPr>
            <w:tcW w:w="5989" w:type="dxa"/>
          </w:tcPr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5-) Bilimsel yöntemin basamaklarını yazınız.  (10 puan )</w:t>
            </w:r>
          </w:p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36" w:type="dxa"/>
          </w:tcPr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8-)Aşağıdaki dönüşümleri yapınız. ( 10 puan) </w:t>
            </w:r>
          </w:p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1929" w:rsidRPr="00061B59" w:rsidRDefault="00DF1929" w:rsidP="00061B59">
            <w:pPr>
              <w:spacing w:after="0" w:line="6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12cm…………..mm                   208mm………..m                 0,15kg…………gr</w:t>
            </w: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52ton……..........kg</w:t>
            </w:r>
          </w:p>
          <w:p w:rsidR="00DF1929" w:rsidRPr="00061B59" w:rsidRDefault="00DF1929" w:rsidP="00061B59">
            <w:pPr>
              <w:spacing w:after="0"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>3,5L………….</w:t>
            </w:r>
            <w:r w:rsidRPr="00061B59">
              <w:rPr>
                <w:rFonts w:ascii="Arial" w:hAnsi="Arial" w:cs="Arial"/>
                <w:color w:val="252525"/>
                <w:sz w:val="24"/>
                <w:szCs w:val="24"/>
                <w:shd w:val="clear" w:color="auto" w:fill="FFFFFF"/>
              </w:rPr>
              <w:t>dm</w:t>
            </w:r>
            <w:r w:rsidRPr="00061B59">
              <w:rPr>
                <w:rFonts w:ascii="Arial" w:hAnsi="Arial" w:cs="Arial"/>
                <w:color w:val="252525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061B59">
              <w:rPr>
                <w:rStyle w:val="apple-converted-space"/>
                <w:rFonts w:ascii="Arial" w:hAnsi="Arial" w:cs="Arial"/>
                <w:color w:val="252525"/>
                <w:sz w:val="24"/>
                <w:szCs w:val="24"/>
                <w:shd w:val="clear" w:color="auto" w:fill="FFFFFF"/>
              </w:rPr>
              <w:t> </w:t>
            </w:r>
          </w:p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DF1929" w:rsidRPr="00061B59">
        <w:trPr>
          <w:trHeight w:val="3823"/>
        </w:trPr>
        <w:tc>
          <w:tcPr>
            <w:tcW w:w="5989" w:type="dxa"/>
          </w:tcPr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6-) </w:t>
            </w:r>
            <w:r w:rsidRPr="00061B5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Aşağıdaki ifadeleri uygun olanlarla eşleştiriniz.</w:t>
            </w: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 )</w:t>
            </w:r>
          </w:p>
          <w:p w:rsidR="00DF1929" w:rsidRPr="00061B59" w:rsidRDefault="00DF1929" w:rsidP="00061B59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 1)Termodinamik           ….. Mıknatıs</w:t>
            </w:r>
          </w:p>
          <w:p w:rsidR="00DF1929" w:rsidRPr="00061B59" w:rsidRDefault="00DF1929" w:rsidP="00061B59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      2)Atom Fiziği               ….. Işık</w:t>
            </w:r>
          </w:p>
          <w:p w:rsidR="00DF1929" w:rsidRPr="00061B59" w:rsidRDefault="00DF1929" w:rsidP="00061B59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      3)Optik                         ….. Isı</w:t>
            </w:r>
          </w:p>
          <w:p w:rsidR="00DF1929" w:rsidRPr="00061B59" w:rsidRDefault="00DF1929" w:rsidP="00061B59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      4)Mekanik                    ….  Atom</w:t>
            </w:r>
          </w:p>
          <w:p w:rsidR="00DF1929" w:rsidRPr="00061B59" w:rsidRDefault="00DF1929" w:rsidP="00061B59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sz w:val="24"/>
                <w:szCs w:val="24"/>
              </w:rPr>
              <w:t xml:space="preserve">      5)Manyetizma              ….Hareket</w:t>
            </w:r>
          </w:p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6" w:type="dxa"/>
          </w:tcPr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61B5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9-)</w:t>
            </w:r>
          </w:p>
          <w:p w:rsidR="00DF1929" w:rsidRPr="00061B59" w:rsidRDefault="00DF1929" w:rsidP="00061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6" o:spid="_x0000_i1025" type="#_x0000_t75" style="width:267pt;height:134.25pt;visibility:visible">
                  <v:imagedata r:id="rId7" o:title=""/>
                </v:shape>
              </w:pict>
            </w:r>
          </w:p>
        </w:tc>
      </w:tr>
      <w:tr w:rsidR="00DF1929" w:rsidRPr="00061B59">
        <w:trPr>
          <w:trHeight w:val="3240"/>
        </w:trPr>
        <w:tc>
          <w:tcPr>
            <w:tcW w:w="5989" w:type="dxa"/>
          </w:tcPr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7-)Hacmi 64 </w:t>
            </w:r>
            <w:r w:rsidRPr="00061B59">
              <w:rPr>
                <w:rFonts w:ascii="Arial" w:hAnsi="Arial" w:cs="Arial"/>
                <w:color w:val="545454"/>
                <w:shd w:val="clear" w:color="auto" w:fill="FFFFFF"/>
              </w:rPr>
              <w:t>cm</w:t>
            </w:r>
            <w:r w:rsidRPr="00061B59">
              <w:rPr>
                <w:rFonts w:ascii="Times New Roman" w:hAnsi="Times New Roman" w:cs="Times New Roman"/>
                <w:b/>
                <w:bCs/>
                <w:color w:val="545454"/>
                <w:sz w:val="24"/>
                <w:szCs w:val="24"/>
                <w:shd w:val="clear" w:color="auto" w:fill="FFFFFF"/>
              </w:rPr>
              <w:t>³</w:t>
            </w:r>
            <w:r w:rsidRPr="00061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olan küpün kütlesi 128 gr 'dır. Öz kütlesini bulunuz? (10 puan )</w:t>
            </w:r>
          </w:p>
        </w:tc>
        <w:tc>
          <w:tcPr>
            <w:tcW w:w="5636" w:type="dxa"/>
          </w:tcPr>
          <w:p w:rsidR="00DF1929" w:rsidRPr="00061B59" w:rsidRDefault="00DF1929" w:rsidP="00061B5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61B59">
              <w:rPr>
                <w:b/>
                <w:bCs/>
                <w:sz w:val="24"/>
                <w:szCs w:val="24"/>
              </w:rPr>
              <w:t>10-)</w:t>
            </w:r>
            <w:r w:rsidRPr="00061B59">
              <w:rPr>
                <w:noProof/>
                <w:lang w:eastAsia="tr-TR"/>
              </w:rPr>
              <w:t xml:space="preserve"> </w:t>
            </w:r>
            <w:r w:rsidRPr="00061B59">
              <w:rPr>
                <w:noProof/>
                <w:lang w:eastAsia="tr-TR"/>
              </w:rPr>
              <w:pict>
                <v:shape id="Resim 1" o:spid="_x0000_i1026" type="#_x0000_t75" style="width:270pt;height:120pt;visibility:visible">
                  <v:imagedata r:id="rId8" o:title=""/>
                </v:shape>
              </w:pict>
            </w:r>
          </w:p>
        </w:tc>
      </w:tr>
    </w:tbl>
    <w:p w:rsidR="00DF1929" w:rsidRDefault="00DF1929" w:rsidP="006E142A">
      <w:pPr>
        <w:jc w:val="center"/>
        <w:rPr>
          <w:b/>
          <w:bCs/>
          <w:sz w:val="24"/>
          <w:szCs w:val="24"/>
        </w:rPr>
      </w:pPr>
    </w:p>
    <w:p w:rsidR="00DF1929" w:rsidRDefault="00DF1929" w:rsidP="003A2AAF">
      <w:pPr>
        <w:ind w:left="495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Her Soru 10 puandır. Başarılar Dileriz.</w:t>
      </w:r>
    </w:p>
    <w:p w:rsidR="00DF1929" w:rsidRPr="003A2AAF" w:rsidRDefault="00DF1929" w:rsidP="003A2AAF">
      <w:pPr>
        <w:tabs>
          <w:tab w:val="left" w:pos="37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DF1929" w:rsidRPr="003A2AAF" w:rsidSect="00E046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29" w:rsidRDefault="00DF1929" w:rsidP="00653C4E">
      <w:pPr>
        <w:spacing w:after="0" w:line="240" w:lineRule="auto"/>
      </w:pPr>
      <w:r>
        <w:separator/>
      </w:r>
    </w:p>
  </w:endnote>
  <w:endnote w:type="continuationSeparator" w:id="1">
    <w:p w:rsidR="00DF1929" w:rsidRDefault="00DF1929" w:rsidP="0065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29" w:rsidRDefault="00DF1929" w:rsidP="00653C4E">
      <w:pPr>
        <w:spacing w:after="0" w:line="240" w:lineRule="auto"/>
      </w:pPr>
      <w:r>
        <w:separator/>
      </w:r>
    </w:p>
  </w:footnote>
  <w:footnote w:type="continuationSeparator" w:id="1">
    <w:p w:rsidR="00DF1929" w:rsidRDefault="00DF1929" w:rsidP="0065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29" w:rsidRDefault="00DF1929">
    <w:pPr>
      <w:pStyle w:val="Header"/>
    </w:pPr>
    <w:r>
      <w:t>Ad Soyad:</w:t>
    </w:r>
    <w:r>
      <w:tab/>
      <w:t xml:space="preserve">      Sınıf:</w:t>
    </w:r>
  </w:p>
  <w:p w:rsidR="00DF1929" w:rsidRDefault="00DF1929">
    <w:pPr>
      <w:pStyle w:val="Header"/>
    </w:pPr>
    <w:r>
      <w:t>No:</w:t>
    </w:r>
    <w:r>
      <w:tab/>
    </w:r>
    <w:r>
      <w:tab/>
      <w:t>NOTU:</w:t>
    </w:r>
  </w:p>
  <w:p w:rsidR="00DF1929" w:rsidRDefault="00DF19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1280"/>
    <w:multiLevelType w:val="hybridMultilevel"/>
    <w:tmpl w:val="E35038D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4B8E4E51"/>
    <w:multiLevelType w:val="hybridMultilevel"/>
    <w:tmpl w:val="8BC0EA8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780F1866"/>
    <w:multiLevelType w:val="hybridMultilevel"/>
    <w:tmpl w:val="5E847BE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885"/>
    <w:rsid w:val="00021885"/>
    <w:rsid w:val="00061B59"/>
    <w:rsid w:val="0010278B"/>
    <w:rsid w:val="00166BE5"/>
    <w:rsid w:val="00265C1A"/>
    <w:rsid w:val="00274B6D"/>
    <w:rsid w:val="00376788"/>
    <w:rsid w:val="00385DA5"/>
    <w:rsid w:val="003A2AAF"/>
    <w:rsid w:val="00455AB1"/>
    <w:rsid w:val="004F7E26"/>
    <w:rsid w:val="005A6B3E"/>
    <w:rsid w:val="00653C4E"/>
    <w:rsid w:val="00692107"/>
    <w:rsid w:val="006E142A"/>
    <w:rsid w:val="006F1187"/>
    <w:rsid w:val="007326FF"/>
    <w:rsid w:val="00947CFE"/>
    <w:rsid w:val="00982841"/>
    <w:rsid w:val="00A962D8"/>
    <w:rsid w:val="00C802CD"/>
    <w:rsid w:val="00CB423E"/>
    <w:rsid w:val="00CC0799"/>
    <w:rsid w:val="00D30E4F"/>
    <w:rsid w:val="00DF1929"/>
    <w:rsid w:val="00E02EBB"/>
    <w:rsid w:val="00E04629"/>
    <w:rsid w:val="00ED22F1"/>
    <w:rsid w:val="00F36EB1"/>
    <w:rsid w:val="00F65AE4"/>
    <w:rsid w:val="00FC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2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4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5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3C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5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3C4E"/>
  </w:style>
  <w:style w:type="paragraph" w:styleId="Footer">
    <w:name w:val="footer"/>
    <w:basedOn w:val="Normal"/>
    <w:link w:val="FooterChar"/>
    <w:uiPriority w:val="99"/>
    <w:rsid w:val="00653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3C4E"/>
  </w:style>
  <w:style w:type="paragraph" w:customStyle="1" w:styleId="ListeParagraf1">
    <w:name w:val="Liste Paragraf1"/>
    <w:basedOn w:val="Normal"/>
    <w:uiPriority w:val="99"/>
    <w:rsid w:val="00455AB1"/>
    <w:pPr>
      <w:spacing w:after="200" w:line="276" w:lineRule="auto"/>
      <w:ind w:left="720"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455AB1"/>
    <w:pPr>
      <w:spacing w:after="200" w:line="276" w:lineRule="auto"/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455AB1"/>
  </w:style>
  <w:style w:type="character" w:styleId="PlaceholderText">
    <w:name w:val="Placeholder Text"/>
    <w:basedOn w:val="DefaultParagraphFont"/>
    <w:uiPriority w:val="99"/>
    <w:semiHidden/>
    <w:rsid w:val="00455A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279</Words>
  <Characters>1595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Hasan</dc:creator>
  <cp:keywords>sorubak.com</cp:keywords>
  <dc:description/>
  <cp:lastModifiedBy>edanur</cp:lastModifiedBy>
  <cp:revision>8</cp:revision>
  <cp:lastPrinted>2015-11-18T07:18:00Z</cp:lastPrinted>
  <dcterms:created xsi:type="dcterms:W3CDTF">2015-11-16T18:47:00Z</dcterms:created>
  <dcterms:modified xsi:type="dcterms:W3CDTF">2016-11-02T21:11:00Z</dcterms:modified>
</cp:coreProperties>
</file>