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5670"/>
        <w:gridCol w:w="1808"/>
      </w:tblGrid>
      <w:tr w:rsidR="00733CF2" w:rsidRPr="006F7DBA" w:rsidTr="004B5F47">
        <w:trPr>
          <w:trHeight w:val="565"/>
        </w:trPr>
        <w:tc>
          <w:tcPr>
            <w:tcW w:w="3510" w:type="dxa"/>
            <w:vAlign w:val="center"/>
          </w:tcPr>
          <w:p w:rsidR="00733CF2" w:rsidRPr="006F7DBA" w:rsidRDefault="00733CF2" w:rsidP="00F24F01">
            <w:pPr>
              <w:spacing w:before="40" w:after="40"/>
              <w:jc w:val="left"/>
              <w:rPr>
                <w:rFonts w:ascii="Tahoma" w:hAnsi="Tahoma" w:cs="Tahoma"/>
                <w:b/>
                <w:szCs w:val="20"/>
              </w:rPr>
            </w:pPr>
            <w:r w:rsidRPr="006F7DBA">
              <w:rPr>
                <w:rFonts w:ascii="Tahoma" w:hAnsi="Tahoma" w:cs="Tahoma"/>
                <w:b/>
                <w:szCs w:val="20"/>
              </w:rPr>
              <w:t>Adım</w:t>
            </w:r>
            <w:r w:rsidRPr="006F7DBA">
              <w:rPr>
                <w:rFonts w:ascii="Tahoma" w:hAnsi="Tahoma" w:cs="Tahoma"/>
                <w:b/>
                <w:szCs w:val="20"/>
              </w:rPr>
              <w:tab/>
              <w:t xml:space="preserve">   :</w:t>
            </w:r>
          </w:p>
          <w:p w:rsidR="00733CF2" w:rsidRPr="006F7DBA" w:rsidRDefault="00733CF2" w:rsidP="00F24F01">
            <w:pPr>
              <w:spacing w:before="40" w:after="40"/>
              <w:jc w:val="left"/>
              <w:rPr>
                <w:rFonts w:ascii="Tahoma" w:hAnsi="Tahoma" w:cs="Tahoma"/>
                <w:b/>
                <w:szCs w:val="20"/>
              </w:rPr>
            </w:pPr>
            <w:r w:rsidRPr="006F7DBA">
              <w:rPr>
                <w:rFonts w:ascii="Tahoma" w:hAnsi="Tahoma" w:cs="Tahoma"/>
                <w:b/>
                <w:szCs w:val="20"/>
              </w:rPr>
              <w:t xml:space="preserve">Soyadım : </w:t>
            </w:r>
          </w:p>
          <w:p w:rsidR="00733CF2" w:rsidRDefault="00733CF2" w:rsidP="00F24F01">
            <w:pPr>
              <w:spacing w:before="40" w:after="40"/>
              <w:jc w:val="left"/>
              <w:rPr>
                <w:rFonts w:ascii="Tahoma" w:hAnsi="Tahoma" w:cs="Tahoma"/>
                <w:b/>
                <w:szCs w:val="20"/>
              </w:rPr>
            </w:pPr>
            <w:r w:rsidRPr="006F7DBA">
              <w:rPr>
                <w:rFonts w:ascii="Tahoma" w:hAnsi="Tahoma" w:cs="Tahoma"/>
                <w:b/>
                <w:szCs w:val="20"/>
              </w:rPr>
              <w:t>Numaram:</w:t>
            </w:r>
          </w:p>
          <w:p w:rsidR="00733CF2" w:rsidRPr="006F7DBA" w:rsidRDefault="00733CF2" w:rsidP="00F24F01">
            <w:pPr>
              <w:spacing w:before="40" w:after="40"/>
              <w:jc w:val="left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Sınıfım:</w:t>
            </w:r>
          </w:p>
        </w:tc>
        <w:tc>
          <w:tcPr>
            <w:tcW w:w="5670" w:type="dxa"/>
            <w:vAlign w:val="center"/>
          </w:tcPr>
          <w:p w:rsidR="00733CF2" w:rsidRPr="006F7DBA" w:rsidRDefault="00733CF2" w:rsidP="00F24F01">
            <w:pPr>
              <w:spacing w:before="40" w:after="40"/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 xml:space="preserve">VEHBİ DİNÇERLER FEN LİSESİ 2015-2016 </w:t>
            </w:r>
            <w:r w:rsidRPr="006F7DBA">
              <w:rPr>
                <w:rFonts w:ascii="Tahoma" w:hAnsi="Tahoma" w:cs="Tahoma"/>
                <w:b/>
                <w:szCs w:val="20"/>
              </w:rPr>
              <w:t xml:space="preserve"> EĞİTİM ÖĞRETİM YILI</w:t>
            </w:r>
          </w:p>
          <w:p w:rsidR="00733CF2" w:rsidRPr="006F7DBA" w:rsidRDefault="00733CF2" w:rsidP="000C4915">
            <w:pPr>
              <w:spacing w:before="40" w:after="40"/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TÜRK EDEBİYATI</w:t>
            </w:r>
            <w:r w:rsidRPr="006F7DBA">
              <w:rPr>
                <w:rFonts w:ascii="Tahoma" w:hAnsi="Tahoma" w:cs="Tahoma"/>
                <w:b/>
                <w:szCs w:val="20"/>
              </w:rPr>
              <w:t>-</w:t>
            </w:r>
            <w:r>
              <w:rPr>
                <w:rFonts w:ascii="Tahoma" w:hAnsi="Tahoma" w:cs="Tahoma"/>
                <w:b/>
                <w:szCs w:val="20"/>
              </w:rPr>
              <w:t>9 DERSİ I. DÖNEM 2</w:t>
            </w:r>
            <w:r w:rsidRPr="006F7DBA">
              <w:rPr>
                <w:rFonts w:ascii="Tahoma" w:hAnsi="Tahoma" w:cs="Tahoma"/>
                <w:b/>
                <w:szCs w:val="20"/>
              </w:rPr>
              <w:t>. YAZILI SORULARI</w:t>
            </w:r>
          </w:p>
        </w:tc>
        <w:tc>
          <w:tcPr>
            <w:tcW w:w="1808" w:type="dxa"/>
          </w:tcPr>
          <w:p w:rsidR="00733CF2" w:rsidRPr="006F7DBA" w:rsidRDefault="00733CF2" w:rsidP="00F24F01">
            <w:pPr>
              <w:spacing w:before="40" w:after="40"/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31/12/2015</w:t>
            </w:r>
          </w:p>
          <w:p w:rsidR="00733CF2" w:rsidRPr="006F7DBA" w:rsidRDefault="00733CF2" w:rsidP="00405BC2">
            <w:pPr>
              <w:spacing w:before="40" w:after="40"/>
              <w:rPr>
                <w:rFonts w:ascii="Tahoma" w:hAnsi="Tahoma" w:cs="Tahoma"/>
                <w:b/>
                <w:szCs w:val="20"/>
              </w:rPr>
            </w:pPr>
            <w:r w:rsidRPr="006F7DBA">
              <w:rPr>
                <w:rFonts w:ascii="Tahoma" w:hAnsi="Tahoma" w:cs="Tahoma"/>
                <w:b/>
                <w:szCs w:val="20"/>
              </w:rPr>
              <w:t>Aldığı Not:</w:t>
            </w:r>
          </w:p>
          <w:p w:rsidR="00733CF2" w:rsidRPr="006F7DBA" w:rsidRDefault="00733CF2" w:rsidP="00F24F01">
            <w:pPr>
              <w:spacing w:before="40" w:after="40"/>
              <w:jc w:val="center"/>
              <w:rPr>
                <w:rFonts w:ascii="Tahoma" w:hAnsi="Tahoma" w:cs="Tahoma"/>
                <w:b/>
                <w:szCs w:val="20"/>
              </w:rPr>
            </w:pPr>
          </w:p>
        </w:tc>
      </w:tr>
    </w:tbl>
    <w:p w:rsidR="00733CF2" w:rsidRDefault="00733CF2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95pt;margin-top:5pt;width:282.15pt;height:134pt;z-index:251658240;mso-position-horizontal-relative:text;mso-position-vertical-relative:text">
            <v:textbox>
              <w:txbxContent>
                <w:p w:rsidR="00733CF2" w:rsidRPr="004E6983" w:rsidRDefault="00733CF2" w:rsidP="004E6983">
                  <w:pPr>
                    <w:spacing w:line="240" w:lineRule="atLeast"/>
                    <w:ind w:right="-2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4E6983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YAĞMUR</w:t>
                  </w:r>
                </w:p>
                <w:p w:rsidR="00733CF2" w:rsidRPr="004E6983" w:rsidRDefault="00733CF2" w:rsidP="004E6983">
                  <w:pPr>
                    <w:pStyle w:val="NormalWeb"/>
                    <w:spacing w:before="0" w:beforeAutospacing="0" w:after="0" w:afterAutospacing="0"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color w:val="000000"/>
                      <w:sz w:val="22"/>
                      <w:szCs w:val="22"/>
                    </w:rPr>
                    <w:t xml:space="preserve">Uyu! Gözlerinde renksiz bir perde, </w:t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  <w:t xml:space="preserve">              </w:t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br/>
                    <w:t xml:space="preserve">Bir parça uzaklaş kederlerinden. </w:t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</w:p>
                <w:p w:rsidR="00733CF2" w:rsidRPr="004E6983" w:rsidRDefault="00733CF2" w:rsidP="004E6983">
                  <w:pPr>
                    <w:pStyle w:val="NormalWeb"/>
                    <w:spacing w:before="0" w:beforeAutospacing="0" w:after="0" w:afterAutospacing="0"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color w:val="000000"/>
                      <w:sz w:val="22"/>
                      <w:szCs w:val="22"/>
                    </w:rPr>
                    <w:t>Bir ruh gülümsüyor gibi derinden,</w:t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</w:p>
                <w:p w:rsidR="00733CF2" w:rsidRPr="004E6983" w:rsidRDefault="00733CF2" w:rsidP="004E6983">
                  <w:pPr>
                    <w:pStyle w:val="NormalWeb"/>
                    <w:spacing w:before="0" w:beforeAutospacing="0" w:after="0" w:afterAutospacing="0"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color w:val="000000"/>
                      <w:sz w:val="22"/>
                      <w:szCs w:val="22"/>
                    </w:rPr>
                    <w:t xml:space="preserve">Mehtabın ördüğü saatler nerde? </w:t>
                  </w:r>
                </w:p>
                <w:p w:rsidR="00733CF2" w:rsidRPr="004E6983" w:rsidRDefault="00733CF2" w:rsidP="004E6983">
                  <w:pPr>
                    <w:pStyle w:val="NormalWeb"/>
                    <w:spacing w:before="0" w:beforeAutospacing="0" w:after="0" w:afterAutospacing="0"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</w:p>
                <w:p w:rsidR="00733CF2" w:rsidRPr="004E6983" w:rsidRDefault="00733CF2" w:rsidP="004E6983">
                  <w:pPr>
                    <w:pStyle w:val="NormalWeb"/>
                    <w:spacing w:before="0" w:beforeAutospacing="0" w:after="0" w:afterAutospacing="0"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color w:val="000000"/>
                      <w:sz w:val="22"/>
                      <w:szCs w:val="22"/>
                    </w:rPr>
                    <w:t>Varsın bahçelerde rüzgar gezinsin,</w:t>
                  </w:r>
                </w:p>
                <w:p w:rsidR="00733CF2" w:rsidRPr="004E6983" w:rsidRDefault="00733CF2" w:rsidP="004E6983">
                  <w:pPr>
                    <w:pStyle w:val="NormalWeb"/>
                    <w:spacing w:before="0" w:beforeAutospacing="0" w:after="0" w:afterAutospacing="0"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color w:val="000000"/>
                      <w:sz w:val="22"/>
                      <w:szCs w:val="22"/>
                    </w:rPr>
                    <w:t>Yağmur ince ince toprağa sinsin,</w:t>
                  </w:r>
                </w:p>
                <w:p w:rsidR="00733CF2" w:rsidRPr="004E6983" w:rsidRDefault="00733CF2" w:rsidP="004E6983">
                  <w:pPr>
                    <w:pStyle w:val="NormalWeb"/>
                    <w:spacing w:before="0" w:beforeAutospacing="0" w:after="0" w:afterAutospacing="0"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color w:val="000000"/>
                      <w:sz w:val="22"/>
                      <w:szCs w:val="22"/>
                    </w:rPr>
                    <w:t>Bir başka alemden gelmiş gibisin,</w:t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br/>
                    <w:t>Dalmış gözlerinle pencerelerde.</w:t>
                  </w:r>
                </w:p>
                <w:p w:rsidR="00733CF2" w:rsidRDefault="00733CF2"/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276.2pt;margin-top:5pt;width:270.4pt;height:134pt;z-index:251659264;mso-position-horizontal-relative:text;mso-position-vertical-relative:text">
            <v:textbox>
              <w:txbxContent>
                <w:p w:rsidR="00733CF2" w:rsidRDefault="00733CF2">
                  <w:pPr>
                    <w:rPr>
                      <w:b/>
                    </w:rPr>
                  </w:pPr>
                </w:p>
                <w:p w:rsidR="00733CF2" w:rsidRPr="004E6983" w:rsidRDefault="00733CF2" w:rsidP="004E6983">
                  <w:pPr>
                    <w:pStyle w:val="NormalWeb"/>
                    <w:spacing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b/>
                      <w:color w:val="000000"/>
                      <w:sz w:val="22"/>
                      <w:szCs w:val="22"/>
                    </w:rPr>
                    <w:t xml:space="preserve">0.5 </w:t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>mm’den daha büyük sıvı damlaları şeklindeki yağışa yağmur denir. Eğer hava dağılırsa damlalar daha da küçülebilir. Yağmur, metar ve gözlemlerde R ile rapor edilir. Yağmurun yoğunluğu, düşme oranına bağlıdır.</w:t>
                  </w:r>
                </w:p>
                <w:p w:rsidR="00733CF2" w:rsidRPr="004E6983" w:rsidRDefault="00733CF2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733CF2" w:rsidRDefault="00733CF2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733CF2" w:rsidRDefault="00733CF2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733CF2" w:rsidRDefault="00733CF2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733CF2" w:rsidRDefault="00733CF2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733CF2" w:rsidRDefault="00733CF2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733CF2" w:rsidRDefault="00733CF2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733CF2" w:rsidRDefault="00733CF2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733CF2" w:rsidRDefault="00733CF2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733CF2" w:rsidRDefault="00733CF2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733CF2" w:rsidRPr="00C32F0C" w:rsidRDefault="00733CF2" w:rsidP="004E6983">
      <w:pPr>
        <w:pStyle w:val="NormalWeb"/>
        <w:spacing w:line="240" w:lineRule="atLeast"/>
        <w:ind w:right="-2"/>
        <w:rPr>
          <w:rFonts w:ascii="Arial" w:hAnsi="Arial" w:cs="Arial"/>
          <w:b/>
          <w:color w:val="000000"/>
          <w:sz w:val="16"/>
          <w:szCs w:val="18"/>
        </w:rPr>
      </w:pPr>
      <w:r>
        <w:rPr>
          <w:b/>
          <w:sz w:val="22"/>
          <w:szCs w:val="22"/>
        </w:rPr>
        <w:t xml:space="preserve">S-1)   </w:t>
      </w:r>
      <w:r w:rsidRPr="004E6983">
        <w:rPr>
          <w:b/>
          <w:color w:val="000000"/>
          <w:sz w:val="22"/>
          <w:szCs w:val="22"/>
        </w:rPr>
        <w:t>Yağmur adlı parçayla yağmur şiirini yazılış amaçları ve dil özellikleri bakımından karşılaştırınız. Aradaki farkları nedenleriyle açıklayınız.</w:t>
      </w:r>
      <w:r>
        <w:rPr>
          <w:b/>
          <w:color w:val="000000"/>
          <w:sz w:val="22"/>
          <w:szCs w:val="22"/>
        </w:rPr>
        <w:t xml:space="preserve">    (10 p)</w:t>
      </w:r>
    </w:p>
    <w:p w:rsidR="00733CF2" w:rsidRDefault="00733CF2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733CF2" w:rsidRDefault="00733CF2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733CF2" w:rsidRDefault="00733CF2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733CF2" w:rsidRPr="00DF4010" w:rsidRDefault="00733CF2" w:rsidP="00A44140">
      <w:pPr>
        <w:rPr>
          <w:rFonts w:ascii="Tahoma" w:hAnsi="Tahoma" w:cs="Tahoma"/>
          <w:sz w:val="18"/>
          <w:szCs w:val="18"/>
        </w:rPr>
      </w:pPr>
    </w:p>
    <w:p w:rsidR="00733CF2" w:rsidRPr="00DF4010" w:rsidRDefault="00733CF2" w:rsidP="00A44140">
      <w:pPr>
        <w:rPr>
          <w:rFonts w:ascii="Tahoma" w:hAnsi="Tahoma" w:cs="Tahoma"/>
          <w:sz w:val="18"/>
          <w:szCs w:val="18"/>
        </w:rPr>
      </w:pPr>
    </w:p>
    <w:p w:rsidR="00733CF2" w:rsidRPr="00D20524" w:rsidRDefault="00733CF2" w:rsidP="00A44140"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S-2</w:t>
      </w:r>
      <w:r w:rsidRPr="00A247DC">
        <w:rPr>
          <w:rFonts w:ascii="Times New Roman" w:hAnsi="Times New Roman"/>
          <w:b/>
          <w:sz w:val="22"/>
          <w:szCs w:val="22"/>
        </w:rPr>
        <w:t>) Manzumeye örnek olabilecek 2 şiir</w:t>
      </w:r>
      <w:r>
        <w:rPr>
          <w:rFonts w:ascii="Times New Roman" w:hAnsi="Times New Roman"/>
          <w:b/>
          <w:sz w:val="22"/>
          <w:szCs w:val="22"/>
        </w:rPr>
        <w:t xml:space="preserve"> adı</w:t>
      </w:r>
      <w:r w:rsidRPr="00A247DC">
        <w:rPr>
          <w:rFonts w:ascii="Times New Roman" w:hAnsi="Times New Roman"/>
          <w:b/>
          <w:sz w:val="22"/>
          <w:szCs w:val="22"/>
        </w:rPr>
        <w:t xml:space="preserve"> yazınız.</w:t>
      </w:r>
      <w:r>
        <w:rPr>
          <w:rFonts w:ascii="Times New Roman" w:hAnsi="Times New Roman"/>
          <w:b/>
          <w:sz w:val="22"/>
          <w:szCs w:val="22"/>
        </w:rPr>
        <w:t xml:space="preserve">  (6 p)</w:t>
      </w:r>
    </w:p>
    <w:p w:rsidR="00733CF2" w:rsidRPr="00DF4010" w:rsidRDefault="00733CF2" w:rsidP="00A44140">
      <w:pPr>
        <w:rPr>
          <w:rFonts w:ascii="Tahoma" w:hAnsi="Tahoma" w:cs="Tahoma"/>
          <w:sz w:val="18"/>
          <w:szCs w:val="18"/>
        </w:rPr>
      </w:pPr>
      <w:r>
        <w:rPr>
          <w:rFonts w:ascii="Times New Roman" w:hAnsi="Times New Roman"/>
          <w:sz w:val="22"/>
          <w:szCs w:val="22"/>
        </w:rPr>
        <w:t>1). ………………………………………………..…………2)………………………………………………………..</w:t>
      </w:r>
      <w:r w:rsidRPr="00A247DC">
        <w:rPr>
          <w:rFonts w:ascii="Times New Roman" w:hAnsi="Times New Roman"/>
          <w:sz w:val="22"/>
          <w:szCs w:val="22"/>
        </w:rPr>
        <w:t xml:space="preserve">       </w:t>
      </w:r>
    </w:p>
    <w:p w:rsidR="00733CF2" w:rsidRPr="00DF4010" w:rsidRDefault="00733CF2" w:rsidP="00A44140">
      <w:pPr>
        <w:rPr>
          <w:rFonts w:ascii="Tahoma" w:hAnsi="Tahoma" w:cs="Tahoma"/>
          <w:sz w:val="18"/>
          <w:szCs w:val="18"/>
        </w:rPr>
      </w:pPr>
    </w:p>
    <w:p w:rsidR="00733CF2" w:rsidRPr="00324C4A" w:rsidRDefault="00733CF2" w:rsidP="00324C4A">
      <w:pPr>
        <w:spacing w:line="240" w:lineRule="atLeast"/>
        <w:jc w:val="left"/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S-3</w:t>
      </w:r>
      <w:r w:rsidRPr="00324C4A">
        <w:rPr>
          <w:rFonts w:ascii="Times New Roman" w:hAnsi="Times New Roman"/>
          <w:b/>
          <w:sz w:val="22"/>
          <w:szCs w:val="22"/>
        </w:rPr>
        <w:t>)</w:t>
      </w:r>
      <w:r w:rsidRPr="00324C4A">
        <w:rPr>
          <w:rFonts w:ascii="Times New Roman" w:hAnsi="Times New Roman"/>
          <w:color w:val="000000"/>
          <w:sz w:val="22"/>
          <w:szCs w:val="22"/>
        </w:rPr>
        <w:t xml:space="preserve"> “Sanatçı doğaya karşı değil, sanata karşı dürüst olmalıdır. Doğanın en gerçekçi taklidinden sanat çıkmaz; ama bir yapıtta bütün doğa sönmüş olup da o eser yine de övgüye değer olabilir.” </w:t>
      </w:r>
      <w:r w:rsidRPr="00324C4A">
        <w:rPr>
          <w:rFonts w:ascii="Times New Roman" w:hAnsi="Times New Roman"/>
          <w:b/>
          <w:color w:val="000000"/>
          <w:sz w:val="22"/>
          <w:szCs w:val="22"/>
        </w:rPr>
        <w:t>Bu parçada sanatın hangi özelliği vurgulanmaktadır.</w:t>
      </w:r>
      <w:r>
        <w:rPr>
          <w:rFonts w:ascii="Times New Roman" w:hAnsi="Times New Roman"/>
          <w:b/>
          <w:color w:val="000000"/>
          <w:sz w:val="22"/>
          <w:szCs w:val="22"/>
        </w:rPr>
        <w:t xml:space="preserve">  (9 p)</w:t>
      </w:r>
    </w:p>
    <w:p w:rsidR="00733CF2" w:rsidRDefault="00733CF2" w:rsidP="00F179D7">
      <w:pPr>
        <w:spacing w:line="240" w:lineRule="atLeast"/>
        <w:jc w:val="left"/>
        <w:rPr>
          <w:rFonts w:cs="Arial"/>
          <w:sz w:val="16"/>
          <w:szCs w:val="18"/>
        </w:rPr>
      </w:pPr>
    </w:p>
    <w:p w:rsidR="00733CF2" w:rsidRDefault="00733CF2" w:rsidP="00A44140">
      <w:pPr>
        <w:rPr>
          <w:rFonts w:cs="Arial"/>
          <w:sz w:val="16"/>
          <w:szCs w:val="18"/>
        </w:rPr>
      </w:pPr>
    </w:p>
    <w:p w:rsidR="00733CF2" w:rsidRDefault="00733CF2" w:rsidP="00A44140">
      <w:pPr>
        <w:rPr>
          <w:rFonts w:cs="Arial"/>
          <w:sz w:val="16"/>
          <w:szCs w:val="18"/>
        </w:rPr>
      </w:pPr>
    </w:p>
    <w:p w:rsidR="00733CF2" w:rsidRDefault="00733CF2" w:rsidP="00A44140">
      <w:pPr>
        <w:rPr>
          <w:rFonts w:cs="Arial"/>
          <w:sz w:val="16"/>
          <w:szCs w:val="18"/>
        </w:rPr>
      </w:pPr>
    </w:p>
    <w:p w:rsidR="00733CF2" w:rsidRDefault="00733CF2" w:rsidP="00A44140">
      <w:pPr>
        <w:rPr>
          <w:rFonts w:cs="Arial"/>
          <w:sz w:val="16"/>
          <w:szCs w:val="18"/>
        </w:rPr>
      </w:pPr>
    </w:p>
    <w:p w:rsidR="00733CF2" w:rsidRDefault="00733CF2" w:rsidP="00A44140">
      <w:pPr>
        <w:rPr>
          <w:rFonts w:cs="Arial"/>
          <w:sz w:val="16"/>
          <w:szCs w:val="18"/>
        </w:rPr>
      </w:pPr>
    </w:p>
    <w:p w:rsidR="00733CF2" w:rsidRDefault="00733CF2" w:rsidP="00A44140">
      <w:pPr>
        <w:rPr>
          <w:rFonts w:ascii="Tahoma" w:hAnsi="Tahoma" w:cs="Tahoma"/>
          <w:b/>
          <w:sz w:val="18"/>
          <w:szCs w:val="18"/>
        </w:rPr>
      </w:pPr>
    </w:p>
    <w:tbl>
      <w:tblPr>
        <w:tblW w:w="5137" w:type="pct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3970"/>
        <w:gridCol w:w="2409"/>
        <w:gridCol w:w="4873"/>
      </w:tblGrid>
      <w:tr w:rsidR="00733CF2" w:rsidRPr="0005502F" w:rsidTr="00055028">
        <w:trPr>
          <w:trHeight w:val="1946"/>
        </w:trPr>
        <w:tc>
          <w:tcPr>
            <w:tcW w:w="3970" w:type="dxa"/>
          </w:tcPr>
          <w:p w:rsidR="00733CF2" w:rsidRDefault="00733CF2" w:rsidP="00C26B07">
            <w:pPr>
              <w:jc w:val="left"/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</w:pP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Kadınlar bilirim ülkeme ait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  <w:r w:rsidRPr="00055028">
              <w:rPr>
                <w:rFonts w:ascii="Arial Narrow" w:hAnsi="Arial Narrow"/>
                <w:szCs w:val="20"/>
              </w:rPr>
              <w:br/>
            </w: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Yürekleri Akdeniz gibi geniş, soluğu Afrika gibi sıcak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  <w:r w:rsidRPr="00055028">
              <w:rPr>
                <w:rFonts w:ascii="Arial Narrow" w:hAnsi="Arial Narrow"/>
                <w:szCs w:val="20"/>
              </w:rPr>
              <w:br/>
            </w: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Göğüsleri Çukurova gibi münbit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  <w:r w:rsidRPr="00055028">
              <w:rPr>
                <w:rFonts w:ascii="Arial Narrow" w:hAnsi="Arial Narrow"/>
                <w:szCs w:val="20"/>
              </w:rPr>
              <w:br/>
            </w: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Dağ gibi otururlar evlerinde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  <w:r w:rsidRPr="00055028">
              <w:rPr>
                <w:rFonts w:ascii="Arial Narrow" w:hAnsi="Arial Narrow"/>
                <w:szCs w:val="20"/>
              </w:rPr>
              <w:br/>
            </w: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Limanlar gemileri nasıl beklerse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  <w:r w:rsidRPr="00055028">
              <w:rPr>
                <w:rFonts w:ascii="Arial Narrow" w:hAnsi="Arial Narrow"/>
                <w:szCs w:val="20"/>
              </w:rPr>
              <w:br/>
            </w: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Öyle beklerler erkeklerini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  <w:r w:rsidRPr="00055028">
              <w:rPr>
                <w:rFonts w:ascii="Arial Narrow" w:hAnsi="Arial Narrow"/>
                <w:szCs w:val="20"/>
              </w:rPr>
              <w:br/>
            </w: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Yaslandın mı çınar gibidir onlar sardın mı umut gibi.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</w:p>
          <w:p w:rsidR="00733CF2" w:rsidRPr="00055028" w:rsidRDefault="00733CF2" w:rsidP="00C26B07">
            <w:pPr>
              <w:jc w:val="left"/>
              <w:rPr>
                <w:rFonts w:ascii="Arial Narrow" w:hAnsi="Arial Narrow" w:cs="Tahoma"/>
                <w:b/>
                <w:szCs w:val="20"/>
              </w:rPr>
            </w:pPr>
            <w:r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 xml:space="preserve">                          </w:t>
            </w:r>
            <w:r w:rsidRPr="00055028">
              <w:rPr>
                <w:rStyle w:val="apple-converted-space"/>
                <w:rFonts w:ascii="Arial Narrow" w:hAnsi="Arial Narrow"/>
                <w:b/>
                <w:szCs w:val="20"/>
                <w:shd w:val="clear" w:color="auto" w:fill="FEFEF6"/>
              </w:rPr>
              <w:t>ERDEM BEYAZIT</w:t>
            </w:r>
          </w:p>
        </w:tc>
        <w:tc>
          <w:tcPr>
            <w:tcW w:w="2409" w:type="dxa"/>
          </w:tcPr>
          <w:p w:rsidR="00733CF2" w:rsidRPr="00055028" w:rsidRDefault="00733CF2" w:rsidP="00055028">
            <w:pPr>
              <w:spacing w:line="300" w:lineRule="atLeast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>İncecikten bir kar yağar</w:t>
            </w:r>
          </w:p>
          <w:p w:rsidR="00733CF2" w:rsidRPr="00055028" w:rsidRDefault="00733CF2" w:rsidP="00055028">
            <w:pPr>
              <w:spacing w:line="300" w:lineRule="atLeas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>Tozar Elif Elif diye</w:t>
            </w:r>
            <w:r w:rsidRPr="00055028">
              <w:rPr>
                <w:rFonts w:ascii="Arial Narrow" w:hAnsi="Arial Narrow"/>
                <w:color w:val="333333"/>
                <w:sz w:val="22"/>
                <w:szCs w:val="22"/>
              </w:rPr>
              <w:br/>
            </w:r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>Deli gönül abdal olmuş</w:t>
            </w:r>
            <w:r w:rsidRPr="00055028">
              <w:rPr>
                <w:rFonts w:ascii="Arial Narrow" w:hAnsi="Arial Narrow"/>
                <w:color w:val="333333"/>
                <w:sz w:val="22"/>
                <w:szCs w:val="22"/>
              </w:rPr>
              <w:br/>
            </w:r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>Gezer Elif Elif diye</w:t>
            </w:r>
          </w:p>
          <w:p w:rsidR="00733CF2" w:rsidRPr="00377F71" w:rsidRDefault="00733CF2" w:rsidP="00B23428">
            <w:pPr>
              <w:spacing w:line="300" w:lineRule="atLeast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KARACAOĞLAN</w:t>
            </w:r>
          </w:p>
        </w:tc>
        <w:tc>
          <w:tcPr>
            <w:tcW w:w="4873" w:type="dxa"/>
          </w:tcPr>
          <w:p w:rsidR="00733CF2" w:rsidRPr="00055028" w:rsidRDefault="00733CF2" w:rsidP="00055028">
            <w:pPr>
              <w:spacing w:line="300" w:lineRule="atLeast"/>
              <w:rPr>
                <w:rFonts w:ascii="Tahoma" w:hAnsi="Tahoma" w:cs="Tahoma"/>
                <w:b/>
                <w:sz w:val="22"/>
                <w:szCs w:val="22"/>
              </w:rPr>
            </w:pPr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Hakan-ı osmani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>-neseb kim münderic zatında heb</w:t>
            </w:r>
          </w:p>
          <w:p w:rsidR="00733CF2" w:rsidRPr="00055028" w:rsidRDefault="00733CF2" w:rsidP="00055028">
            <w:pPr>
              <w:spacing w:line="300" w:lineRule="atLeast"/>
              <w:jc w:val="left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İslam-ı faruk-ı arab ikbal-i perviz-i acem</w:t>
            </w:r>
          </w:p>
          <w:p w:rsidR="00733CF2" w:rsidRDefault="00733CF2" w:rsidP="00055028">
            <w:pPr>
              <w:pStyle w:val="NormalWeb"/>
              <w:shd w:val="clear" w:color="auto" w:fill="FFFFFF"/>
              <w:spacing w:before="0" w:beforeAutospacing="0" w:after="0" w:afterAutospacing="0" w:line="343" w:lineRule="atLeas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Sultan Murad-ı kamuranefser-dih ü kişver-sitan</w:t>
            </w:r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br/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Hen padişah hem kahraman sahib-kıran-ı cem-haşem</w:t>
            </w:r>
          </w:p>
          <w:p w:rsidR="00733CF2" w:rsidRPr="00055028" w:rsidRDefault="00733CF2" w:rsidP="00055028">
            <w:pPr>
              <w:pStyle w:val="NormalWeb"/>
              <w:shd w:val="clear" w:color="auto" w:fill="FFFFFF"/>
              <w:spacing w:before="0" w:beforeAutospacing="0" w:after="0" w:afterAutospacing="0" w:line="343" w:lineRule="atLeas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                                                                </w:t>
            </w:r>
            <w:r w:rsidRPr="00055028">
              <w:rPr>
                <w:rFonts w:ascii="Arial Narrow" w:hAnsi="Arial Narrow"/>
                <w:b/>
                <w:color w:val="000000"/>
                <w:sz w:val="22"/>
                <w:szCs w:val="22"/>
              </w:rPr>
              <w:t>NEF’İ</w:t>
            </w:r>
          </w:p>
        </w:tc>
      </w:tr>
    </w:tbl>
    <w:p w:rsidR="00733CF2" w:rsidRPr="00550CC5" w:rsidRDefault="00733CF2" w:rsidP="00550CC5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S-4)</w:t>
      </w:r>
      <w:r w:rsidRPr="00724D52">
        <w:rPr>
          <w:rFonts w:ascii="Tahoma" w:hAnsi="Tahoma" w:cs="Tahoma"/>
          <w:b/>
          <w:sz w:val="18"/>
          <w:szCs w:val="18"/>
        </w:rPr>
        <w:t xml:space="preserve"> Yukarıdaki </w:t>
      </w:r>
      <w:r>
        <w:rPr>
          <w:rFonts w:ascii="Tahoma" w:hAnsi="Tahoma" w:cs="Tahoma"/>
          <w:b/>
          <w:sz w:val="18"/>
          <w:szCs w:val="18"/>
        </w:rPr>
        <w:t>şiirleri</w:t>
      </w:r>
      <w:r w:rsidRPr="00724D52">
        <w:rPr>
          <w:rFonts w:ascii="Tahoma" w:hAnsi="Tahoma" w:cs="Tahoma"/>
          <w:b/>
          <w:sz w:val="18"/>
          <w:szCs w:val="18"/>
        </w:rPr>
        <w:t xml:space="preserve"> aşağıda</w:t>
      </w:r>
      <w:r>
        <w:rPr>
          <w:rFonts w:ascii="Tahoma" w:hAnsi="Tahoma" w:cs="Tahoma"/>
          <w:b/>
          <w:sz w:val="18"/>
          <w:szCs w:val="18"/>
        </w:rPr>
        <w:t xml:space="preserve"> istenen </w:t>
      </w:r>
      <w:r w:rsidRPr="00724D52">
        <w:rPr>
          <w:rFonts w:ascii="Tahoma" w:hAnsi="Tahoma" w:cs="Tahoma"/>
          <w:b/>
          <w:sz w:val="18"/>
          <w:szCs w:val="18"/>
        </w:rPr>
        <w:t xml:space="preserve">şiir </w:t>
      </w:r>
      <w:r>
        <w:rPr>
          <w:rFonts w:ascii="Tahoma" w:hAnsi="Tahoma" w:cs="Tahoma"/>
          <w:b/>
          <w:sz w:val="18"/>
          <w:szCs w:val="18"/>
        </w:rPr>
        <w:t>kavramlarına göre karşılaştırınız. (15   p</w:t>
      </w:r>
      <w:r w:rsidRPr="00724D52">
        <w:rPr>
          <w:rFonts w:ascii="Tahoma" w:hAnsi="Tahoma" w:cs="Tahoma"/>
          <w:b/>
          <w:sz w:val="18"/>
          <w:szCs w:val="18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7"/>
        <w:gridCol w:w="2800"/>
        <w:gridCol w:w="2905"/>
        <w:gridCol w:w="3146"/>
      </w:tblGrid>
      <w:tr w:rsidR="00733CF2" w:rsidRPr="00724D52" w:rsidTr="005737DB">
        <w:trPr>
          <w:jc w:val="center"/>
        </w:trPr>
        <w:tc>
          <w:tcPr>
            <w:tcW w:w="2307" w:type="dxa"/>
            <w:vAlign w:val="center"/>
          </w:tcPr>
          <w:p w:rsidR="00733CF2" w:rsidRPr="00724D52" w:rsidRDefault="00733CF2" w:rsidP="00B23428">
            <w:pPr>
              <w:spacing w:line="3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00" w:type="dxa"/>
            <w:vAlign w:val="center"/>
          </w:tcPr>
          <w:p w:rsidR="00733CF2" w:rsidRPr="00724D52" w:rsidRDefault="00733CF2" w:rsidP="00B23428">
            <w:pPr>
              <w:spacing w:line="340" w:lineRule="atLeas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2905" w:type="dxa"/>
            <w:vAlign w:val="center"/>
          </w:tcPr>
          <w:p w:rsidR="00733CF2" w:rsidRPr="00724D52" w:rsidRDefault="00733CF2" w:rsidP="00B23428">
            <w:pPr>
              <w:spacing w:line="340" w:lineRule="atLeast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146" w:type="dxa"/>
            <w:vAlign w:val="center"/>
          </w:tcPr>
          <w:p w:rsidR="00733CF2" w:rsidRPr="00724D52" w:rsidRDefault="00733CF2" w:rsidP="00B23428">
            <w:pPr>
              <w:spacing w:line="3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733CF2" w:rsidRPr="00724D52" w:rsidTr="005737DB">
        <w:trPr>
          <w:trHeight w:val="526"/>
          <w:jc w:val="center"/>
        </w:trPr>
        <w:tc>
          <w:tcPr>
            <w:tcW w:w="2307" w:type="dxa"/>
            <w:vAlign w:val="center"/>
          </w:tcPr>
          <w:p w:rsidR="00733CF2" w:rsidRPr="005737DB" w:rsidRDefault="00733CF2" w:rsidP="00324C4A">
            <w:pPr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  <w:r w:rsidRPr="005737DB">
              <w:rPr>
                <w:rFonts w:ascii="Tahoma" w:hAnsi="Tahoma" w:cs="Tahoma"/>
                <w:b/>
                <w:sz w:val="16"/>
                <w:szCs w:val="16"/>
              </w:rPr>
              <w:t>Şiirin ölçüsü (vezni)</w:t>
            </w:r>
          </w:p>
        </w:tc>
        <w:tc>
          <w:tcPr>
            <w:tcW w:w="2800" w:type="dxa"/>
          </w:tcPr>
          <w:p w:rsidR="00733CF2" w:rsidRPr="00724D52" w:rsidRDefault="00733CF2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05" w:type="dxa"/>
          </w:tcPr>
          <w:p w:rsidR="00733CF2" w:rsidRPr="00724D52" w:rsidRDefault="00733CF2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6" w:type="dxa"/>
          </w:tcPr>
          <w:p w:rsidR="00733CF2" w:rsidRPr="00724D52" w:rsidRDefault="00733CF2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33CF2" w:rsidRPr="00724D52" w:rsidTr="005737DB">
        <w:trPr>
          <w:jc w:val="center"/>
        </w:trPr>
        <w:tc>
          <w:tcPr>
            <w:tcW w:w="2307" w:type="dxa"/>
            <w:vAlign w:val="center"/>
          </w:tcPr>
          <w:p w:rsidR="00733CF2" w:rsidRPr="005737DB" w:rsidRDefault="00733CF2" w:rsidP="00324C4A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5737DB">
              <w:rPr>
                <w:rFonts w:ascii="Tahoma" w:hAnsi="Tahoma" w:cs="Tahoma"/>
                <w:b/>
                <w:sz w:val="16"/>
                <w:szCs w:val="16"/>
              </w:rPr>
              <w:t>Şiir geleneği</w:t>
            </w:r>
          </w:p>
        </w:tc>
        <w:tc>
          <w:tcPr>
            <w:tcW w:w="2800" w:type="dxa"/>
          </w:tcPr>
          <w:p w:rsidR="00733CF2" w:rsidRDefault="00733CF2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733CF2" w:rsidRPr="00724D52" w:rsidRDefault="00733CF2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05" w:type="dxa"/>
          </w:tcPr>
          <w:p w:rsidR="00733CF2" w:rsidRPr="00724D52" w:rsidRDefault="00733CF2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6" w:type="dxa"/>
          </w:tcPr>
          <w:p w:rsidR="00733CF2" w:rsidRPr="00724D52" w:rsidRDefault="00733CF2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33CF2" w:rsidRPr="00724D52" w:rsidTr="005737DB">
        <w:trPr>
          <w:jc w:val="center"/>
        </w:trPr>
        <w:tc>
          <w:tcPr>
            <w:tcW w:w="2307" w:type="dxa"/>
            <w:vAlign w:val="center"/>
          </w:tcPr>
          <w:p w:rsidR="00733CF2" w:rsidRPr="005737DB" w:rsidRDefault="00733CF2" w:rsidP="00324C4A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5737DB">
              <w:rPr>
                <w:rFonts w:ascii="Tahoma" w:hAnsi="Tahoma" w:cs="Tahoma"/>
                <w:b/>
                <w:sz w:val="16"/>
                <w:szCs w:val="16"/>
              </w:rPr>
              <w:t>Nazım birimi-Nazım şekli</w:t>
            </w:r>
          </w:p>
        </w:tc>
        <w:tc>
          <w:tcPr>
            <w:tcW w:w="2800" w:type="dxa"/>
          </w:tcPr>
          <w:p w:rsidR="00733CF2" w:rsidRPr="00724D52" w:rsidRDefault="00733CF2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733CF2" w:rsidRPr="00724D52" w:rsidRDefault="00733CF2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05" w:type="dxa"/>
          </w:tcPr>
          <w:p w:rsidR="00733CF2" w:rsidRPr="00724D52" w:rsidRDefault="00733CF2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6" w:type="dxa"/>
          </w:tcPr>
          <w:p w:rsidR="00733CF2" w:rsidRPr="00724D52" w:rsidRDefault="00733CF2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33CF2" w:rsidRPr="00724D52" w:rsidTr="005737DB">
        <w:trPr>
          <w:jc w:val="center"/>
        </w:trPr>
        <w:tc>
          <w:tcPr>
            <w:tcW w:w="2307" w:type="dxa"/>
            <w:vAlign w:val="center"/>
          </w:tcPr>
          <w:p w:rsidR="00733CF2" w:rsidRPr="005737DB" w:rsidRDefault="00733CF2" w:rsidP="00324C4A">
            <w:pPr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  <w:r w:rsidRPr="005737DB">
              <w:rPr>
                <w:rFonts w:ascii="Tahoma" w:hAnsi="Tahoma" w:cs="Tahoma"/>
                <w:b/>
                <w:sz w:val="16"/>
                <w:szCs w:val="16"/>
              </w:rPr>
              <w:t>Kafiye ve Redifi</w:t>
            </w:r>
          </w:p>
        </w:tc>
        <w:tc>
          <w:tcPr>
            <w:tcW w:w="2800" w:type="dxa"/>
          </w:tcPr>
          <w:p w:rsidR="00733CF2" w:rsidRDefault="00733CF2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733CF2" w:rsidRPr="00724D52" w:rsidRDefault="00733CF2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05" w:type="dxa"/>
          </w:tcPr>
          <w:p w:rsidR="00733CF2" w:rsidRPr="00724D52" w:rsidRDefault="00733CF2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6" w:type="dxa"/>
          </w:tcPr>
          <w:p w:rsidR="00733CF2" w:rsidRPr="00724D52" w:rsidRDefault="00733CF2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33CF2" w:rsidRPr="00724D52" w:rsidTr="005737DB">
        <w:trPr>
          <w:jc w:val="center"/>
        </w:trPr>
        <w:tc>
          <w:tcPr>
            <w:tcW w:w="2307" w:type="dxa"/>
            <w:vAlign w:val="center"/>
          </w:tcPr>
          <w:p w:rsidR="00733CF2" w:rsidRPr="005737DB" w:rsidRDefault="00733CF2" w:rsidP="00324C4A">
            <w:pPr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  <w:r w:rsidRPr="005737DB">
              <w:rPr>
                <w:rFonts w:ascii="Tahoma" w:hAnsi="Tahoma" w:cs="Tahoma"/>
                <w:b/>
                <w:sz w:val="16"/>
                <w:szCs w:val="16"/>
              </w:rPr>
              <w:t>Teması</w:t>
            </w:r>
          </w:p>
          <w:p w:rsidR="00733CF2" w:rsidRPr="005737DB" w:rsidRDefault="00733CF2" w:rsidP="00324C4A">
            <w:pPr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800" w:type="dxa"/>
          </w:tcPr>
          <w:p w:rsidR="00733CF2" w:rsidRDefault="00733CF2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05" w:type="dxa"/>
          </w:tcPr>
          <w:p w:rsidR="00733CF2" w:rsidRPr="00724D52" w:rsidRDefault="00733CF2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6" w:type="dxa"/>
          </w:tcPr>
          <w:p w:rsidR="00733CF2" w:rsidRPr="00724D52" w:rsidRDefault="00733CF2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33CF2" w:rsidRPr="00DF4010" w:rsidRDefault="00733CF2" w:rsidP="005737DB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S-5)Manzume ve şiirle ilgili olarak verilen</w:t>
      </w:r>
      <w:r w:rsidRPr="00DF4010">
        <w:rPr>
          <w:rFonts w:ascii="Tahoma" w:hAnsi="Tahoma" w:cs="Tahoma"/>
          <w:b/>
          <w:sz w:val="18"/>
          <w:szCs w:val="18"/>
        </w:rPr>
        <w:t xml:space="preserve"> cümlelerin karşısına doğru ise “D</w:t>
      </w:r>
      <w:r>
        <w:rPr>
          <w:rFonts w:ascii="Tahoma" w:hAnsi="Tahoma" w:cs="Tahoma"/>
          <w:b/>
          <w:sz w:val="18"/>
          <w:szCs w:val="18"/>
        </w:rPr>
        <w:t>”, yanlış ise “Y” yazınız.  ( 8  p</w:t>
      </w:r>
      <w:r w:rsidRPr="00724D52">
        <w:rPr>
          <w:rFonts w:ascii="Tahoma" w:hAnsi="Tahoma" w:cs="Tahoma"/>
          <w:b/>
          <w:sz w:val="18"/>
          <w:szCs w:val="18"/>
        </w:rPr>
        <w:t>)</w:t>
      </w:r>
      <w:r>
        <w:rPr>
          <w:rFonts w:ascii="Tahoma" w:hAnsi="Tahoma" w:cs="Tahoma"/>
          <w:b/>
          <w:sz w:val="18"/>
          <w:szCs w:val="18"/>
        </w:rPr>
        <w:t xml:space="preserve">   </w:t>
      </w:r>
    </w:p>
    <w:p w:rsidR="00733CF2" w:rsidRPr="00127C05" w:rsidRDefault="00733CF2" w:rsidP="003B0097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>Şiirde anlatılanları düzyazıyla ifade ederiz, manzumede anlatılanları düzyazıyla ifade edemeyiz.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>(    )</w:t>
      </w:r>
    </w:p>
    <w:p w:rsidR="00733CF2" w:rsidRPr="00127C05" w:rsidRDefault="00733CF2" w:rsidP="003B0097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 xml:space="preserve">Şiirde olay örgüsü yoktur, manzumede olay örgüsü vardır. 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>(    )</w:t>
      </w:r>
    </w:p>
    <w:p w:rsidR="00733CF2" w:rsidRPr="00127C05" w:rsidRDefault="00733CF2" w:rsidP="003B0097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 xml:space="preserve">Şiirde bireysellik duygu ve çağrışım geri plandadır. 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>(    )</w:t>
      </w:r>
    </w:p>
    <w:p w:rsidR="00733CF2" w:rsidRPr="00127C05" w:rsidRDefault="00733CF2" w:rsidP="005737DB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>Manzumede toplumsal konular yaşanmış ya da yaşanabilecek olaylar işlenir.</w:t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  <w:t xml:space="preserve">             </w:t>
      </w:r>
      <w:r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>(    )</w:t>
      </w:r>
    </w:p>
    <w:p w:rsidR="00733CF2" w:rsidRPr="00127C05" w:rsidRDefault="00733CF2" w:rsidP="005737DB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>Şiirde çok anlamlılık ve imge ağır basarken manzumede sözcükler genellikle mecaz  anlamında kullanılır.</w:t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  <w:t>(    )</w:t>
      </w:r>
    </w:p>
    <w:p w:rsidR="00733CF2" w:rsidRPr="00127C05" w:rsidRDefault="00733CF2" w:rsidP="005737DB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>Manzumeler genellikle didaktik metinlerdir</w:t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>(    )</w:t>
      </w:r>
    </w:p>
    <w:p w:rsidR="00733CF2" w:rsidRPr="00127C05" w:rsidRDefault="00733CF2" w:rsidP="005737DB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>Yapı ve dil-anlatım yönüyle manzumeler hikayeye daha yakındır.</w:t>
      </w:r>
      <w:r w:rsidRPr="00127C05">
        <w:rPr>
          <w:rFonts w:ascii="Times New Roman" w:hAnsi="Times New Roman"/>
          <w:szCs w:val="20"/>
        </w:rPr>
        <w:tab/>
        <w:t xml:space="preserve">                     </w:t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  <w:t>(    )</w:t>
      </w:r>
    </w:p>
    <w:p w:rsidR="00733CF2" w:rsidRDefault="00733CF2" w:rsidP="00E74AA7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>Manzum hikâyeler birer manzumedir.</w:t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 w:rsidRPr="00127C05">
        <w:rPr>
          <w:rFonts w:ascii="Times New Roman" w:hAnsi="Times New Roman"/>
          <w:szCs w:val="20"/>
        </w:rPr>
        <w:t xml:space="preserve"> </w:t>
      </w:r>
      <w:r w:rsidRPr="007D1F1B">
        <w:rPr>
          <w:rFonts w:ascii="Times New Roman" w:hAnsi="Times New Roman"/>
          <w:szCs w:val="20"/>
        </w:rPr>
        <w:t xml:space="preserve">(   </w:t>
      </w:r>
      <w:r>
        <w:rPr>
          <w:rFonts w:ascii="Times New Roman" w:hAnsi="Times New Roman"/>
          <w:szCs w:val="20"/>
        </w:rPr>
        <w:t xml:space="preserve"> </w:t>
      </w:r>
      <w:r w:rsidRPr="007D1F1B">
        <w:rPr>
          <w:rFonts w:ascii="Times New Roman" w:hAnsi="Times New Roman"/>
          <w:szCs w:val="20"/>
        </w:rPr>
        <w:t>)</w:t>
      </w:r>
    </w:p>
    <w:p w:rsidR="00733CF2" w:rsidRDefault="00733CF2" w:rsidP="00E74AA7">
      <w:pPr>
        <w:jc w:val="left"/>
        <w:rPr>
          <w:rFonts w:ascii="Times New Roman" w:hAnsi="Times New Roman"/>
          <w:szCs w:val="20"/>
        </w:rPr>
      </w:pPr>
    </w:p>
    <w:p w:rsidR="00733CF2" w:rsidRPr="00E74AA7" w:rsidRDefault="00733CF2" w:rsidP="00E74AA7">
      <w:pPr>
        <w:jc w:val="left"/>
        <w:rPr>
          <w:rFonts w:ascii="Tahoma" w:hAnsi="Tahoma" w:cs="Tahoma"/>
          <w:b/>
          <w:szCs w:val="20"/>
        </w:rPr>
      </w:pPr>
      <w:r>
        <w:rPr>
          <w:rFonts w:ascii="Tahoma" w:hAnsi="Tahoma" w:cs="Tahoma"/>
          <w:b/>
          <w:bCs/>
          <w:szCs w:val="20"/>
        </w:rPr>
        <w:t xml:space="preserve">S-6) </w:t>
      </w:r>
      <w:r w:rsidRPr="00CA2F54">
        <w:rPr>
          <w:rFonts w:ascii="Tahoma" w:hAnsi="Tahoma" w:cs="Tahoma"/>
          <w:b/>
          <w:szCs w:val="20"/>
        </w:rPr>
        <w:t>Aşağıd</w:t>
      </w:r>
      <w:r>
        <w:rPr>
          <w:rFonts w:ascii="Tahoma" w:hAnsi="Tahoma" w:cs="Tahoma"/>
          <w:b/>
          <w:szCs w:val="20"/>
        </w:rPr>
        <w:t>a istenen bilgilere, sorulara cevap veriniz. Cevaplarınızı kutucuklara tek kelime ile yazınız.</w:t>
      </w:r>
      <w:r w:rsidRPr="00405BC2">
        <w:rPr>
          <w:rFonts w:ascii="Tahoma" w:hAnsi="Tahoma" w:cs="Tahoma"/>
          <w:b/>
          <w:sz w:val="18"/>
          <w:szCs w:val="18"/>
        </w:rPr>
        <w:t xml:space="preserve"> </w:t>
      </w:r>
      <w:r>
        <w:rPr>
          <w:rFonts w:ascii="Tahoma" w:hAnsi="Tahoma" w:cs="Tahoma"/>
          <w:b/>
          <w:sz w:val="18"/>
          <w:szCs w:val="18"/>
        </w:rPr>
        <w:t>( 20 p</w:t>
      </w:r>
      <w:r w:rsidRPr="00724D52">
        <w:rPr>
          <w:rFonts w:ascii="Tahoma" w:hAnsi="Tahoma" w:cs="Tahoma"/>
          <w:b/>
          <w:sz w:val="18"/>
          <w:szCs w:val="18"/>
        </w:rPr>
        <w:t>)</w:t>
      </w:r>
    </w:p>
    <w:tbl>
      <w:tblPr>
        <w:tblW w:w="5000" w:type="pct"/>
        <w:jc w:val="center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tblCellMar>
          <w:left w:w="28" w:type="dxa"/>
          <w:right w:w="28" w:type="dxa"/>
        </w:tblCellMar>
        <w:tblLook w:val="01E0"/>
      </w:tblPr>
      <w:tblGrid>
        <w:gridCol w:w="331"/>
        <w:gridCol w:w="7068"/>
        <w:gridCol w:w="426"/>
        <w:gridCol w:w="3173"/>
      </w:tblGrid>
      <w:tr w:rsidR="00733CF2" w:rsidRPr="002150C1" w:rsidTr="00485F9D">
        <w:trPr>
          <w:jc w:val="center"/>
        </w:trPr>
        <w:tc>
          <w:tcPr>
            <w:tcW w:w="331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 w:rsidRPr="002150C1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7068" w:type="dxa"/>
            <w:vAlign w:val="center"/>
          </w:tcPr>
          <w:p w:rsidR="00733CF2" w:rsidRPr="003B0097" w:rsidRDefault="00733CF2" w:rsidP="00485F9D">
            <w:pPr>
              <w:spacing w:line="300" w:lineRule="atLeast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"Ben ağladıkça pembeleşir yanakların ey kara gözlüm."</w:t>
            </w:r>
          </w:p>
        </w:tc>
        <w:tc>
          <w:tcPr>
            <w:tcW w:w="426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color w:val="FF0000"/>
                <w:sz w:val="18"/>
                <w:szCs w:val="18"/>
              </w:rPr>
            </w:pPr>
          </w:p>
        </w:tc>
      </w:tr>
      <w:tr w:rsidR="00733CF2" w:rsidRPr="002150C1" w:rsidTr="00485F9D">
        <w:trPr>
          <w:jc w:val="center"/>
        </w:trPr>
        <w:tc>
          <w:tcPr>
            <w:tcW w:w="331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 w:rsidRPr="002150C1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7068" w:type="dxa"/>
            <w:vAlign w:val="center"/>
          </w:tcPr>
          <w:p w:rsidR="00733CF2" w:rsidRPr="00216031" w:rsidRDefault="00733CF2" w:rsidP="00485F9D">
            <w:pPr>
              <w:pStyle w:val="HTMLPreformatted"/>
              <w:spacing w:line="240" w:lineRule="atLeast"/>
              <w:rPr>
                <w:rFonts w:ascii="Arial Narrow" w:hAnsi="Arial Narrow"/>
                <w:iCs/>
                <w:color w:val="000000"/>
                <w:sz w:val="18"/>
                <w:szCs w:val="18"/>
              </w:rPr>
            </w:pPr>
            <w:r w:rsidRPr="00216031">
              <w:rPr>
                <w:rFonts w:ascii="Arial Narrow" w:hAnsi="Arial Narrow"/>
                <w:iCs/>
                <w:color w:val="000000"/>
                <w:sz w:val="18"/>
                <w:szCs w:val="18"/>
              </w:rPr>
              <w:t>Dünya bir han konan göçer</w:t>
            </w:r>
          </w:p>
        </w:tc>
        <w:tc>
          <w:tcPr>
            <w:tcW w:w="426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color w:val="FF0000"/>
                <w:sz w:val="18"/>
                <w:szCs w:val="18"/>
              </w:rPr>
            </w:pPr>
          </w:p>
        </w:tc>
      </w:tr>
      <w:tr w:rsidR="00733CF2" w:rsidRPr="002150C1" w:rsidTr="00485F9D">
        <w:trPr>
          <w:jc w:val="center"/>
        </w:trPr>
        <w:tc>
          <w:tcPr>
            <w:tcW w:w="331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</w:t>
            </w:r>
          </w:p>
        </w:tc>
        <w:tc>
          <w:tcPr>
            <w:tcW w:w="7068" w:type="dxa"/>
            <w:vAlign w:val="center"/>
          </w:tcPr>
          <w:p w:rsidR="00733CF2" w:rsidRPr="003B0097" w:rsidRDefault="00733CF2" w:rsidP="00485F9D">
            <w:pPr>
              <w:spacing w:line="240" w:lineRule="atLeas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>Aşk derdiyle hoşem el çek ilâcımdan tabib</w:t>
            </w:r>
          </w:p>
          <w:p w:rsidR="00733CF2" w:rsidRPr="003B0097" w:rsidRDefault="00733CF2" w:rsidP="00485F9D">
            <w:pPr>
              <w:spacing w:line="300" w:lineRule="atLeast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>Kılma derman kim helâkim zehri dermanındadır</w:t>
            </w:r>
          </w:p>
        </w:tc>
        <w:tc>
          <w:tcPr>
            <w:tcW w:w="426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color w:val="FF0000"/>
                <w:sz w:val="18"/>
                <w:szCs w:val="18"/>
              </w:rPr>
            </w:pPr>
          </w:p>
        </w:tc>
      </w:tr>
      <w:tr w:rsidR="00733CF2" w:rsidRPr="002150C1" w:rsidTr="00485F9D">
        <w:trPr>
          <w:jc w:val="center"/>
        </w:trPr>
        <w:tc>
          <w:tcPr>
            <w:tcW w:w="331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4</w:t>
            </w:r>
          </w:p>
        </w:tc>
        <w:tc>
          <w:tcPr>
            <w:tcW w:w="7068" w:type="dxa"/>
            <w:vAlign w:val="center"/>
          </w:tcPr>
          <w:p w:rsidR="00733CF2" w:rsidRPr="003B0097" w:rsidRDefault="00733CF2" w:rsidP="00B23428">
            <w:pPr>
              <w:spacing w:line="300" w:lineRule="atLeast"/>
              <w:ind w:left="-8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>Her gölge bir insan kadar inceydi, derindi</w:t>
            </w:r>
          </w:p>
        </w:tc>
        <w:tc>
          <w:tcPr>
            <w:tcW w:w="426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color w:val="FF0000"/>
                <w:sz w:val="18"/>
                <w:szCs w:val="18"/>
              </w:rPr>
            </w:pPr>
          </w:p>
        </w:tc>
      </w:tr>
      <w:tr w:rsidR="00733CF2" w:rsidRPr="002150C1" w:rsidTr="00485F9D">
        <w:trPr>
          <w:jc w:val="center"/>
        </w:trPr>
        <w:tc>
          <w:tcPr>
            <w:tcW w:w="331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5</w:t>
            </w:r>
          </w:p>
        </w:tc>
        <w:tc>
          <w:tcPr>
            <w:tcW w:w="7068" w:type="dxa"/>
            <w:vAlign w:val="center"/>
          </w:tcPr>
          <w:p w:rsidR="00733CF2" w:rsidRPr="003B0097" w:rsidRDefault="00733CF2" w:rsidP="00B23428">
            <w:pPr>
              <w:spacing w:line="300" w:lineRule="atLeast"/>
              <w:jc w:val="left"/>
              <w:rPr>
                <w:rStyle w:val="htmldaktilo2"/>
                <w:rFonts w:ascii="Arial Narrow" w:hAnsi="Arial Narrow"/>
                <w:bCs/>
                <w:sz w:val="18"/>
                <w:szCs w:val="18"/>
              </w:rPr>
            </w:pPr>
            <w:r w:rsidRPr="003B0097">
              <w:rPr>
                <w:rStyle w:val="htmldaktilo2"/>
                <w:rFonts w:ascii="Arial Narrow" w:hAnsi="Arial Narrow"/>
                <w:bCs/>
                <w:sz w:val="18"/>
                <w:szCs w:val="18"/>
              </w:rPr>
              <w:t xml:space="preserve"> </w:t>
            </w:r>
            <w:r w:rsidRPr="003B0097">
              <w:rPr>
                <w:rFonts w:ascii="Arial Narrow" w:hAnsi="Arial Narrow"/>
                <w:i/>
                <w:iCs/>
                <w:sz w:val="18"/>
                <w:szCs w:val="18"/>
              </w:rPr>
              <w:t>Ay yüzlü, servi boylu, servi, inci, gül, bülbül</w:t>
            </w:r>
          </w:p>
        </w:tc>
        <w:tc>
          <w:tcPr>
            <w:tcW w:w="426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733CF2" w:rsidRPr="002150C1" w:rsidTr="00485F9D">
        <w:trPr>
          <w:jc w:val="center"/>
        </w:trPr>
        <w:tc>
          <w:tcPr>
            <w:tcW w:w="331" w:type="dxa"/>
            <w:vAlign w:val="center"/>
          </w:tcPr>
          <w:p w:rsidR="00733CF2" w:rsidRPr="002150C1" w:rsidRDefault="00733CF2" w:rsidP="00E74AA7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6</w:t>
            </w:r>
          </w:p>
        </w:tc>
        <w:tc>
          <w:tcPr>
            <w:tcW w:w="7068" w:type="dxa"/>
            <w:vAlign w:val="center"/>
          </w:tcPr>
          <w:p w:rsidR="00733CF2" w:rsidRPr="003B0097" w:rsidRDefault="00733CF2" w:rsidP="00B23428">
            <w:pPr>
              <w:spacing w:line="300" w:lineRule="atLeast"/>
              <w:jc w:val="left"/>
              <w:rPr>
                <w:rFonts w:ascii="Arial Narrow" w:hAnsi="Arial Narrow"/>
                <w:color w:val="000000"/>
                <w:spacing w:val="-2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Âlem sele gitti gözüm yaşından</w:t>
            </w:r>
          </w:p>
        </w:tc>
        <w:tc>
          <w:tcPr>
            <w:tcW w:w="426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733CF2" w:rsidRPr="002150C1" w:rsidTr="00485F9D">
        <w:trPr>
          <w:jc w:val="center"/>
        </w:trPr>
        <w:tc>
          <w:tcPr>
            <w:tcW w:w="331" w:type="dxa"/>
            <w:vAlign w:val="center"/>
          </w:tcPr>
          <w:p w:rsidR="00733CF2" w:rsidRPr="002150C1" w:rsidRDefault="00733CF2" w:rsidP="00E74AA7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7</w:t>
            </w:r>
          </w:p>
        </w:tc>
        <w:tc>
          <w:tcPr>
            <w:tcW w:w="7068" w:type="dxa"/>
            <w:vAlign w:val="center"/>
          </w:tcPr>
          <w:p w:rsidR="00733CF2" w:rsidRPr="003B0097" w:rsidRDefault="00733CF2" w:rsidP="00B23428">
            <w:pPr>
              <w:spacing w:line="300" w:lineRule="atLeast"/>
              <w:jc w:val="lef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Saçlarına yıldız düşmüş koparma anne</w:t>
            </w:r>
          </w:p>
        </w:tc>
        <w:tc>
          <w:tcPr>
            <w:tcW w:w="426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733CF2" w:rsidRPr="002150C1" w:rsidTr="00485F9D">
        <w:trPr>
          <w:jc w:val="center"/>
        </w:trPr>
        <w:tc>
          <w:tcPr>
            <w:tcW w:w="331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8</w:t>
            </w:r>
          </w:p>
        </w:tc>
        <w:tc>
          <w:tcPr>
            <w:tcW w:w="7068" w:type="dxa"/>
            <w:vAlign w:val="center"/>
          </w:tcPr>
          <w:p w:rsidR="00733CF2" w:rsidRPr="003B0097" w:rsidRDefault="00733CF2" w:rsidP="00B23428">
            <w:pPr>
              <w:spacing w:line="300" w:lineRule="atLeast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>Hangi çılgın bana zincir vuracakmış şaşarım.</w:t>
            </w:r>
          </w:p>
        </w:tc>
        <w:tc>
          <w:tcPr>
            <w:tcW w:w="426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733CF2" w:rsidRPr="002150C1" w:rsidTr="00485F9D">
        <w:trPr>
          <w:jc w:val="center"/>
        </w:trPr>
        <w:tc>
          <w:tcPr>
            <w:tcW w:w="331" w:type="dxa"/>
            <w:vAlign w:val="center"/>
          </w:tcPr>
          <w:p w:rsidR="00733CF2" w:rsidRPr="002150C1" w:rsidRDefault="00733CF2" w:rsidP="00E74AA7">
            <w:pPr>
              <w:spacing w:line="300" w:lineRule="atLeas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 9</w:t>
            </w:r>
          </w:p>
        </w:tc>
        <w:tc>
          <w:tcPr>
            <w:tcW w:w="7068" w:type="dxa"/>
            <w:vAlign w:val="center"/>
          </w:tcPr>
          <w:p w:rsidR="00733CF2" w:rsidRPr="003B0097" w:rsidRDefault="00733CF2" w:rsidP="00A37A11">
            <w:p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Uçmak da konmadan kıyısız bir denizde rûh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       </w:t>
            </w: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Benzer mi böyle bir kuşa Tufan içinde Nûh </w:t>
            </w:r>
          </w:p>
        </w:tc>
        <w:tc>
          <w:tcPr>
            <w:tcW w:w="426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733CF2" w:rsidRPr="002150C1" w:rsidTr="00485F9D">
        <w:trPr>
          <w:jc w:val="center"/>
        </w:trPr>
        <w:tc>
          <w:tcPr>
            <w:tcW w:w="331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10</w:t>
            </w:r>
          </w:p>
        </w:tc>
        <w:tc>
          <w:tcPr>
            <w:tcW w:w="7068" w:type="dxa"/>
            <w:vAlign w:val="center"/>
          </w:tcPr>
          <w:p w:rsidR="00733CF2" w:rsidRDefault="00733CF2" w:rsidP="00A37A11">
            <w:p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Hediye namıyla bir şey gönderme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,</w:t>
            </w:r>
          </w:p>
          <w:p w:rsidR="00733CF2" w:rsidRPr="000215FD" w:rsidRDefault="00733CF2" w:rsidP="00A37A11">
            <w:p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Âdet edip hiç misafir kondurma</w:t>
            </w:r>
          </w:p>
        </w:tc>
        <w:tc>
          <w:tcPr>
            <w:tcW w:w="426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733CF2" w:rsidRPr="002150C1" w:rsidTr="00485F9D">
        <w:trPr>
          <w:jc w:val="center"/>
        </w:trPr>
        <w:tc>
          <w:tcPr>
            <w:tcW w:w="331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11</w:t>
            </w:r>
          </w:p>
        </w:tc>
        <w:tc>
          <w:tcPr>
            <w:tcW w:w="7068" w:type="dxa"/>
            <w:vAlign w:val="center"/>
          </w:tcPr>
          <w:p w:rsidR="00733CF2" w:rsidRPr="003B0097" w:rsidRDefault="00733CF2" w:rsidP="00A37A11">
            <w:pPr>
              <w:pStyle w:val="NormalWeb"/>
              <w:spacing w:before="0" w:beforeAutospacing="0" w:after="0" w:afterAutospacing="0" w:line="240" w:lineRule="atLeast"/>
              <w:rPr>
                <w:rFonts w:ascii="Arial Narrow" w:hAnsi="Arial Narrow"/>
                <w:i/>
                <w:sz w:val="18"/>
                <w:szCs w:val="18"/>
              </w:rPr>
            </w:pPr>
            <w:r w:rsidRPr="003B0097">
              <w:rPr>
                <w:rFonts w:ascii="Arial Narrow" w:hAnsi="Arial Narrow"/>
                <w:i/>
                <w:sz w:val="18"/>
                <w:szCs w:val="18"/>
              </w:rPr>
              <w:t xml:space="preserve">"O gün bugün, hep sessiz ağlaşırlar geceler, </w:t>
            </w:r>
          </w:p>
        </w:tc>
        <w:tc>
          <w:tcPr>
            <w:tcW w:w="426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733CF2" w:rsidRPr="002150C1" w:rsidTr="00485F9D">
        <w:trPr>
          <w:jc w:val="center"/>
        </w:trPr>
        <w:tc>
          <w:tcPr>
            <w:tcW w:w="331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12</w:t>
            </w:r>
          </w:p>
        </w:tc>
        <w:tc>
          <w:tcPr>
            <w:tcW w:w="7068" w:type="dxa"/>
            <w:vAlign w:val="center"/>
          </w:tcPr>
          <w:p w:rsidR="00733CF2" w:rsidRPr="003B0097" w:rsidRDefault="00733CF2" w:rsidP="00B23428">
            <w:pPr>
              <w:spacing w:line="300" w:lineRule="atLeast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i/>
                <w:sz w:val="18"/>
                <w:szCs w:val="18"/>
              </w:rPr>
              <w:t>"Çal sevdiceğim, çal güzelim, çal meleğim, çal."</w:t>
            </w:r>
          </w:p>
        </w:tc>
        <w:tc>
          <w:tcPr>
            <w:tcW w:w="426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733CF2" w:rsidRPr="002150C1" w:rsidTr="00485F9D">
        <w:trPr>
          <w:jc w:val="center"/>
        </w:trPr>
        <w:tc>
          <w:tcPr>
            <w:tcW w:w="331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13</w:t>
            </w:r>
          </w:p>
        </w:tc>
        <w:tc>
          <w:tcPr>
            <w:tcW w:w="7068" w:type="dxa"/>
            <w:vAlign w:val="center"/>
          </w:tcPr>
          <w:p w:rsidR="00733CF2" w:rsidRPr="003B0097" w:rsidRDefault="00733CF2" w:rsidP="00A37A11">
            <w:p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 </w:t>
            </w:r>
            <w:r w:rsidRPr="003B0097">
              <w:rPr>
                <w:rFonts w:ascii="Arial Narrow" w:hAnsi="Arial Narrow"/>
                <w:i/>
                <w:sz w:val="18"/>
                <w:szCs w:val="18"/>
              </w:rPr>
              <w:t>Şakaklarıma kar mı yağdı, ne var</w:t>
            </w:r>
          </w:p>
        </w:tc>
        <w:tc>
          <w:tcPr>
            <w:tcW w:w="426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733CF2" w:rsidRPr="002150C1" w:rsidTr="00485F9D">
        <w:trPr>
          <w:jc w:val="center"/>
        </w:trPr>
        <w:tc>
          <w:tcPr>
            <w:tcW w:w="331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</w:t>
            </w:r>
          </w:p>
        </w:tc>
        <w:tc>
          <w:tcPr>
            <w:tcW w:w="7068" w:type="dxa"/>
            <w:vAlign w:val="center"/>
          </w:tcPr>
          <w:p w:rsidR="00733CF2" w:rsidRPr="000215FD" w:rsidRDefault="00733CF2" w:rsidP="000215FD">
            <w:pPr>
              <w:pStyle w:val="NormalWeb"/>
              <w:spacing w:before="0" w:beforeAutospacing="0" w:after="0" w:afterAutospacing="0" w:line="240" w:lineRule="atLeast"/>
              <w:rPr>
                <w:rFonts w:ascii="Arial Narrow" w:hAnsi="Arial Narrow"/>
                <w:i/>
                <w:sz w:val="18"/>
                <w:szCs w:val="18"/>
              </w:rPr>
            </w:pPr>
            <w:r w:rsidRPr="003B0097">
              <w:rPr>
                <w:rFonts w:ascii="Arial Narrow" w:hAnsi="Arial Narrow"/>
                <w:i/>
                <w:sz w:val="18"/>
                <w:szCs w:val="18"/>
              </w:rPr>
              <w:t>"Benim adım dertli dolap, Suyum akar yalap yalap"</w:t>
            </w:r>
            <w:r w:rsidRPr="003B0097">
              <w:rPr>
                <w:rFonts w:ascii="Arial Narrow" w:hAnsi="Arial Narrow"/>
                <w:sz w:val="18"/>
                <w:szCs w:val="18"/>
              </w:rPr>
              <w:t xml:space="preserve">  </w:t>
            </w:r>
          </w:p>
        </w:tc>
        <w:tc>
          <w:tcPr>
            <w:tcW w:w="426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733CF2" w:rsidRPr="002150C1" w:rsidTr="00485F9D">
        <w:trPr>
          <w:jc w:val="center"/>
        </w:trPr>
        <w:tc>
          <w:tcPr>
            <w:tcW w:w="331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15</w:t>
            </w:r>
          </w:p>
        </w:tc>
        <w:tc>
          <w:tcPr>
            <w:tcW w:w="7068" w:type="dxa"/>
            <w:vAlign w:val="center"/>
          </w:tcPr>
          <w:p w:rsidR="00733CF2" w:rsidRPr="003B0097" w:rsidRDefault="00733CF2" w:rsidP="00485F9D">
            <w:pPr>
              <w:pStyle w:val="NormalWeb"/>
              <w:spacing w:before="0" w:beforeAutospacing="0" w:after="0" w:afterAutospacing="0" w:line="300" w:lineRule="atLeas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>Bestelenmek için yazılan ve bir ezgiyle söylenen divan şiiridir.</w:t>
            </w:r>
          </w:p>
        </w:tc>
        <w:tc>
          <w:tcPr>
            <w:tcW w:w="426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733CF2" w:rsidRPr="002150C1" w:rsidTr="00485F9D">
        <w:trPr>
          <w:jc w:val="center"/>
        </w:trPr>
        <w:tc>
          <w:tcPr>
            <w:tcW w:w="331" w:type="dxa"/>
            <w:vAlign w:val="center"/>
          </w:tcPr>
          <w:p w:rsidR="00733CF2" w:rsidRDefault="00733CF2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16</w:t>
            </w:r>
          </w:p>
        </w:tc>
        <w:tc>
          <w:tcPr>
            <w:tcW w:w="7068" w:type="dxa"/>
            <w:vAlign w:val="center"/>
          </w:tcPr>
          <w:p w:rsidR="00733CF2" w:rsidRPr="003B0097" w:rsidRDefault="00733CF2" w:rsidP="00485F9D">
            <w:pPr>
              <w:pStyle w:val="NormalWeb"/>
              <w:spacing w:before="0" w:beforeAutospacing="0" w:after="0" w:afterAutospacing="0" w:line="300" w:lineRule="atLeast"/>
              <w:rPr>
                <w:rFonts w:ascii="Arial Narrow" w:hAnsi="Arial Narrow"/>
                <w:kern w:val="16"/>
                <w:sz w:val="18"/>
                <w:szCs w:val="18"/>
              </w:rPr>
            </w:pPr>
            <w:r w:rsidRPr="003B0097">
              <w:rPr>
                <w:rFonts w:ascii="Arial Narrow" w:hAnsi="Arial Narrow"/>
                <w:kern w:val="16"/>
                <w:sz w:val="18"/>
                <w:szCs w:val="18"/>
              </w:rPr>
              <w:t>Bir kimseyi yermek ya da toplumun bozuk yönlerini eleştirmek amacıyla yazılan koşmanın konusudur.</w:t>
            </w:r>
          </w:p>
        </w:tc>
        <w:tc>
          <w:tcPr>
            <w:tcW w:w="426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733CF2" w:rsidRPr="002150C1" w:rsidTr="00485F9D">
        <w:trPr>
          <w:jc w:val="center"/>
        </w:trPr>
        <w:tc>
          <w:tcPr>
            <w:tcW w:w="331" w:type="dxa"/>
            <w:vAlign w:val="center"/>
          </w:tcPr>
          <w:p w:rsidR="00733CF2" w:rsidRDefault="00733CF2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17</w:t>
            </w:r>
          </w:p>
        </w:tc>
        <w:tc>
          <w:tcPr>
            <w:tcW w:w="7068" w:type="dxa"/>
            <w:vAlign w:val="center"/>
          </w:tcPr>
          <w:p w:rsidR="00733CF2" w:rsidRPr="003B0097" w:rsidRDefault="00733CF2" w:rsidP="00485F9D">
            <w:pPr>
              <w:pStyle w:val="NormalWeb"/>
              <w:spacing w:before="0" w:beforeAutospacing="0" w:after="0" w:afterAutospacing="0" w:line="300" w:lineRule="atLeast"/>
              <w:rPr>
                <w:rFonts w:ascii="Arial Narrow" w:hAnsi="Arial Narrow"/>
                <w:kern w:val="16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>4-4-3-3 şeklinde yazılan Batı tarzı şiir biçiminin adıdır.</w:t>
            </w:r>
          </w:p>
        </w:tc>
        <w:tc>
          <w:tcPr>
            <w:tcW w:w="426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733CF2" w:rsidRPr="002150C1" w:rsidTr="00485F9D">
        <w:trPr>
          <w:jc w:val="center"/>
        </w:trPr>
        <w:tc>
          <w:tcPr>
            <w:tcW w:w="331" w:type="dxa"/>
            <w:vAlign w:val="center"/>
          </w:tcPr>
          <w:p w:rsidR="00733CF2" w:rsidRDefault="00733CF2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18</w:t>
            </w:r>
          </w:p>
        </w:tc>
        <w:tc>
          <w:tcPr>
            <w:tcW w:w="7068" w:type="dxa"/>
            <w:vAlign w:val="center"/>
          </w:tcPr>
          <w:p w:rsidR="00733CF2" w:rsidRPr="003B0097" w:rsidRDefault="00733CF2" w:rsidP="00A37A11">
            <w:p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Cehennem olsa gelen göğsümüzde söndürürüz </w:t>
            </w:r>
          </w:p>
          <w:p w:rsidR="00733CF2" w:rsidRPr="003B0097" w:rsidRDefault="00733CF2" w:rsidP="00A37A11">
            <w:pPr>
              <w:pStyle w:val="NormalWeb"/>
              <w:spacing w:before="0" w:beforeAutospacing="0" w:after="0" w:afterAutospacing="0" w:line="300" w:lineRule="atLeast"/>
              <w:rPr>
                <w:rFonts w:ascii="Arial Narrow" w:hAnsi="Arial Narrow"/>
                <w:kern w:val="16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Bu yol ki hak yoludur dönmek bilmeyiz yürürüz</w:t>
            </w:r>
          </w:p>
        </w:tc>
        <w:tc>
          <w:tcPr>
            <w:tcW w:w="426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733CF2" w:rsidRPr="002150C1" w:rsidTr="00485F9D">
        <w:trPr>
          <w:jc w:val="center"/>
        </w:trPr>
        <w:tc>
          <w:tcPr>
            <w:tcW w:w="331" w:type="dxa"/>
            <w:vAlign w:val="center"/>
          </w:tcPr>
          <w:p w:rsidR="00733CF2" w:rsidRDefault="00733CF2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19</w:t>
            </w:r>
          </w:p>
        </w:tc>
        <w:tc>
          <w:tcPr>
            <w:tcW w:w="7068" w:type="dxa"/>
            <w:vAlign w:val="center"/>
          </w:tcPr>
          <w:p w:rsidR="00733CF2" w:rsidRPr="003B0097" w:rsidRDefault="00733CF2" w:rsidP="00485F9D">
            <w:pPr>
              <w:pStyle w:val="NormalWeb"/>
              <w:spacing w:before="0" w:beforeAutospacing="0" w:after="0" w:afterAutospacing="0" w:line="300" w:lineRule="atLeast"/>
              <w:rPr>
                <w:rFonts w:ascii="Arial Narrow" w:hAnsi="Arial Narrow"/>
                <w:kern w:val="16"/>
                <w:sz w:val="18"/>
                <w:szCs w:val="18"/>
              </w:rPr>
            </w:pPr>
            <w:r w:rsidRPr="003B0097">
              <w:rPr>
                <w:rFonts w:ascii="Arial Narrow" w:hAnsi="Arial Narrow"/>
                <w:kern w:val="16"/>
                <w:sz w:val="18"/>
                <w:szCs w:val="18"/>
              </w:rPr>
              <w:t>Kaside içinde gazel olarak bilinen bölümdür.</w:t>
            </w:r>
          </w:p>
        </w:tc>
        <w:tc>
          <w:tcPr>
            <w:tcW w:w="426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733CF2" w:rsidRPr="002150C1" w:rsidTr="00485F9D">
        <w:trPr>
          <w:jc w:val="center"/>
        </w:trPr>
        <w:tc>
          <w:tcPr>
            <w:tcW w:w="331" w:type="dxa"/>
            <w:vAlign w:val="center"/>
          </w:tcPr>
          <w:p w:rsidR="00733CF2" w:rsidRDefault="00733CF2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20</w:t>
            </w:r>
          </w:p>
        </w:tc>
        <w:tc>
          <w:tcPr>
            <w:tcW w:w="7068" w:type="dxa"/>
            <w:vAlign w:val="center"/>
          </w:tcPr>
          <w:p w:rsidR="00733CF2" w:rsidRPr="003B0097" w:rsidRDefault="00733CF2" w:rsidP="00485F9D">
            <w:pPr>
              <w:pStyle w:val="NormalWeb"/>
              <w:spacing w:before="0" w:beforeAutospacing="0" w:after="0" w:afterAutospacing="0" w:line="300" w:lineRule="atLeast"/>
              <w:rPr>
                <w:rFonts w:ascii="Arial Narrow" w:hAnsi="Arial Narrow"/>
                <w:kern w:val="16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>Kasidenin en güzel beyitine verilen isimdir.</w:t>
            </w:r>
          </w:p>
        </w:tc>
        <w:tc>
          <w:tcPr>
            <w:tcW w:w="426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733CF2" w:rsidRPr="002150C1" w:rsidRDefault="00733CF2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</w:tbl>
    <w:p w:rsidR="00733CF2" w:rsidRDefault="00733CF2" w:rsidP="00127C05">
      <w:pPr>
        <w:spacing w:before="60" w:after="6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S-7</w:t>
      </w:r>
      <w:r w:rsidRPr="00DF4010">
        <w:rPr>
          <w:rFonts w:ascii="Tahoma" w:hAnsi="Tahoma" w:cs="Tahoma"/>
          <w:b/>
          <w:sz w:val="18"/>
          <w:szCs w:val="18"/>
        </w:rPr>
        <w:t>. Aşağıdaki cümlelerde boş bırakılan yerlere uygun sözcükleri yazınız (</w:t>
      </w:r>
      <w:r>
        <w:rPr>
          <w:rFonts w:ascii="Tahoma" w:hAnsi="Tahoma" w:cs="Tahoma"/>
          <w:b/>
          <w:sz w:val="18"/>
          <w:szCs w:val="18"/>
        </w:rPr>
        <w:t xml:space="preserve">  16 p </w:t>
      </w:r>
      <w:r w:rsidRPr="00DF4010">
        <w:rPr>
          <w:rFonts w:ascii="Tahoma" w:hAnsi="Tahoma" w:cs="Tahoma"/>
          <w:b/>
          <w:sz w:val="18"/>
          <w:szCs w:val="18"/>
        </w:rPr>
        <w:t>)</w:t>
      </w:r>
    </w:p>
    <w:p w:rsidR="00733CF2" w:rsidRDefault="00733CF2" w:rsidP="00127C05">
      <w:pPr>
        <w:spacing w:before="60" w:after="6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( Vurgu, Cönk, Açık, Kapalı, Aruz,Tonlama, bir Taşlama, Kutadgu Bilig, Garipçiler, Hicviye, Divan,Hece, iki)</w:t>
      </w:r>
    </w:p>
    <w:p w:rsidR="00733CF2" w:rsidRPr="00876080" w:rsidRDefault="00733CF2" w:rsidP="00876080">
      <w:pPr>
        <w:pStyle w:val="ListParagraph"/>
        <w:numPr>
          <w:ilvl w:val="0"/>
          <w:numId w:val="28"/>
        </w:numPr>
        <w:spacing w:before="60" w:after="60"/>
        <w:rPr>
          <w:rFonts w:ascii="Arial Narrow" w:hAnsi="Arial Narrow" w:cs="Tahoma"/>
          <w:b/>
          <w:sz w:val="20"/>
          <w:szCs w:val="20"/>
        </w:rPr>
      </w:pPr>
      <w:r w:rsidRPr="00876080">
        <w:rPr>
          <w:rFonts w:ascii="Arial Narrow" w:hAnsi="Arial Narrow"/>
          <w:color w:val="000000"/>
          <w:sz w:val="20"/>
          <w:szCs w:val="20"/>
        </w:rPr>
        <w:t>Halk şairleri,şiirlerini ……………………………………..isimli defterde toplarlardı.</w:t>
      </w:r>
    </w:p>
    <w:p w:rsidR="00733CF2" w:rsidRPr="00876080" w:rsidRDefault="00733CF2" w:rsidP="00876080">
      <w:pPr>
        <w:pStyle w:val="ListParagraph"/>
        <w:numPr>
          <w:ilvl w:val="0"/>
          <w:numId w:val="28"/>
        </w:numPr>
        <w:spacing w:before="60" w:after="60"/>
        <w:rPr>
          <w:rFonts w:ascii="Arial Narrow" w:hAnsi="Arial Narrow" w:cs="Tahoma"/>
          <w:b/>
          <w:sz w:val="20"/>
          <w:szCs w:val="20"/>
        </w:rPr>
      </w:pPr>
      <w:r w:rsidRPr="00876080">
        <w:rPr>
          <w:rFonts w:ascii="Arial Narrow" w:hAnsi="Arial Narrow"/>
          <w:color w:val="000000"/>
          <w:sz w:val="20"/>
          <w:szCs w:val="20"/>
        </w:rPr>
        <w:t>Eleştiri ve yergi içeren koşma türüne …………………………………… denir.</w:t>
      </w:r>
    </w:p>
    <w:p w:rsidR="00733CF2" w:rsidRPr="00876080" w:rsidRDefault="00733CF2" w:rsidP="00876080">
      <w:pPr>
        <w:pStyle w:val="ListParagraph"/>
        <w:numPr>
          <w:ilvl w:val="0"/>
          <w:numId w:val="28"/>
        </w:numPr>
        <w:spacing w:before="60" w:after="60"/>
        <w:rPr>
          <w:rFonts w:ascii="Arial Narrow" w:hAnsi="Arial Narrow" w:cs="Tahoma"/>
          <w:b/>
          <w:sz w:val="20"/>
          <w:szCs w:val="20"/>
        </w:rPr>
      </w:pPr>
      <w:r w:rsidRPr="00876080">
        <w:rPr>
          <w:rFonts w:ascii="Arial Narrow" w:hAnsi="Arial Narrow"/>
          <w:color w:val="000000"/>
          <w:sz w:val="20"/>
          <w:szCs w:val="20"/>
        </w:rPr>
        <w:t>Gazelin ölçüsü…………………………… ölçüsüdür.</w:t>
      </w:r>
    </w:p>
    <w:p w:rsidR="00733CF2" w:rsidRPr="00876080" w:rsidRDefault="00733CF2" w:rsidP="000215FD">
      <w:pPr>
        <w:pStyle w:val="ListParagraph"/>
        <w:numPr>
          <w:ilvl w:val="0"/>
          <w:numId w:val="28"/>
        </w:numPr>
        <w:rPr>
          <w:rFonts w:ascii="Arial Narrow" w:hAnsi="Arial Narrow" w:cs="Tahoma"/>
          <w:b/>
          <w:sz w:val="20"/>
          <w:szCs w:val="20"/>
        </w:rPr>
      </w:pPr>
      <w:r w:rsidRPr="00876080">
        <w:rPr>
          <w:rFonts w:ascii="Arial Narrow" w:hAnsi="Arial Narrow" w:cs="Tahoma"/>
          <w:sz w:val="20"/>
          <w:szCs w:val="20"/>
        </w:rPr>
        <w:t>Edebiyatımızda şiirde ölçüyü reddeden ilk edebiyat topluluğu ……………………………………………dir.</w:t>
      </w:r>
    </w:p>
    <w:p w:rsidR="00733CF2" w:rsidRPr="00876080" w:rsidRDefault="00733CF2" w:rsidP="000215FD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  <w:r w:rsidRPr="00306E62">
        <w:rPr>
          <w:rFonts w:ascii="Tahoma" w:hAnsi="Tahoma" w:cs="Tahoma"/>
          <w:sz w:val="16"/>
          <w:szCs w:val="16"/>
        </w:rPr>
        <w:t xml:space="preserve">Edebiyatımızda aruz ölçüsünün ilk kullanıldığı eser, </w:t>
      </w:r>
      <w:r>
        <w:rPr>
          <w:rFonts w:ascii="Tahoma" w:hAnsi="Tahoma" w:cs="Tahoma"/>
          <w:b/>
          <w:sz w:val="16"/>
          <w:szCs w:val="16"/>
        </w:rPr>
        <w:t>……………………………………….………..</w:t>
      </w:r>
      <w:r w:rsidRPr="00876080">
        <w:rPr>
          <w:rFonts w:ascii="Tahoma" w:hAnsi="Tahoma" w:cs="Tahoma"/>
          <w:sz w:val="16"/>
          <w:szCs w:val="16"/>
        </w:rPr>
        <w:t>'dir.</w:t>
      </w:r>
    </w:p>
    <w:p w:rsidR="00733CF2" w:rsidRPr="00876080" w:rsidRDefault="00733CF2" w:rsidP="00876080">
      <w:pPr>
        <w:pStyle w:val="ListParagraph"/>
        <w:numPr>
          <w:ilvl w:val="0"/>
          <w:numId w:val="28"/>
        </w:numPr>
        <w:spacing w:before="60" w:after="60"/>
        <w:rPr>
          <w:rFonts w:ascii="Arial Narrow" w:hAnsi="Arial Narrow" w:cs="Tahoma"/>
          <w:b/>
          <w:sz w:val="20"/>
          <w:szCs w:val="20"/>
        </w:rPr>
      </w:pPr>
      <w:r w:rsidRPr="00876080">
        <w:rPr>
          <w:rFonts w:ascii="Arial Narrow" w:hAnsi="Arial Narrow" w:cs="Tahoma"/>
          <w:bCs/>
          <w:sz w:val="20"/>
          <w:szCs w:val="20"/>
        </w:rPr>
        <w:t>Ünlüyle</w:t>
      </w:r>
      <w:r w:rsidRPr="00876080">
        <w:rPr>
          <w:rFonts w:ascii="Arial Narrow" w:hAnsi="Arial Narrow" w:cs="Tahoma"/>
          <w:sz w:val="20"/>
          <w:szCs w:val="20"/>
        </w:rPr>
        <w:t xml:space="preserve"> biten  (•) ile gösterilen hece……………………….hecedir</w:t>
      </w:r>
      <w:r>
        <w:rPr>
          <w:rFonts w:ascii="Arial Narrow" w:hAnsi="Arial Narrow" w:cs="Tahoma"/>
          <w:sz w:val="20"/>
          <w:szCs w:val="20"/>
        </w:rPr>
        <w:t>.</w:t>
      </w:r>
    </w:p>
    <w:p w:rsidR="00733CF2" w:rsidRPr="00876080" w:rsidRDefault="00733CF2" w:rsidP="00876080">
      <w:pPr>
        <w:pStyle w:val="ListParagraph"/>
        <w:numPr>
          <w:ilvl w:val="0"/>
          <w:numId w:val="28"/>
        </w:numPr>
        <w:spacing w:before="60" w:after="60"/>
        <w:rPr>
          <w:rFonts w:ascii="Arial Narrow" w:hAnsi="Arial Narrow" w:cs="Tahoma"/>
          <w:b/>
          <w:sz w:val="20"/>
          <w:szCs w:val="20"/>
        </w:rPr>
      </w:pPr>
      <w:r w:rsidRPr="00306E62">
        <w:rPr>
          <w:rFonts w:ascii="Tahoma" w:hAnsi="Tahoma" w:cs="Tahoma"/>
          <w:sz w:val="16"/>
          <w:szCs w:val="16"/>
        </w:rPr>
        <w:t xml:space="preserve">Kafiye olan sesli harflerin üzerinde </w:t>
      </w:r>
      <w:r w:rsidRPr="00306E62">
        <w:rPr>
          <w:rFonts w:ascii="Tahoma" w:hAnsi="Tahoma" w:cs="Tahoma"/>
          <w:b/>
          <w:sz w:val="16"/>
          <w:szCs w:val="16"/>
        </w:rPr>
        <w:t>uzatma işareti</w:t>
      </w:r>
      <w:r w:rsidRPr="00306E62">
        <w:rPr>
          <w:rFonts w:ascii="Tahoma" w:hAnsi="Tahoma" w:cs="Tahoma"/>
          <w:sz w:val="16"/>
          <w:szCs w:val="16"/>
        </w:rPr>
        <w:t xml:space="preserve"> "^" varsa, bu sesliler </w:t>
      </w:r>
      <w:r>
        <w:rPr>
          <w:rFonts w:ascii="Tahoma" w:hAnsi="Tahoma" w:cs="Tahoma"/>
          <w:sz w:val="16"/>
          <w:szCs w:val="16"/>
        </w:rPr>
        <w:t>…………………………</w:t>
      </w:r>
      <w:r w:rsidRPr="00306E62">
        <w:rPr>
          <w:rFonts w:ascii="Tahoma" w:hAnsi="Tahoma" w:cs="Tahoma"/>
          <w:b/>
          <w:sz w:val="16"/>
          <w:szCs w:val="16"/>
        </w:rPr>
        <w:t>ses</w:t>
      </w:r>
      <w:r w:rsidRPr="00306E62">
        <w:rPr>
          <w:rFonts w:ascii="Tahoma" w:hAnsi="Tahoma" w:cs="Tahoma"/>
          <w:sz w:val="16"/>
          <w:szCs w:val="16"/>
        </w:rPr>
        <w:t xml:space="preserve"> olarak kabul edilir</w:t>
      </w:r>
      <w:r>
        <w:rPr>
          <w:rFonts w:ascii="Tahoma" w:hAnsi="Tahoma" w:cs="Tahoma"/>
          <w:sz w:val="16"/>
          <w:szCs w:val="16"/>
        </w:rPr>
        <w:t>.</w:t>
      </w:r>
    </w:p>
    <w:p w:rsidR="00733CF2" w:rsidRPr="000215FD" w:rsidRDefault="00733CF2" w:rsidP="00624319">
      <w:pPr>
        <w:pStyle w:val="ListParagraph"/>
        <w:numPr>
          <w:ilvl w:val="0"/>
          <w:numId w:val="28"/>
        </w:numPr>
        <w:spacing w:before="60" w:after="60"/>
        <w:rPr>
          <w:rFonts w:ascii="Arial Narrow" w:hAnsi="Arial Narrow" w:cs="Tahoma"/>
          <w:b/>
          <w:sz w:val="20"/>
          <w:szCs w:val="20"/>
        </w:rPr>
      </w:pPr>
      <w:r w:rsidRPr="00306E62">
        <w:rPr>
          <w:rFonts w:ascii="Tahoma" w:hAnsi="Tahoma" w:cs="Tahoma"/>
          <w:sz w:val="16"/>
          <w:szCs w:val="16"/>
        </w:rPr>
        <w:t>Konuşma ve okuma sırasında seste meydana gelen değişiklikler</w:t>
      </w:r>
      <w:r>
        <w:rPr>
          <w:rFonts w:ascii="Tahoma" w:hAnsi="Tahoma" w:cs="Tahoma"/>
          <w:sz w:val="16"/>
          <w:szCs w:val="16"/>
        </w:rPr>
        <w:t>………………………………………..olarak adlandırılır.</w:t>
      </w:r>
    </w:p>
    <w:p w:rsidR="00733CF2" w:rsidRDefault="00733CF2" w:rsidP="00624319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S-8) </w:t>
      </w:r>
      <w:r w:rsidRPr="00DF4010">
        <w:rPr>
          <w:rFonts w:ascii="Tahoma" w:hAnsi="Tahoma" w:cs="Tahoma"/>
          <w:b/>
          <w:sz w:val="18"/>
          <w:szCs w:val="18"/>
        </w:rPr>
        <w:t>Aşağıdaki çoktan seçmeli soruları cevaplandırınız?</w:t>
      </w:r>
      <w:r>
        <w:rPr>
          <w:rFonts w:ascii="Tahoma" w:hAnsi="Tahoma" w:cs="Tahoma"/>
          <w:b/>
          <w:sz w:val="18"/>
          <w:szCs w:val="18"/>
        </w:rPr>
        <w:t xml:space="preserve"> ( 16 </w:t>
      </w:r>
      <w:r w:rsidRPr="00DF4010">
        <w:rPr>
          <w:rFonts w:ascii="Tahoma" w:hAnsi="Tahoma" w:cs="Tahoma"/>
          <w:b/>
          <w:sz w:val="18"/>
          <w:szCs w:val="18"/>
        </w:rPr>
        <w:t>p)</w:t>
      </w:r>
    </w:p>
    <w:p w:rsidR="00733CF2" w:rsidRDefault="00733CF2" w:rsidP="00624319">
      <w:pPr>
        <w:rPr>
          <w:rFonts w:ascii="Tahoma" w:hAnsi="Tahoma" w:cs="Tahoma"/>
          <w:b/>
          <w:sz w:val="18"/>
          <w:szCs w:val="18"/>
        </w:rPr>
      </w:pPr>
    </w:p>
    <w:p w:rsidR="00733CF2" w:rsidRPr="008F3C90" w:rsidRDefault="00733CF2" w:rsidP="004B2EB2">
      <w:pPr>
        <w:rPr>
          <w:rFonts w:ascii="Tahoma" w:hAnsi="Tahoma" w:cs="Tahoma"/>
          <w:sz w:val="18"/>
          <w:szCs w:val="18"/>
        </w:rPr>
      </w:pPr>
      <w:r w:rsidRPr="008F3C90">
        <w:rPr>
          <w:rFonts w:ascii="Tahoma" w:hAnsi="Tahoma" w:cs="Tahoma"/>
          <w:sz w:val="18"/>
          <w:szCs w:val="18"/>
        </w:rPr>
        <w:t xml:space="preserve">I.değirmeni yürütür </w:t>
      </w:r>
      <w:r>
        <w:rPr>
          <w:rFonts w:ascii="Tahoma" w:hAnsi="Tahoma" w:cs="Tahoma"/>
          <w:sz w:val="18"/>
          <w:szCs w:val="18"/>
        </w:rPr>
        <w:t xml:space="preserve">        </w:t>
      </w:r>
      <w:r w:rsidRPr="008F3C90">
        <w:rPr>
          <w:rFonts w:ascii="Tahoma" w:hAnsi="Tahoma" w:cs="Tahoma"/>
          <w:sz w:val="18"/>
          <w:szCs w:val="18"/>
        </w:rPr>
        <w:t xml:space="preserve">II.Bir ah çeksem       </w:t>
      </w:r>
      <w:r>
        <w:rPr>
          <w:rFonts w:ascii="Tahoma" w:hAnsi="Tahoma" w:cs="Tahoma"/>
          <w:sz w:val="18"/>
          <w:szCs w:val="18"/>
        </w:rPr>
        <w:t xml:space="preserve">     </w:t>
      </w:r>
      <w:r w:rsidRPr="008F3C90">
        <w:rPr>
          <w:rFonts w:ascii="Tahoma" w:hAnsi="Tahoma" w:cs="Tahoma"/>
          <w:sz w:val="18"/>
          <w:szCs w:val="18"/>
        </w:rPr>
        <w:t xml:space="preserve">III.Ne halden anlayan </w:t>
      </w:r>
      <w:r>
        <w:rPr>
          <w:rFonts w:ascii="Tahoma" w:hAnsi="Tahoma" w:cs="Tahoma"/>
          <w:sz w:val="18"/>
          <w:szCs w:val="18"/>
        </w:rPr>
        <w:t xml:space="preserve">     </w:t>
      </w:r>
      <w:r w:rsidRPr="008F3C90">
        <w:rPr>
          <w:rFonts w:ascii="Tahoma" w:hAnsi="Tahoma" w:cs="Tahoma"/>
          <w:sz w:val="18"/>
          <w:szCs w:val="18"/>
        </w:rPr>
        <w:t>IV.Gözüm yaşı</w:t>
      </w:r>
      <w:r>
        <w:rPr>
          <w:rFonts w:ascii="Tahoma" w:hAnsi="Tahoma" w:cs="Tahoma"/>
          <w:sz w:val="18"/>
          <w:szCs w:val="18"/>
        </w:rPr>
        <w:t xml:space="preserve">     </w:t>
      </w:r>
      <w:r w:rsidRPr="008F3C90">
        <w:rPr>
          <w:rFonts w:ascii="Tahoma" w:hAnsi="Tahoma" w:cs="Tahoma"/>
          <w:sz w:val="18"/>
          <w:szCs w:val="18"/>
        </w:rPr>
        <w:t xml:space="preserve">V.dağı taşı eritir  </w:t>
      </w:r>
      <w:r>
        <w:rPr>
          <w:rFonts w:ascii="Tahoma" w:hAnsi="Tahoma" w:cs="Tahoma"/>
          <w:sz w:val="18"/>
          <w:szCs w:val="18"/>
        </w:rPr>
        <w:t xml:space="preserve">     </w:t>
      </w:r>
      <w:r w:rsidRPr="008F3C90">
        <w:rPr>
          <w:rFonts w:ascii="Tahoma" w:hAnsi="Tahoma" w:cs="Tahoma"/>
          <w:sz w:val="18"/>
          <w:szCs w:val="18"/>
        </w:rPr>
        <w:t xml:space="preserve">VI.bulunur </w:t>
      </w:r>
    </w:p>
    <w:p w:rsidR="00733CF2" w:rsidRPr="008F3C90" w:rsidRDefault="00733CF2" w:rsidP="004B2EB2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1-</w:t>
      </w:r>
      <w:r w:rsidRPr="008F3C90">
        <w:rPr>
          <w:rFonts w:ascii="Tahoma" w:hAnsi="Tahoma" w:cs="Tahoma"/>
          <w:b/>
          <w:sz w:val="18"/>
          <w:szCs w:val="18"/>
        </w:rPr>
        <w:t>Yukarıda parçalara ayrılan dizelerin anlamlı şekilde sıralanması aşağıdakilerden hangisidir?</w:t>
      </w:r>
    </w:p>
    <w:p w:rsidR="00733CF2" w:rsidRDefault="00733CF2" w:rsidP="004B2EB2">
      <w:pPr>
        <w:rPr>
          <w:rFonts w:ascii="Tahoma" w:hAnsi="Tahoma" w:cs="Tahoma"/>
          <w:sz w:val="18"/>
          <w:szCs w:val="18"/>
        </w:rPr>
      </w:pPr>
      <w:r w:rsidRPr="008F3C90">
        <w:rPr>
          <w:rFonts w:ascii="Tahoma" w:hAnsi="Tahoma" w:cs="Tahoma"/>
          <w:sz w:val="18"/>
          <w:szCs w:val="18"/>
        </w:rPr>
        <w:t xml:space="preserve"> A.I-II-V-IV-III-VI</w:t>
      </w:r>
      <w:r>
        <w:rPr>
          <w:rFonts w:ascii="Tahoma" w:hAnsi="Tahoma" w:cs="Tahoma"/>
          <w:sz w:val="18"/>
          <w:szCs w:val="18"/>
        </w:rPr>
        <w:t xml:space="preserve">               </w:t>
      </w:r>
      <w:r w:rsidRPr="008F3C90">
        <w:rPr>
          <w:rFonts w:ascii="Tahoma" w:hAnsi="Tahoma" w:cs="Tahoma"/>
          <w:sz w:val="18"/>
          <w:szCs w:val="18"/>
        </w:rPr>
        <w:t>B.V-VI-IV-II-I-III</w:t>
      </w:r>
      <w:r>
        <w:rPr>
          <w:rFonts w:ascii="Tahoma" w:hAnsi="Tahoma" w:cs="Tahoma"/>
          <w:sz w:val="18"/>
          <w:szCs w:val="18"/>
        </w:rPr>
        <w:t xml:space="preserve">             </w:t>
      </w:r>
      <w:r w:rsidRPr="008F3C90">
        <w:rPr>
          <w:rFonts w:ascii="Tahoma" w:hAnsi="Tahoma" w:cs="Tahoma"/>
          <w:sz w:val="18"/>
          <w:szCs w:val="18"/>
        </w:rPr>
        <w:t>C.II-V-IV-I-III-VI</w:t>
      </w:r>
      <w:r>
        <w:rPr>
          <w:rFonts w:ascii="Tahoma" w:hAnsi="Tahoma" w:cs="Tahoma"/>
          <w:sz w:val="18"/>
          <w:szCs w:val="18"/>
        </w:rPr>
        <w:t xml:space="preserve">            </w:t>
      </w:r>
      <w:r w:rsidRPr="008F3C90">
        <w:rPr>
          <w:rFonts w:ascii="Tahoma" w:hAnsi="Tahoma" w:cs="Tahoma"/>
          <w:sz w:val="18"/>
          <w:szCs w:val="18"/>
        </w:rPr>
        <w:t>D.VI-II-V-I-IV-III</w:t>
      </w:r>
      <w:r>
        <w:rPr>
          <w:rFonts w:ascii="Tahoma" w:hAnsi="Tahoma" w:cs="Tahoma"/>
          <w:sz w:val="18"/>
          <w:szCs w:val="18"/>
        </w:rPr>
        <w:t xml:space="preserve">              </w:t>
      </w:r>
      <w:r w:rsidRPr="008F3C90">
        <w:rPr>
          <w:rFonts w:ascii="Tahoma" w:hAnsi="Tahoma" w:cs="Tahoma"/>
          <w:sz w:val="18"/>
          <w:szCs w:val="18"/>
        </w:rPr>
        <w:t>E.IV-I-VI-III-II-V</w:t>
      </w:r>
    </w:p>
    <w:p w:rsidR="00733CF2" w:rsidRDefault="00733CF2" w:rsidP="004B2EB2">
      <w:pPr>
        <w:rPr>
          <w:rFonts w:ascii="Tahoma" w:hAnsi="Tahoma" w:cs="Tahoma"/>
          <w:sz w:val="18"/>
          <w:szCs w:val="18"/>
        </w:rPr>
      </w:pPr>
    </w:p>
    <w:p w:rsidR="00733CF2" w:rsidRPr="000215FD" w:rsidRDefault="00733CF2" w:rsidP="000215FD">
      <w:pPr>
        <w:shd w:val="clear" w:color="auto" w:fill="FFFFFF"/>
        <w:autoSpaceDE w:val="0"/>
        <w:autoSpaceDN w:val="0"/>
        <w:adjustRightInd w:val="0"/>
        <w:rPr>
          <w:rFonts w:cs="Arial"/>
          <w:sz w:val="18"/>
          <w:szCs w:val="18"/>
        </w:rPr>
      </w:pPr>
      <w:r w:rsidRPr="000E2B4B">
        <w:rPr>
          <w:rFonts w:ascii="Times New Roman" w:hAnsi="Times New Roman"/>
          <w:b/>
          <w:bCs/>
          <w:color w:val="000000"/>
          <w:szCs w:val="20"/>
        </w:rPr>
        <w:t>2-</w:t>
      </w:r>
      <w:r w:rsidRPr="000215FD">
        <w:rPr>
          <w:rFonts w:cs="Arial"/>
          <w:color w:val="000000"/>
          <w:sz w:val="16"/>
          <w:szCs w:val="16"/>
        </w:rPr>
        <w:t xml:space="preserve"> </w:t>
      </w:r>
      <w:r w:rsidRPr="000215FD">
        <w:rPr>
          <w:rFonts w:cs="Arial"/>
          <w:color w:val="000000"/>
          <w:sz w:val="18"/>
          <w:szCs w:val="18"/>
        </w:rPr>
        <w:t>Sen gece kadar ayd</w:t>
      </w:r>
      <w:r w:rsidRPr="000215FD">
        <w:rPr>
          <w:color w:val="000000"/>
          <w:sz w:val="18"/>
          <w:szCs w:val="18"/>
        </w:rPr>
        <w:t>ı</w:t>
      </w:r>
      <w:r w:rsidRPr="000215FD">
        <w:rPr>
          <w:rFonts w:cs="Arial"/>
          <w:color w:val="000000"/>
          <w:sz w:val="18"/>
          <w:szCs w:val="18"/>
        </w:rPr>
        <w:t>nl</w:t>
      </w:r>
      <w:r w:rsidRPr="000215FD">
        <w:rPr>
          <w:color w:val="000000"/>
          <w:sz w:val="18"/>
          <w:szCs w:val="18"/>
        </w:rPr>
        <w:t>ı</w:t>
      </w:r>
      <w:r w:rsidRPr="000215FD">
        <w:rPr>
          <w:rFonts w:cs="Arial"/>
          <w:color w:val="000000"/>
          <w:sz w:val="18"/>
          <w:szCs w:val="18"/>
        </w:rPr>
        <w:t>k G</w:t>
      </w:r>
      <w:r w:rsidRPr="000215FD">
        <w:rPr>
          <w:color w:val="000000"/>
          <w:sz w:val="18"/>
          <w:szCs w:val="18"/>
        </w:rPr>
        <w:t>ü</w:t>
      </w:r>
      <w:r w:rsidRPr="000215FD">
        <w:rPr>
          <w:rFonts w:cs="Arial"/>
          <w:color w:val="000000"/>
          <w:sz w:val="18"/>
          <w:szCs w:val="18"/>
        </w:rPr>
        <w:t>nd</w:t>
      </w:r>
      <w:r w:rsidRPr="000215FD">
        <w:rPr>
          <w:color w:val="000000"/>
          <w:sz w:val="18"/>
          <w:szCs w:val="18"/>
        </w:rPr>
        <w:t>ü</w:t>
      </w:r>
      <w:r w:rsidRPr="000215FD">
        <w:rPr>
          <w:rFonts w:cs="Arial"/>
          <w:color w:val="000000"/>
          <w:sz w:val="18"/>
          <w:szCs w:val="18"/>
        </w:rPr>
        <w:t>z gibi karanl</w:t>
      </w:r>
      <w:r w:rsidRPr="000215FD">
        <w:rPr>
          <w:color w:val="000000"/>
          <w:sz w:val="18"/>
          <w:szCs w:val="18"/>
        </w:rPr>
        <w:t>ı</w:t>
      </w:r>
      <w:r w:rsidRPr="000215FD">
        <w:rPr>
          <w:rFonts w:cs="Arial"/>
          <w:color w:val="000000"/>
          <w:sz w:val="18"/>
          <w:szCs w:val="18"/>
        </w:rPr>
        <w:t>ks</w:t>
      </w:r>
      <w:r w:rsidRPr="000215FD">
        <w:rPr>
          <w:color w:val="000000"/>
          <w:sz w:val="18"/>
          <w:szCs w:val="18"/>
        </w:rPr>
        <w:t>ı</w:t>
      </w:r>
      <w:r w:rsidRPr="000215FD">
        <w:rPr>
          <w:rFonts w:cs="Arial"/>
          <w:color w:val="000000"/>
          <w:sz w:val="18"/>
          <w:szCs w:val="18"/>
        </w:rPr>
        <w:t>n</w:t>
      </w:r>
    </w:p>
    <w:p w:rsidR="00733CF2" w:rsidRPr="000215FD" w:rsidRDefault="00733CF2" w:rsidP="000215FD">
      <w:pPr>
        <w:shd w:val="clear" w:color="auto" w:fill="FFFFFF"/>
        <w:autoSpaceDE w:val="0"/>
        <w:autoSpaceDN w:val="0"/>
        <w:adjustRightInd w:val="0"/>
        <w:rPr>
          <w:rFonts w:cs="Arial"/>
          <w:b/>
          <w:bCs/>
          <w:color w:val="000000"/>
          <w:sz w:val="18"/>
          <w:szCs w:val="18"/>
        </w:rPr>
      </w:pPr>
      <w:r w:rsidRPr="000215FD">
        <w:rPr>
          <w:rFonts w:cs="Arial"/>
          <w:b/>
          <w:bCs/>
          <w:color w:val="000000"/>
          <w:sz w:val="18"/>
          <w:szCs w:val="18"/>
        </w:rPr>
        <w:t>Bu dizelerde a</w:t>
      </w:r>
      <w:r w:rsidRPr="000215FD">
        <w:rPr>
          <w:b/>
          <w:bCs/>
          <w:color w:val="000000"/>
          <w:sz w:val="18"/>
          <w:szCs w:val="18"/>
        </w:rPr>
        <w:t>ş</w:t>
      </w:r>
      <w:r w:rsidRPr="000215FD">
        <w:rPr>
          <w:rFonts w:cs="Arial"/>
          <w:b/>
          <w:bCs/>
          <w:color w:val="000000"/>
          <w:sz w:val="18"/>
          <w:szCs w:val="18"/>
        </w:rPr>
        <w:t>a</w:t>
      </w:r>
      <w:r w:rsidRPr="000215FD">
        <w:rPr>
          <w:b/>
          <w:bCs/>
          <w:color w:val="000000"/>
          <w:sz w:val="18"/>
          <w:szCs w:val="18"/>
        </w:rPr>
        <w:t>ğı</w:t>
      </w:r>
      <w:r w:rsidRPr="000215FD">
        <w:rPr>
          <w:rFonts w:cs="Arial"/>
          <w:b/>
          <w:bCs/>
          <w:color w:val="000000"/>
          <w:sz w:val="18"/>
          <w:szCs w:val="18"/>
        </w:rPr>
        <w:t>daki sanatlardan hangisi vard</w:t>
      </w:r>
      <w:r w:rsidRPr="000215FD">
        <w:rPr>
          <w:b/>
          <w:bCs/>
          <w:color w:val="000000"/>
          <w:sz w:val="18"/>
          <w:szCs w:val="18"/>
        </w:rPr>
        <w:t>ı</w:t>
      </w:r>
      <w:r w:rsidRPr="000215FD">
        <w:rPr>
          <w:rFonts w:cs="Arial"/>
          <w:b/>
          <w:bCs/>
          <w:color w:val="000000"/>
          <w:sz w:val="18"/>
          <w:szCs w:val="18"/>
        </w:rPr>
        <w:t>r?</w:t>
      </w:r>
    </w:p>
    <w:p w:rsidR="00733CF2" w:rsidRPr="000215FD" w:rsidRDefault="00733CF2" w:rsidP="000215FD">
      <w:pPr>
        <w:shd w:val="clear" w:color="auto" w:fill="FFFFFF"/>
        <w:autoSpaceDE w:val="0"/>
        <w:autoSpaceDN w:val="0"/>
        <w:adjustRightInd w:val="0"/>
        <w:rPr>
          <w:rFonts w:cs="Arial"/>
          <w:sz w:val="18"/>
          <w:szCs w:val="18"/>
        </w:rPr>
      </w:pPr>
      <w:r w:rsidRPr="000215FD">
        <w:rPr>
          <w:rFonts w:cs="Arial"/>
          <w:color w:val="000000"/>
          <w:sz w:val="18"/>
          <w:szCs w:val="18"/>
        </w:rPr>
        <w:t xml:space="preserve">A-Telmih                B- </w:t>
      </w:r>
      <w:r w:rsidRPr="000215FD">
        <w:rPr>
          <w:color w:val="000000"/>
          <w:sz w:val="18"/>
          <w:szCs w:val="18"/>
        </w:rPr>
        <w:t>İ</w:t>
      </w:r>
      <w:r w:rsidRPr="000215FD">
        <w:rPr>
          <w:rFonts w:cs="Arial"/>
          <w:color w:val="000000"/>
          <w:sz w:val="18"/>
          <w:szCs w:val="18"/>
        </w:rPr>
        <w:t>stifham               C- Nida                             D-  Tekrir                  E-  Tezat</w:t>
      </w:r>
    </w:p>
    <w:p w:rsidR="00733CF2" w:rsidRDefault="00733CF2" w:rsidP="000215FD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Cs w:val="20"/>
        </w:rPr>
      </w:pPr>
    </w:p>
    <w:p w:rsidR="00733CF2" w:rsidRPr="00D7231B" w:rsidRDefault="00733CF2" w:rsidP="00D7231B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Cs w:val="20"/>
        </w:rPr>
        <w:t>3-</w:t>
      </w:r>
      <w:r w:rsidRPr="00D7231B">
        <w:rPr>
          <w:rFonts w:cs="Arial"/>
          <w:color w:val="000000"/>
          <w:sz w:val="16"/>
          <w:szCs w:val="16"/>
        </w:rPr>
        <w:t xml:space="preserve"> </w:t>
      </w:r>
      <w:r w:rsidRPr="00D7231B">
        <w:rPr>
          <w:rFonts w:cs="Arial"/>
          <w:color w:val="000000"/>
          <w:sz w:val="18"/>
          <w:szCs w:val="18"/>
        </w:rPr>
        <w:t>Bulunmaz m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 xml:space="preserve"> y</w:t>
      </w:r>
      <w:r w:rsidRPr="00D7231B">
        <w:rPr>
          <w:color w:val="000000"/>
          <w:sz w:val="18"/>
          <w:szCs w:val="18"/>
        </w:rPr>
        <w:t>â</w:t>
      </w:r>
      <w:r w:rsidRPr="00D7231B">
        <w:rPr>
          <w:rFonts w:cs="Arial"/>
          <w:color w:val="000000"/>
          <w:sz w:val="18"/>
          <w:szCs w:val="18"/>
        </w:rPr>
        <w:t xml:space="preserve">r sana </w:t>
      </w:r>
    </w:p>
    <w:p w:rsidR="00733CF2" w:rsidRPr="00D7231B" w:rsidRDefault="00733CF2" w:rsidP="00D7231B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  <w:r w:rsidRPr="00D7231B">
        <w:rPr>
          <w:color w:val="000000"/>
          <w:sz w:val="18"/>
          <w:szCs w:val="18"/>
        </w:rPr>
        <w:t xml:space="preserve">    Çü</w:t>
      </w:r>
      <w:r w:rsidRPr="00D7231B">
        <w:rPr>
          <w:rFonts w:cs="Arial"/>
          <w:color w:val="000000"/>
          <w:sz w:val="18"/>
          <w:szCs w:val="18"/>
        </w:rPr>
        <w:t>nk</w:t>
      </w:r>
      <w:r w:rsidRPr="00D7231B">
        <w:rPr>
          <w:color w:val="000000"/>
          <w:sz w:val="18"/>
          <w:szCs w:val="18"/>
        </w:rPr>
        <w:t>ü</w:t>
      </w:r>
      <w:r w:rsidRPr="00D7231B">
        <w:rPr>
          <w:rFonts w:cs="Arial"/>
          <w:color w:val="000000"/>
          <w:sz w:val="18"/>
          <w:szCs w:val="18"/>
        </w:rPr>
        <w:t xml:space="preserve"> Ferhat'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 xml:space="preserve">m dersin </w:t>
      </w:r>
    </w:p>
    <w:p w:rsidR="00733CF2" w:rsidRPr="00D7231B" w:rsidRDefault="00733CF2" w:rsidP="00D7231B">
      <w:pPr>
        <w:shd w:val="clear" w:color="auto" w:fill="FFFFFF"/>
        <w:autoSpaceDE w:val="0"/>
        <w:autoSpaceDN w:val="0"/>
        <w:adjustRightInd w:val="0"/>
        <w:rPr>
          <w:rFonts w:cs="Arial"/>
          <w:sz w:val="18"/>
          <w:szCs w:val="18"/>
        </w:rPr>
      </w:pPr>
      <w:r w:rsidRPr="00D7231B">
        <w:rPr>
          <w:color w:val="000000"/>
          <w:sz w:val="18"/>
          <w:szCs w:val="18"/>
        </w:rPr>
        <w:t xml:space="preserve">    Ş</w:t>
      </w:r>
      <w:r w:rsidRPr="00D7231B">
        <w:rPr>
          <w:rFonts w:cs="Arial"/>
          <w:color w:val="000000"/>
          <w:sz w:val="18"/>
          <w:szCs w:val="18"/>
        </w:rPr>
        <w:t>u da</w:t>
      </w:r>
      <w:r w:rsidRPr="00D7231B">
        <w:rPr>
          <w:color w:val="000000"/>
          <w:sz w:val="18"/>
          <w:szCs w:val="18"/>
        </w:rPr>
        <w:t>ğ</w:t>
      </w:r>
      <w:r w:rsidRPr="00D7231B">
        <w:rPr>
          <w:rFonts w:cs="Arial"/>
          <w:color w:val="000000"/>
          <w:sz w:val="18"/>
          <w:szCs w:val="18"/>
        </w:rPr>
        <w:t>lar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 xml:space="preserve"> yarsana</w:t>
      </w:r>
    </w:p>
    <w:p w:rsidR="00733CF2" w:rsidRPr="00D7231B" w:rsidRDefault="00733CF2" w:rsidP="00D7231B">
      <w:pPr>
        <w:shd w:val="clear" w:color="auto" w:fill="FFFFFF"/>
        <w:autoSpaceDE w:val="0"/>
        <w:autoSpaceDN w:val="0"/>
        <w:adjustRightInd w:val="0"/>
        <w:rPr>
          <w:rFonts w:cs="Arial"/>
          <w:sz w:val="18"/>
          <w:szCs w:val="18"/>
        </w:rPr>
      </w:pPr>
      <w:r w:rsidRPr="00D7231B">
        <w:rPr>
          <w:rFonts w:cs="Arial"/>
          <w:b/>
          <w:bCs/>
          <w:color w:val="000000"/>
          <w:sz w:val="18"/>
          <w:szCs w:val="18"/>
        </w:rPr>
        <w:t>Bu dizelerde bulunan sanatlar, a</w:t>
      </w:r>
      <w:r w:rsidRPr="00D7231B">
        <w:rPr>
          <w:b/>
          <w:bCs/>
          <w:color w:val="000000"/>
          <w:sz w:val="18"/>
          <w:szCs w:val="18"/>
        </w:rPr>
        <w:t>ş</w:t>
      </w:r>
      <w:r w:rsidRPr="00D7231B">
        <w:rPr>
          <w:rFonts w:cs="Arial"/>
          <w:b/>
          <w:bCs/>
          <w:color w:val="000000"/>
          <w:sz w:val="18"/>
          <w:szCs w:val="18"/>
        </w:rPr>
        <w:t>a</w:t>
      </w:r>
      <w:r w:rsidRPr="00D7231B">
        <w:rPr>
          <w:b/>
          <w:bCs/>
          <w:color w:val="000000"/>
          <w:sz w:val="18"/>
          <w:szCs w:val="18"/>
        </w:rPr>
        <w:t>ğı</w:t>
      </w:r>
      <w:r w:rsidRPr="00D7231B">
        <w:rPr>
          <w:rFonts w:cs="Arial"/>
          <w:b/>
          <w:bCs/>
          <w:color w:val="000000"/>
          <w:sz w:val="18"/>
          <w:szCs w:val="18"/>
        </w:rPr>
        <w:t>dakile</w:t>
      </w:r>
      <w:r w:rsidRPr="00D7231B">
        <w:rPr>
          <w:rFonts w:cs="Arial"/>
          <w:b/>
          <w:bCs/>
          <w:color w:val="000000"/>
          <w:sz w:val="18"/>
          <w:szCs w:val="18"/>
        </w:rPr>
        <w:softHyphen/>
        <w:t>rin hangisinde verilmi</w:t>
      </w:r>
      <w:r w:rsidRPr="00D7231B">
        <w:rPr>
          <w:b/>
          <w:bCs/>
          <w:color w:val="000000"/>
          <w:sz w:val="18"/>
          <w:szCs w:val="18"/>
        </w:rPr>
        <w:t>ş</w:t>
      </w:r>
      <w:r w:rsidRPr="00D7231B">
        <w:rPr>
          <w:rFonts w:cs="Arial"/>
          <w:b/>
          <w:bCs/>
          <w:color w:val="000000"/>
          <w:sz w:val="18"/>
          <w:szCs w:val="18"/>
        </w:rPr>
        <w:t>tir?</w:t>
      </w:r>
    </w:p>
    <w:p w:rsidR="00733CF2" w:rsidRPr="00D7231B" w:rsidRDefault="00733CF2" w:rsidP="00D7231B">
      <w:pPr>
        <w:shd w:val="clear" w:color="auto" w:fill="FFFFFF"/>
        <w:autoSpaceDE w:val="0"/>
        <w:autoSpaceDN w:val="0"/>
        <w:adjustRightInd w:val="0"/>
        <w:rPr>
          <w:rFonts w:cs="Arial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A-</w:t>
      </w:r>
      <w:r w:rsidRPr="00D7231B">
        <w:rPr>
          <w:rFonts w:cs="Arial"/>
          <w:color w:val="000000"/>
          <w:sz w:val="18"/>
          <w:szCs w:val="18"/>
        </w:rPr>
        <w:t xml:space="preserve">Tevriye </w:t>
      </w:r>
      <w:r>
        <w:rPr>
          <w:rFonts w:cs="Arial"/>
          <w:color w:val="000000"/>
          <w:sz w:val="18"/>
          <w:szCs w:val="18"/>
        </w:rPr>
        <w:t>–</w:t>
      </w:r>
      <w:r w:rsidRPr="00D7231B">
        <w:rPr>
          <w:rFonts w:cs="Arial"/>
          <w:color w:val="000000"/>
          <w:sz w:val="18"/>
          <w:szCs w:val="18"/>
        </w:rPr>
        <w:t xml:space="preserve"> telmih</w:t>
      </w:r>
      <w:r>
        <w:rPr>
          <w:rFonts w:cs="Arial"/>
          <w:sz w:val="18"/>
          <w:szCs w:val="18"/>
        </w:rPr>
        <w:t xml:space="preserve">         B-</w:t>
      </w:r>
      <w:r w:rsidRPr="00D7231B">
        <w:rPr>
          <w:rFonts w:cs="Arial"/>
          <w:color w:val="000000"/>
          <w:sz w:val="18"/>
          <w:szCs w:val="18"/>
        </w:rPr>
        <w:t xml:space="preserve">Cinas </w:t>
      </w:r>
      <w:r>
        <w:rPr>
          <w:rFonts w:cs="Arial"/>
          <w:color w:val="000000"/>
          <w:sz w:val="18"/>
          <w:szCs w:val="18"/>
        </w:rPr>
        <w:t>–</w:t>
      </w:r>
      <w:r w:rsidRPr="00D7231B">
        <w:rPr>
          <w:rFonts w:cs="Arial"/>
          <w:color w:val="000000"/>
          <w:sz w:val="18"/>
          <w:szCs w:val="18"/>
        </w:rPr>
        <w:t xml:space="preserve"> telmih</w:t>
      </w:r>
      <w:r>
        <w:rPr>
          <w:rFonts w:cs="Arial"/>
          <w:sz w:val="18"/>
          <w:szCs w:val="18"/>
        </w:rPr>
        <w:t xml:space="preserve">           C-</w:t>
      </w:r>
      <w:r w:rsidRPr="00D7231B">
        <w:rPr>
          <w:rFonts w:cs="Arial"/>
          <w:color w:val="000000"/>
          <w:sz w:val="18"/>
          <w:szCs w:val="18"/>
        </w:rPr>
        <w:t xml:space="preserve">Seci </w:t>
      </w:r>
      <w:r>
        <w:rPr>
          <w:rFonts w:cs="Arial"/>
          <w:color w:val="000000"/>
          <w:sz w:val="18"/>
          <w:szCs w:val="18"/>
        </w:rPr>
        <w:t>–</w:t>
      </w:r>
      <w:r w:rsidRPr="00D7231B">
        <w:rPr>
          <w:rFonts w:cs="Arial"/>
          <w:color w:val="000000"/>
          <w:sz w:val="18"/>
          <w:szCs w:val="18"/>
        </w:rPr>
        <w:t xml:space="preserve"> tezat</w:t>
      </w:r>
      <w:r>
        <w:rPr>
          <w:rFonts w:cs="Arial"/>
          <w:sz w:val="18"/>
          <w:szCs w:val="18"/>
        </w:rPr>
        <w:t xml:space="preserve">                    D-</w:t>
      </w:r>
      <w:r w:rsidRPr="00D7231B">
        <w:rPr>
          <w:rFonts w:cs="Arial"/>
          <w:color w:val="000000"/>
          <w:sz w:val="18"/>
          <w:szCs w:val="18"/>
        </w:rPr>
        <w:t>Te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 xml:space="preserve">bih </w:t>
      </w:r>
      <w:r>
        <w:rPr>
          <w:rFonts w:cs="Arial"/>
          <w:color w:val="000000"/>
          <w:sz w:val="18"/>
          <w:szCs w:val="18"/>
        </w:rPr>
        <w:t>–</w:t>
      </w:r>
      <w:r w:rsidRPr="00D7231B">
        <w:rPr>
          <w:rFonts w:cs="Arial"/>
          <w:color w:val="000000"/>
          <w:sz w:val="18"/>
          <w:szCs w:val="18"/>
        </w:rPr>
        <w:t xml:space="preserve"> cinas</w:t>
      </w:r>
      <w:r>
        <w:rPr>
          <w:rFonts w:cs="Arial"/>
          <w:sz w:val="18"/>
          <w:szCs w:val="18"/>
        </w:rPr>
        <w:t xml:space="preserve">                       E-</w:t>
      </w:r>
      <w:r w:rsidRPr="00D7231B">
        <w:rPr>
          <w:rFonts w:cs="Arial"/>
          <w:color w:val="000000"/>
          <w:sz w:val="18"/>
          <w:szCs w:val="18"/>
        </w:rPr>
        <w:t>Te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bih - te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his</w:t>
      </w:r>
    </w:p>
    <w:p w:rsidR="00733CF2" w:rsidRDefault="00733CF2" w:rsidP="00D7231B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 w:val="16"/>
          <w:szCs w:val="16"/>
        </w:rPr>
      </w:pPr>
    </w:p>
    <w:p w:rsidR="00733CF2" w:rsidRPr="00D7231B" w:rsidRDefault="00733CF2" w:rsidP="00D7231B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  <w:r w:rsidRPr="00D7231B">
        <w:rPr>
          <w:rFonts w:cs="Arial"/>
          <w:color w:val="000000"/>
          <w:sz w:val="18"/>
          <w:szCs w:val="18"/>
        </w:rPr>
        <w:t>Yoku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a yukar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 xml:space="preserve"> keklik seki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 xml:space="preserve">li </w:t>
      </w:r>
    </w:p>
    <w:p w:rsidR="00733CF2" w:rsidRPr="00D7231B" w:rsidRDefault="00733CF2" w:rsidP="00D7231B">
      <w:pPr>
        <w:shd w:val="clear" w:color="auto" w:fill="FFFFFF"/>
        <w:autoSpaceDE w:val="0"/>
        <w:autoSpaceDN w:val="0"/>
        <w:adjustRightInd w:val="0"/>
        <w:rPr>
          <w:color w:val="000000"/>
          <w:sz w:val="18"/>
          <w:szCs w:val="18"/>
        </w:rPr>
      </w:pPr>
      <w:r w:rsidRPr="00D7231B">
        <w:rPr>
          <w:color w:val="000000"/>
          <w:sz w:val="18"/>
          <w:szCs w:val="18"/>
        </w:rPr>
        <w:t>İ</w:t>
      </w:r>
      <w:r w:rsidRPr="00D7231B">
        <w:rPr>
          <w:rFonts w:cs="Arial"/>
          <w:color w:val="000000"/>
          <w:sz w:val="18"/>
          <w:szCs w:val="18"/>
        </w:rPr>
        <w:t>ni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e a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a</w:t>
      </w:r>
      <w:r w:rsidRPr="00D7231B">
        <w:rPr>
          <w:color w:val="000000"/>
          <w:sz w:val="18"/>
          <w:szCs w:val="18"/>
        </w:rPr>
        <w:t>ğı</w:t>
      </w:r>
      <w:r w:rsidRPr="00D7231B">
        <w:rPr>
          <w:rFonts w:cs="Arial"/>
          <w:color w:val="000000"/>
          <w:sz w:val="18"/>
          <w:szCs w:val="18"/>
        </w:rPr>
        <w:t xml:space="preserve"> tav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an b</w:t>
      </w:r>
      <w:r w:rsidRPr="00D7231B">
        <w:rPr>
          <w:color w:val="000000"/>
          <w:sz w:val="18"/>
          <w:szCs w:val="18"/>
        </w:rPr>
        <w:t>ü</w:t>
      </w:r>
      <w:r w:rsidRPr="00D7231B">
        <w:rPr>
          <w:rFonts w:cs="Arial"/>
          <w:color w:val="000000"/>
          <w:sz w:val="18"/>
          <w:szCs w:val="18"/>
        </w:rPr>
        <w:t>k</w:t>
      </w:r>
      <w:r w:rsidRPr="00D7231B">
        <w:rPr>
          <w:color w:val="000000"/>
          <w:sz w:val="18"/>
          <w:szCs w:val="18"/>
        </w:rPr>
        <w:t>üş</w:t>
      </w:r>
      <w:r w:rsidRPr="00D7231B">
        <w:rPr>
          <w:rFonts w:cs="Arial"/>
          <w:color w:val="000000"/>
          <w:sz w:val="18"/>
          <w:szCs w:val="18"/>
        </w:rPr>
        <w:t>l</w:t>
      </w:r>
      <w:r w:rsidRPr="00D7231B">
        <w:rPr>
          <w:color w:val="000000"/>
          <w:sz w:val="18"/>
          <w:szCs w:val="18"/>
        </w:rPr>
        <w:t xml:space="preserve">ü </w:t>
      </w:r>
    </w:p>
    <w:p w:rsidR="00733CF2" w:rsidRPr="00D7231B" w:rsidRDefault="00733CF2" w:rsidP="00D7231B">
      <w:pPr>
        <w:shd w:val="clear" w:color="auto" w:fill="FFFFFF"/>
        <w:autoSpaceDE w:val="0"/>
        <w:autoSpaceDN w:val="0"/>
        <w:adjustRightInd w:val="0"/>
        <w:rPr>
          <w:color w:val="000000"/>
          <w:sz w:val="18"/>
          <w:szCs w:val="18"/>
        </w:rPr>
      </w:pPr>
      <w:r w:rsidRPr="00D7231B">
        <w:rPr>
          <w:rFonts w:cs="Arial"/>
          <w:color w:val="000000"/>
          <w:sz w:val="18"/>
          <w:szCs w:val="18"/>
        </w:rPr>
        <w:t>D</w:t>
      </w:r>
      <w:r w:rsidRPr="00D7231B">
        <w:rPr>
          <w:color w:val="000000"/>
          <w:sz w:val="18"/>
          <w:szCs w:val="18"/>
        </w:rPr>
        <w:t>üş</w:t>
      </w:r>
      <w:r w:rsidRPr="00D7231B">
        <w:rPr>
          <w:rFonts w:cs="Arial"/>
          <w:color w:val="000000"/>
          <w:sz w:val="18"/>
          <w:szCs w:val="18"/>
        </w:rPr>
        <w:t>man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n g</w:t>
      </w:r>
      <w:r w:rsidRPr="00D7231B">
        <w:rPr>
          <w:color w:val="000000"/>
          <w:sz w:val="18"/>
          <w:szCs w:val="18"/>
        </w:rPr>
        <w:t>ö</w:t>
      </w:r>
      <w:r w:rsidRPr="00D7231B">
        <w:rPr>
          <w:rFonts w:cs="Arial"/>
          <w:color w:val="000000"/>
          <w:sz w:val="18"/>
          <w:szCs w:val="18"/>
        </w:rPr>
        <w:t>r</w:t>
      </w:r>
      <w:r w:rsidRPr="00D7231B">
        <w:rPr>
          <w:color w:val="000000"/>
          <w:sz w:val="18"/>
          <w:szCs w:val="18"/>
        </w:rPr>
        <w:t>ü</w:t>
      </w:r>
      <w:r w:rsidRPr="00D7231B">
        <w:rPr>
          <w:rFonts w:cs="Arial"/>
          <w:color w:val="000000"/>
          <w:sz w:val="18"/>
          <w:szCs w:val="18"/>
        </w:rPr>
        <w:t xml:space="preserve">nce 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ahin bak</w:t>
      </w:r>
      <w:r w:rsidRPr="00D7231B">
        <w:rPr>
          <w:color w:val="000000"/>
          <w:sz w:val="18"/>
          <w:szCs w:val="18"/>
        </w:rPr>
        <w:t>ış</w:t>
      </w:r>
      <w:r w:rsidRPr="00D7231B">
        <w:rPr>
          <w:rFonts w:cs="Arial"/>
          <w:color w:val="000000"/>
          <w:sz w:val="18"/>
          <w:szCs w:val="18"/>
        </w:rPr>
        <w:t>l</w:t>
      </w:r>
      <w:r w:rsidRPr="00D7231B">
        <w:rPr>
          <w:color w:val="000000"/>
          <w:sz w:val="18"/>
          <w:szCs w:val="18"/>
        </w:rPr>
        <w:t xml:space="preserve">ı </w:t>
      </w:r>
    </w:p>
    <w:p w:rsidR="00733CF2" w:rsidRDefault="00733CF2" w:rsidP="00D7231B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  <w:r w:rsidRPr="00D7231B">
        <w:rPr>
          <w:rFonts w:cs="Arial"/>
          <w:color w:val="000000"/>
          <w:sz w:val="18"/>
          <w:szCs w:val="18"/>
        </w:rPr>
        <w:t>Ku</w:t>
      </w:r>
      <w:r w:rsidRPr="00D7231B">
        <w:rPr>
          <w:color w:val="000000"/>
          <w:sz w:val="18"/>
          <w:szCs w:val="18"/>
        </w:rPr>
        <w:t>ğ</w:t>
      </w:r>
      <w:r w:rsidRPr="00D7231B">
        <w:rPr>
          <w:rFonts w:cs="Arial"/>
          <w:color w:val="000000"/>
          <w:sz w:val="18"/>
          <w:szCs w:val="18"/>
        </w:rPr>
        <w:t>uya benziyor boynu k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r at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n</w:t>
      </w:r>
    </w:p>
    <w:p w:rsidR="00733CF2" w:rsidRPr="00D7231B" w:rsidRDefault="00733CF2" w:rsidP="00D7231B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  <w:r w:rsidRPr="00D7231B">
        <w:rPr>
          <w:rFonts w:ascii="Times New Roman" w:hAnsi="Times New Roman"/>
          <w:b/>
          <w:bCs/>
          <w:color w:val="000000"/>
          <w:szCs w:val="20"/>
        </w:rPr>
        <w:t>4-</w:t>
      </w:r>
      <w:r w:rsidRPr="00D7231B">
        <w:rPr>
          <w:rFonts w:cs="Arial"/>
          <w:color w:val="000000"/>
          <w:sz w:val="16"/>
          <w:szCs w:val="16"/>
        </w:rPr>
        <w:t xml:space="preserve"> </w:t>
      </w:r>
      <w:r w:rsidRPr="00D7231B">
        <w:rPr>
          <w:rFonts w:cs="Arial"/>
          <w:b/>
          <w:bCs/>
          <w:color w:val="000000"/>
          <w:sz w:val="18"/>
          <w:szCs w:val="18"/>
        </w:rPr>
        <w:t>Bu d</w:t>
      </w:r>
      <w:r w:rsidRPr="00D7231B">
        <w:rPr>
          <w:b/>
          <w:bCs/>
          <w:color w:val="000000"/>
          <w:sz w:val="18"/>
          <w:szCs w:val="18"/>
        </w:rPr>
        <w:t>ö</w:t>
      </w:r>
      <w:r w:rsidRPr="00D7231B">
        <w:rPr>
          <w:rFonts w:cs="Arial"/>
          <w:b/>
          <w:bCs/>
          <w:color w:val="000000"/>
          <w:sz w:val="18"/>
          <w:szCs w:val="18"/>
        </w:rPr>
        <w:t>rtl</w:t>
      </w:r>
      <w:r w:rsidRPr="00D7231B">
        <w:rPr>
          <w:b/>
          <w:bCs/>
          <w:color w:val="000000"/>
          <w:sz w:val="18"/>
          <w:szCs w:val="18"/>
        </w:rPr>
        <w:t>ü</w:t>
      </w:r>
      <w:r w:rsidRPr="00D7231B">
        <w:rPr>
          <w:rFonts w:cs="Arial"/>
          <w:b/>
          <w:bCs/>
          <w:color w:val="000000"/>
          <w:sz w:val="18"/>
          <w:szCs w:val="18"/>
        </w:rPr>
        <w:t>kle ilgili olarak a</w:t>
      </w:r>
      <w:r w:rsidRPr="00D7231B">
        <w:rPr>
          <w:b/>
          <w:bCs/>
          <w:color w:val="000000"/>
          <w:sz w:val="18"/>
          <w:szCs w:val="18"/>
        </w:rPr>
        <w:t>ş</w:t>
      </w:r>
      <w:r w:rsidRPr="00D7231B">
        <w:rPr>
          <w:rFonts w:cs="Arial"/>
          <w:b/>
          <w:bCs/>
          <w:color w:val="000000"/>
          <w:sz w:val="18"/>
          <w:szCs w:val="18"/>
        </w:rPr>
        <w:t>a</w:t>
      </w:r>
      <w:r w:rsidRPr="00D7231B">
        <w:rPr>
          <w:b/>
          <w:bCs/>
          <w:color w:val="000000"/>
          <w:sz w:val="18"/>
          <w:szCs w:val="18"/>
        </w:rPr>
        <w:t>ğı</w:t>
      </w:r>
      <w:r w:rsidRPr="00D7231B">
        <w:rPr>
          <w:rFonts w:cs="Arial"/>
          <w:b/>
          <w:bCs/>
          <w:color w:val="000000"/>
          <w:sz w:val="18"/>
          <w:szCs w:val="18"/>
        </w:rPr>
        <w:t xml:space="preserve">dakilerden hangisi </w:t>
      </w:r>
      <w:r w:rsidRPr="00D7231B">
        <w:rPr>
          <w:rFonts w:cs="Arial"/>
          <w:b/>
          <w:bCs/>
          <w:color w:val="000000"/>
          <w:sz w:val="18"/>
          <w:szCs w:val="18"/>
          <w:u w:val="single"/>
        </w:rPr>
        <w:t>s</w:t>
      </w:r>
      <w:r w:rsidRPr="00D7231B">
        <w:rPr>
          <w:b/>
          <w:bCs/>
          <w:color w:val="000000"/>
          <w:sz w:val="18"/>
          <w:szCs w:val="18"/>
          <w:u w:val="single"/>
        </w:rPr>
        <w:t>ö</w:t>
      </w:r>
      <w:r w:rsidRPr="00D7231B">
        <w:rPr>
          <w:rFonts w:cs="Arial"/>
          <w:b/>
          <w:bCs/>
          <w:color w:val="000000"/>
          <w:sz w:val="18"/>
          <w:szCs w:val="18"/>
          <w:u w:val="single"/>
        </w:rPr>
        <w:t>ylenemez</w:t>
      </w:r>
      <w:r w:rsidRPr="00D7231B">
        <w:rPr>
          <w:rFonts w:cs="Arial"/>
          <w:b/>
          <w:bCs/>
          <w:color w:val="000000"/>
          <w:sz w:val="18"/>
          <w:szCs w:val="18"/>
        </w:rPr>
        <w:t>?</w:t>
      </w:r>
    </w:p>
    <w:p w:rsidR="00733CF2" w:rsidRDefault="00733CF2" w:rsidP="00D7231B">
      <w:pPr>
        <w:shd w:val="clear" w:color="auto" w:fill="FFFFFF"/>
        <w:autoSpaceDE w:val="0"/>
        <w:autoSpaceDN w:val="0"/>
        <w:adjustRightInd w:val="0"/>
        <w:jc w:val="left"/>
        <w:rPr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               A-</w:t>
      </w:r>
      <w:r w:rsidRPr="00D7231B">
        <w:rPr>
          <w:rFonts w:cs="Arial"/>
          <w:color w:val="000000"/>
          <w:sz w:val="18"/>
          <w:szCs w:val="18"/>
        </w:rPr>
        <w:t xml:space="preserve">Hece </w:t>
      </w:r>
      <w:r w:rsidRPr="00D7231B">
        <w:rPr>
          <w:color w:val="000000"/>
          <w:sz w:val="18"/>
          <w:szCs w:val="18"/>
        </w:rPr>
        <w:t>ö</w:t>
      </w:r>
      <w:r w:rsidRPr="00D7231B">
        <w:rPr>
          <w:rFonts w:cs="Arial"/>
          <w:color w:val="000000"/>
          <w:sz w:val="18"/>
          <w:szCs w:val="18"/>
        </w:rPr>
        <w:t>l</w:t>
      </w:r>
      <w:r w:rsidRPr="00D7231B">
        <w:rPr>
          <w:color w:val="000000"/>
          <w:sz w:val="18"/>
          <w:szCs w:val="18"/>
        </w:rPr>
        <w:t>çü</w:t>
      </w:r>
      <w:r w:rsidRPr="00D7231B">
        <w:rPr>
          <w:rFonts w:cs="Arial"/>
          <w:color w:val="000000"/>
          <w:sz w:val="18"/>
          <w:szCs w:val="18"/>
        </w:rPr>
        <w:t>s</w:t>
      </w:r>
      <w:r w:rsidRPr="00D7231B">
        <w:rPr>
          <w:color w:val="000000"/>
          <w:sz w:val="18"/>
          <w:szCs w:val="18"/>
        </w:rPr>
        <w:t>ü</w:t>
      </w:r>
      <w:r w:rsidRPr="00D7231B">
        <w:rPr>
          <w:rFonts w:cs="Arial"/>
          <w:color w:val="000000"/>
          <w:sz w:val="18"/>
          <w:szCs w:val="18"/>
        </w:rPr>
        <w:t>yle yaz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l</w:t>
      </w:r>
      <w:r>
        <w:rPr>
          <w:rFonts w:cs="Arial"/>
          <w:color w:val="000000"/>
          <w:sz w:val="18"/>
          <w:szCs w:val="18"/>
        </w:rPr>
        <w:t>ma</w:t>
      </w:r>
      <w:r w:rsidRPr="00D7231B">
        <w:rPr>
          <w:rFonts w:cs="Arial"/>
          <w:color w:val="000000"/>
          <w:sz w:val="18"/>
          <w:szCs w:val="18"/>
        </w:rPr>
        <w:t>m</w:t>
      </w:r>
      <w:r w:rsidRPr="00D7231B">
        <w:rPr>
          <w:color w:val="000000"/>
          <w:sz w:val="18"/>
          <w:szCs w:val="18"/>
        </w:rPr>
        <w:t>ış</w:t>
      </w:r>
      <w:r w:rsidRPr="00D7231B">
        <w:rPr>
          <w:rFonts w:cs="Arial"/>
          <w:color w:val="000000"/>
          <w:sz w:val="18"/>
          <w:szCs w:val="18"/>
        </w:rPr>
        <w:t>t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r.</w:t>
      </w:r>
      <w:r>
        <w:rPr>
          <w:rFonts w:cs="Arial"/>
          <w:color w:val="000000"/>
          <w:sz w:val="18"/>
          <w:szCs w:val="18"/>
        </w:rPr>
        <w:t xml:space="preserve">                                </w:t>
      </w:r>
      <w:r>
        <w:rPr>
          <w:sz w:val="18"/>
          <w:szCs w:val="18"/>
        </w:rPr>
        <w:t>B-</w:t>
      </w:r>
      <w:r>
        <w:rPr>
          <w:rFonts w:cs="Arial"/>
          <w:color w:val="000000"/>
          <w:sz w:val="18"/>
          <w:szCs w:val="18"/>
        </w:rPr>
        <w:t>Didaktik şiir değildir</w:t>
      </w:r>
      <w:r w:rsidRPr="00D7231B">
        <w:rPr>
          <w:rFonts w:cs="Arial"/>
          <w:color w:val="000000"/>
          <w:sz w:val="18"/>
          <w:szCs w:val="18"/>
        </w:rPr>
        <w:t>.</w:t>
      </w:r>
      <w:r>
        <w:rPr>
          <w:sz w:val="18"/>
          <w:szCs w:val="18"/>
        </w:rPr>
        <w:t xml:space="preserve">                                C-</w:t>
      </w:r>
      <w:r w:rsidRPr="00D7231B">
        <w:rPr>
          <w:rFonts w:cs="Arial"/>
          <w:color w:val="000000"/>
          <w:sz w:val="18"/>
          <w:szCs w:val="18"/>
        </w:rPr>
        <w:t>Kafiye kullan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lm</w:t>
      </w:r>
      <w:r w:rsidRPr="00D7231B">
        <w:rPr>
          <w:color w:val="000000"/>
          <w:sz w:val="18"/>
          <w:szCs w:val="18"/>
        </w:rPr>
        <w:t>ış</w:t>
      </w:r>
      <w:r w:rsidRPr="00D7231B">
        <w:rPr>
          <w:rFonts w:cs="Arial"/>
          <w:color w:val="000000"/>
          <w:sz w:val="18"/>
          <w:szCs w:val="18"/>
        </w:rPr>
        <w:t>t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r.</w:t>
      </w:r>
      <w:r>
        <w:rPr>
          <w:sz w:val="18"/>
          <w:szCs w:val="18"/>
        </w:rPr>
        <w:t xml:space="preserve">       </w:t>
      </w:r>
    </w:p>
    <w:p w:rsidR="00733CF2" w:rsidRPr="00D20524" w:rsidRDefault="00733CF2" w:rsidP="00D20524">
      <w:pPr>
        <w:shd w:val="clear" w:color="auto" w:fill="FFFFFF"/>
        <w:autoSpaceDE w:val="0"/>
        <w:autoSpaceDN w:val="0"/>
        <w:adjustRightInd w:val="0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D-</w:t>
      </w:r>
      <w:r w:rsidRPr="00D7231B">
        <w:rPr>
          <w:rFonts w:cs="Arial"/>
          <w:color w:val="000000"/>
          <w:sz w:val="18"/>
          <w:szCs w:val="18"/>
        </w:rPr>
        <w:t>Tezat sanat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na yer verilmi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tir.</w:t>
      </w:r>
      <w:r>
        <w:rPr>
          <w:rFonts w:cs="Arial"/>
          <w:color w:val="000000"/>
          <w:sz w:val="18"/>
          <w:szCs w:val="18"/>
        </w:rPr>
        <w:t xml:space="preserve">                    E-</w:t>
      </w:r>
      <w:r w:rsidRPr="00D7231B">
        <w:rPr>
          <w:rFonts w:cs="Arial"/>
          <w:color w:val="000000"/>
          <w:sz w:val="18"/>
          <w:szCs w:val="18"/>
        </w:rPr>
        <w:t>Benzetmeye ba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vurulmu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tur.</w:t>
      </w:r>
      <w:r>
        <w:rPr>
          <w:rFonts w:cs="Arial"/>
          <w:color w:val="000000"/>
          <w:sz w:val="18"/>
          <w:szCs w:val="18"/>
        </w:rPr>
        <w:t xml:space="preserve"> www.sorubak.com </w:t>
      </w:r>
    </w:p>
    <w:p w:rsidR="00733CF2" w:rsidRDefault="00733CF2" w:rsidP="00405BC2">
      <w:pPr>
        <w:spacing w:line="240" w:lineRule="atLeast"/>
        <w:jc w:val="left"/>
        <w:rPr>
          <w:rFonts w:ascii="Times New Roman" w:hAnsi="Times New Roman"/>
          <w:b/>
          <w:color w:val="000000"/>
          <w:szCs w:val="20"/>
        </w:rPr>
      </w:pPr>
    </w:p>
    <w:tbl>
      <w:tblPr>
        <w:tblW w:w="5000" w:type="pct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3"/>
        <w:gridCol w:w="1295"/>
        <w:gridCol w:w="730"/>
        <w:gridCol w:w="732"/>
        <w:gridCol w:w="539"/>
        <w:gridCol w:w="195"/>
        <w:gridCol w:w="732"/>
        <w:gridCol w:w="733"/>
        <w:gridCol w:w="732"/>
        <w:gridCol w:w="733"/>
        <w:gridCol w:w="414"/>
        <w:gridCol w:w="320"/>
        <w:gridCol w:w="733"/>
        <w:gridCol w:w="733"/>
        <w:gridCol w:w="1025"/>
        <w:gridCol w:w="879"/>
      </w:tblGrid>
      <w:tr w:rsidR="00733CF2" w:rsidRPr="009A3BCD" w:rsidTr="00F179D7">
        <w:trPr>
          <w:gridBefore w:val="1"/>
          <w:gridAfter w:val="1"/>
          <w:wBefore w:w="633" w:type="dxa"/>
          <w:wAfter w:w="880" w:type="dxa"/>
          <w:trHeight w:val="225"/>
        </w:trPr>
        <w:tc>
          <w:tcPr>
            <w:tcW w:w="1296" w:type="dxa"/>
          </w:tcPr>
          <w:p w:rsidR="00733CF2" w:rsidRPr="00221B57" w:rsidRDefault="00733CF2" w:rsidP="0071584B">
            <w:pPr>
              <w:rPr>
                <w:rFonts w:cs="Arial"/>
                <w:b/>
                <w:szCs w:val="20"/>
              </w:rPr>
            </w:pPr>
            <w:r w:rsidRPr="00221B57">
              <w:rPr>
                <w:rFonts w:cs="Arial"/>
                <w:b/>
                <w:szCs w:val="20"/>
              </w:rPr>
              <w:t>Soru</w:t>
            </w:r>
          </w:p>
        </w:tc>
        <w:tc>
          <w:tcPr>
            <w:tcW w:w="731" w:type="dxa"/>
          </w:tcPr>
          <w:p w:rsidR="00733CF2" w:rsidRPr="009A3BCD" w:rsidRDefault="00733CF2" w:rsidP="0071584B">
            <w:pPr>
              <w:jc w:val="center"/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733" w:type="dxa"/>
          </w:tcPr>
          <w:p w:rsidR="00733CF2" w:rsidRPr="009A3BCD" w:rsidRDefault="00733CF2" w:rsidP="0071584B">
            <w:pPr>
              <w:jc w:val="center"/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734" w:type="dxa"/>
            <w:gridSpan w:val="2"/>
          </w:tcPr>
          <w:p w:rsidR="00733CF2" w:rsidRPr="009A3BCD" w:rsidRDefault="00733CF2" w:rsidP="0071584B">
            <w:pPr>
              <w:jc w:val="center"/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3</w:t>
            </w:r>
          </w:p>
        </w:tc>
        <w:tc>
          <w:tcPr>
            <w:tcW w:w="733" w:type="dxa"/>
          </w:tcPr>
          <w:p w:rsidR="00733CF2" w:rsidRPr="009A3BCD" w:rsidRDefault="00733CF2" w:rsidP="0071584B">
            <w:pPr>
              <w:jc w:val="center"/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4</w:t>
            </w:r>
          </w:p>
        </w:tc>
        <w:tc>
          <w:tcPr>
            <w:tcW w:w="734" w:type="dxa"/>
          </w:tcPr>
          <w:p w:rsidR="00733CF2" w:rsidRPr="009A3BCD" w:rsidRDefault="00733CF2" w:rsidP="0071584B">
            <w:pPr>
              <w:jc w:val="center"/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5</w:t>
            </w:r>
          </w:p>
        </w:tc>
        <w:tc>
          <w:tcPr>
            <w:tcW w:w="733" w:type="dxa"/>
          </w:tcPr>
          <w:p w:rsidR="00733CF2" w:rsidRPr="009A3BCD" w:rsidRDefault="00733CF2" w:rsidP="0071584B">
            <w:pPr>
              <w:jc w:val="center"/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6</w:t>
            </w:r>
          </w:p>
        </w:tc>
        <w:tc>
          <w:tcPr>
            <w:tcW w:w="734" w:type="dxa"/>
          </w:tcPr>
          <w:p w:rsidR="00733CF2" w:rsidRDefault="00733CF2" w:rsidP="0071584B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7</w:t>
            </w:r>
          </w:p>
        </w:tc>
        <w:tc>
          <w:tcPr>
            <w:tcW w:w="734" w:type="dxa"/>
            <w:gridSpan w:val="2"/>
          </w:tcPr>
          <w:p w:rsidR="00733CF2" w:rsidRDefault="00733CF2" w:rsidP="0071584B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8</w:t>
            </w:r>
          </w:p>
        </w:tc>
        <w:tc>
          <w:tcPr>
            <w:tcW w:w="734" w:type="dxa"/>
          </w:tcPr>
          <w:p w:rsidR="00733CF2" w:rsidRPr="009A3BCD" w:rsidRDefault="00733CF2" w:rsidP="0071584B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734" w:type="dxa"/>
          </w:tcPr>
          <w:p w:rsidR="00733CF2" w:rsidRPr="009A3BCD" w:rsidRDefault="00733CF2" w:rsidP="0071584B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026" w:type="dxa"/>
          </w:tcPr>
          <w:p w:rsidR="00733CF2" w:rsidRPr="009A3BCD" w:rsidRDefault="00733CF2" w:rsidP="0071584B">
            <w:pPr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Toplam</w:t>
            </w:r>
          </w:p>
        </w:tc>
      </w:tr>
      <w:tr w:rsidR="00733CF2" w:rsidRPr="009A3BCD" w:rsidTr="00F179D7">
        <w:trPr>
          <w:gridBefore w:val="1"/>
          <w:gridAfter w:val="1"/>
          <w:wBefore w:w="633" w:type="dxa"/>
          <w:wAfter w:w="880" w:type="dxa"/>
          <w:trHeight w:val="225"/>
        </w:trPr>
        <w:tc>
          <w:tcPr>
            <w:tcW w:w="1296" w:type="dxa"/>
          </w:tcPr>
          <w:p w:rsidR="00733CF2" w:rsidRPr="00221B57" w:rsidRDefault="00733CF2" w:rsidP="0071584B">
            <w:pPr>
              <w:spacing w:before="60" w:after="60"/>
              <w:rPr>
                <w:rFonts w:cs="Arial"/>
                <w:b/>
                <w:szCs w:val="20"/>
              </w:rPr>
            </w:pPr>
            <w:r w:rsidRPr="00221B57">
              <w:rPr>
                <w:rFonts w:cs="Arial"/>
                <w:b/>
                <w:szCs w:val="20"/>
              </w:rPr>
              <w:t>Puan</w:t>
            </w:r>
          </w:p>
        </w:tc>
        <w:tc>
          <w:tcPr>
            <w:tcW w:w="731" w:type="dxa"/>
          </w:tcPr>
          <w:p w:rsidR="00733CF2" w:rsidRPr="009A3BCD" w:rsidRDefault="00733CF2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3" w:type="dxa"/>
          </w:tcPr>
          <w:p w:rsidR="00733CF2" w:rsidRPr="009A3BCD" w:rsidRDefault="00733CF2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4" w:type="dxa"/>
            <w:gridSpan w:val="2"/>
          </w:tcPr>
          <w:p w:rsidR="00733CF2" w:rsidRPr="009A3BCD" w:rsidRDefault="00733CF2" w:rsidP="00D20524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733" w:type="dxa"/>
          </w:tcPr>
          <w:p w:rsidR="00733CF2" w:rsidRPr="009A3BCD" w:rsidRDefault="00733CF2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4" w:type="dxa"/>
          </w:tcPr>
          <w:p w:rsidR="00733CF2" w:rsidRPr="009A3BCD" w:rsidRDefault="00733CF2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3" w:type="dxa"/>
          </w:tcPr>
          <w:p w:rsidR="00733CF2" w:rsidRPr="009A3BCD" w:rsidRDefault="00733CF2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4" w:type="dxa"/>
          </w:tcPr>
          <w:p w:rsidR="00733CF2" w:rsidRPr="009A3BCD" w:rsidRDefault="00733CF2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4" w:type="dxa"/>
            <w:gridSpan w:val="2"/>
          </w:tcPr>
          <w:p w:rsidR="00733CF2" w:rsidRPr="009A3BCD" w:rsidRDefault="00733CF2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4" w:type="dxa"/>
          </w:tcPr>
          <w:p w:rsidR="00733CF2" w:rsidRPr="009A3BCD" w:rsidRDefault="00733CF2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4" w:type="dxa"/>
          </w:tcPr>
          <w:p w:rsidR="00733CF2" w:rsidRPr="009A3BCD" w:rsidRDefault="00733CF2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1026" w:type="dxa"/>
          </w:tcPr>
          <w:p w:rsidR="00733CF2" w:rsidRPr="009A3BCD" w:rsidRDefault="00733CF2" w:rsidP="0071584B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733CF2" w:rsidRPr="00237636" w:rsidTr="00F179D7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jc w:val="center"/>
        </w:trPr>
        <w:tc>
          <w:tcPr>
            <w:tcW w:w="3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CF2" w:rsidRPr="00237636" w:rsidRDefault="00733CF2" w:rsidP="00B23428">
            <w:pPr>
              <w:rPr>
                <w:rFonts w:ascii="Monotype Corsiva" w:hAnsi="Monotype Corsiva" w:cs="Microsoft Sans Serif"/>
                <w:i/>
                <w:szCs w:val="20"/>
              </w:rPr>
            </w:pPr>
            <w:r>
              <w:rPr>
                <w:rFonts w:ascii="Monotype Corsiva" w:hAnsi="Monotype Corsiva" w:cs="Microsoft Sans Serif"/>
                <w:i/>
                <w:szCs w:val="20"/>
              </w:rPr>
              <w:t>Sınav süresi 40</w:t>
            </w:r>
            <w:r w:rsidRPr="00237636">
              <w:rPr>
                <w:rFonts w:ascii="Monotype Corsiva" w:hAnsi="Monotype Corsiva" w:cs="Microsoft Sans Serif"/>
                <w:i/>
                <w:szCs w:val="20"/>
              </w:rPr>
              <w:t xml:space="preserve"> dakikadır.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CF2" w:rsidRPr="00DF0127" w:rsidRDefault="00733CF2" w:rsidP="00B23428">
            <w:pPr>
              <w:jc w:val="center"/>
              <w:rPr>
                <w:rFonts w:ascii="Monotype Corsiva" w:hAnsi="Monotype Corsiva" w:cs="Microsoft Sans Serif"/>
                <w:i/>
                <w:szCs w:val="20"/>
              </w:rPr>
            </w:pPr>
            <w:r w:rsidRPr="00237636">
              <w:rPr>
                <w:rFonts w:ascii="Monotype Corsiva" w:hAnsi="Monotype Corsiva" w:cs="Microsoft Sans Serif"/>
                <w:i/>
                <w:szCs w:val="20"/>
              </w:rPr>
              <w:t>Başarılar Dilerim.</w:t>
            </w:r>
          </w:p>
          <w:p w:rsidR="00733CF2" w:rsidRPr="007D1F1B" w:rsidRDefault="00733CF2" w:rsidP="00B23428">
            <w:pPr>
              <w:jc w:val="center"/>
              <w:rPr>
                <w:rFonts w:ascii="Monotype Corsiva" w:hAnsi="Monotype Corsiva" w:cs="Microsoft Sans Serif"/>
                <w:i/>
                <w:sz w:val="16"/>
                <w:szCs w:val="16"/>
              </w:rPr>
            </w:pPr>
            <w:r w:rsidRPr="007D1F1B">
              <w:rPr>
                <w:rFonts w:ascii="Trebuchet MS" w:hAnsi="Trebuchet MS"/>
                <w:sz w:val="16"/>
                <w:szCs w:val="16"/>
              </w:rPr>
              <w:t>“İnsan için ancak çalıştığının karşılığı vardır.”</w:t>
            </w:r>
          </w:p>
        </w:tc>
        <w:tc>
          <w:tcPr>
            <w:tcW w:w="3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CF2" w:rsidRDefault="00733CF2" w:rsidP="00B23428">
            <w:pPr>
              <w:rPr>
                <w:rFonts w:ascii="Times New Roman" w:hAnsi="Times New Roman"/>
                <w:i/>
                <w:sz w:val="16"/>
                <w:szCs w:val="16"/>
              </w:rPr>
            </w:pPr>
            <w:r w:rsidRPr="007D1F1B">
              <w:rPr>
                <w:rFonts w:ascii="Times New Roman" w:hAnsi="Times New Roman"/>
                <w:i/>
                <w:sz w:val="16"/>
                <w:szCs w:val="16"/>
              </w:rPr>
              <w:t xml:space="preserve">Necip YAĞCI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Pr="007D1F1B">
              <w:rPr>
                <w:rFonts w:ascii="Times New Roman" w:hAnsi="Times New Roman"/>
                <w:i/>
                <w:sz w:val="16"/>
                <w:szCs w:val="16"/>
              </w:rPr>
              <w:t xml:space="preserve">Servet ÖZKAN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Pr="007D1F1B">
              <w:rPr>
                <w:rFonts w:ascii="Times New Roman" w:hAnsi="Times New Roman"/>
                <w:i/>
                <w:sz w:val="16"/>
                <w:szCs w:val="16"/>
              </w:rPr>
              <w:t>M.Emin BÖREKÇİ</w:t>
            </w:r>
          </w:p>
          <w:p w:rsidR="00733CF2" w:rsidRPr="007D1F1B" w:rsidRDefault="00733CF2" w:rsidP="00B23428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733CF2" w:rsidRPr="00237636" w:rsidRDefault="00733CF2" w:rsidP="00B23428">
            <w:pPr>
              <w:jc w:val="center"/>
              <w:rPr>
                <w:rFonts w:ascii="Monotype Corsiva" w:hAnsi="Monotype Corsiva" w:cs="Microsoft Sans Serif"/>
                <w:i/>
                <w:szCs w:val="20"/>
              </w:rPr>
            </w:pPr>
            <w:r w:rsidRPr="007D1F1B">
              <w:rPr>
                <w:rFonts w:ascii="Times New Roman" w:hAnsi="Times New Roman"/>
                <w:i/>
                <w:sz w:val="16"/>
                <w:szCs w:val="16"/>
              </w:rPr>
              <w:t>Türk Dili ve Edebiyatı Öğrt</w:t>
            </w:r>
          </w:p>
        </w:tc>
      </w:tr>
    </w:tbl>
    <w:p w:rsidR="00733CF2" w:rsidRPr="00DF4010" w:rsidRDefault="00733CF2" w:rsidP="000215FD">
      <w:pPr>
        <w:shd w:val="clear" w:color="auto" w:fill="FFFFFF"/>
        <w:autoSpaceDE w:val="0"/>
        <w:autoSpaceDN w:val="0"/>
        <w:adjustRightInd w:val="0"/>
        <w:rPr>
          <w:rFonts w:ascii="Tahoma" w:hAnsi="Tahoma" w:cs="Tahoma"/>
          <w:b/>
          <w:sz w:val="18"/>
          <w:szCs w:val="18"/>
        </w:rPr>
      </w:pPr>
    </w:p>
    <w:sectPr w:rsidR="00733CF2" w:rsidRPr="00DF4010" w:rsidSect="005737DB">
      <w:type w:val="continuous"/>
      <w:pgSz w:w="11906" w:h="16838" w:code="9"/>
      <w:pgMar w:top="454" w:right="510" w:bottom="284" w:left="454" w:header="227" w:footer="0" w:gutter="0"/>
      <w:cols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CF2" w:rsidRDefault="00733CF2">
      <w:r>
        <w:separator/>
      </w:r>
    </w:p>
  </w:endnote>
  <w:endnote w:type="continuationSeparator" w:id="0">
    <w:p w:rsidR="00733CF2" w:rsidRDefault="00733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CF2" w:rsidRDefault="00733CF2">
      <w:r>
        <w:separator/>
      </w:r>
    </w:p>
  </w:footnote>
  <w:footnote w:type="continuationSeparator" w:id="0">
    <w:p w:rsidR="00733CF2" w:rsidRDefault="00733C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62E6"/>
    <w:multiLevelType w:val="hybridMultilevel"/>
    <w:tmpl w:val="70083C1A"/>
    <w:lvl w:ilvl="0" w:tplc="95DEEEEC">
      <w:start w:val="1"/>
      <w:numFmt w:val="lowerLetter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4B51FF"/>
    <w:multiLevelType w:val="hybridMultilevel"/>
    <w:tmpl w:val="38184CC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FFB45E3"/>
    <w:multiLevelType w:val="hybridMultilevel"/>
    <w:tmpl w:val="585E9AC6"/>
    <w:lvl w:ilvl="0" w:tplc="3724D9E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19C3546"/>
    <w:multiLevelType w:val="hybridMultilevel"/>
    <w:tmpl w:val="42B0DC6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810D70"/>
    <w:multiLevelType w:val="hybridMultilevel"/>
    <w:tmpl w:val="E222D89E"/>
    <w:lvl w:ilvl="0" w:tplc="6F1E299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5">
    <w:nsid w:val="134C7817"/>
    <w:multiLevelType w:val="hybridMultilevel"/>
    <w:tmpl w:val="9B2C848C"/>
    <w:lvl w:ilvl="0" w:tplc="EA985FAA">
      <w:start w:val="5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4"/>
        <w:szCs w:val="24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24"/>
      </w:rPr>
    </w:lvl>
    <w:lvl w:ilvl="2" w:tplc="A098580E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sz w:val="22"/>
      </w:rPr>
    </w:lvl>
    <w:lvl w:ilvl="3" w:tplc="041F000D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  <w:sz w:val="24"/>
      </w:rPr>
    </w:lvl>
    <w:lvl w:ilvl="4" w:tplc="CB4CC6CE">
      <w:start w:val="6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  <w:b/>
        <w:sz w:val="24"/>
        <w:szCs w:val="24"/>
      </w:rPr>
    </w:lvl>
    <w:lvl w:ilvl="5" w:tplc="041F0009">
      <w:start w:val="1"/>
      <w:numFmt w:val="bullet"/>
      <w:lvlText w:val="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  <w:b/>
        <w:sz w:val="24"/>
      </w:rPr>
    </w:lvl>
    <w:lvl w:ilvl="6" w:tplc="C080901E">
      <w:start w:val="9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cs="Times New Roman" w:hint="default"/>
        <w:b/>
        <w:sz w:val="24"/>
        <w:szCs w:val="24"/>
      </w:rPr>
    </w:lvl>
    <w:lvl w:ilvl="7" w:tplc="041F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b/>
        <w:sz w:val="24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94C34DF"/>
    <w:multiLevelType w:val="hybridMultilevel"/>
    <w:tmpl w:val="BF70D0A4"/>
    <w:lvl w:ilvl="0" w:tplc="8B88471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sz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A17903"/>
    <w:multiLevelType w:val="hybridMultilevel"/>
    <w:tmpl w:val="3F7614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CF4073"/>
    <w:multiLevelType w:val="hybridMultilevel"/>
    <w:tmpl w:val="98380ED4"/>
    <w:lvl w:ilvl="0" w:tplc="BC8AAAB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AFC7922"/>
    <w:multiLevelType w:val="hybridMultilevel"/>
    <w:tmpl w:val="DB76EDF6"/>
    <w:lvl w:ilvl="0" w:tplc="57C8F40C">
      <w:start w:val="6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E485B4E"/>
    <w:multiLevelType w:val="hybridMultilevel"/>
    <w:tmpl w:val="4D841C50"/>
    <w:lvl w:ilvl="0" w:tplc="B39A9B4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3286964"/>
    <w:multiLevelType w:val="hybridMultilevel"/>
    <w:tmpl w:val="C8C25B5C"/>
    <w:lvl w:ilvl="0" w:tplc="F45E732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B4A7B67"/>
    <w:multiLevelType w:val="hybridMultilevel"/>
    <w:tmpl w:val="8A5EBC72"/>
    <w:lvl w:ilvl="0" w:tplc="6BE254FA">
      <w:start w:val="3"/>
      <w:numFmt w:val="upperLetter"/>
      <w:lvlText w:val="%1-"/>
      <w:lvlJc w:val="left"/>
      <w:pPr>
        <w:tabs>
          <w:tab w:val="num" w:pos="885"/>
        </w:tabs>
        <w:ind w:left="885" w:hanging="705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0586DFF"/>
    <w:multiLevelType w:val="hybridMultilevel"/>
    <w:tmpl w:val="859AD3AC"/>
    <w:lvl w:ilvl="0" w:tplc="484CE49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1E2599D"/>
    <w:multiLevelType w:val="hybridMultilevel"/>
    <w:tmpl w:val="508C5D0C"/>
    <w:lvl w:ilvl="0" w:tplc="041F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5">
    <w:nsid w:val="39801C1E"/>
    <w:multiLevelType w:val="multilevel"/>
    <w:tmpl w:val="C8F05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A3F4FDC"/>
    <w:multiLevelType w:val="hybridMultilevel"/>
    <w:tmpl w:val="F5F08ED2"/>
    <w:lvl w:ilvl="0" w:tplc="30B28008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A59311A"/>
    <w:multiLevelType w:val="hybridMultilevel"/>
    <w:tmpl w:val="011ABCF2"/>
    <w:lvl w:ilvl="0" w:tplc="BC8AAAB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BDB0450"/>
    <w:multiLevelType w:val="hybridMultilevel"/>
    <w:tmpl w:val="27344B0A"/>
    <w:lvl w:ilvl="0" w:tplc="BC8AAAB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6E040D"/>
    <w:multiLevelType w:val="hybridMultilevel"/>
    <w:tmpl w:val="213EA44E"/>
    <w:lvl w:ilvl="0" w:tplc="BC8AAAB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6E3251"/>
    <w:multiLevelType w:val="multilevel"/>
    <w:tmpl w:val="E9562FF2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AC31847"/>
    <w:multiLevelType w:val="hybridMultilevel"/>
    <w:tmpl w:val="414EDC4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4BC52B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E934D86"/>
    <w:multiLevelType w:val="hybridMultilevel"/>
    <w:tmpl w:val="5652E90E"/>
    <w:lvl w:ilvl="0" w:tplc="44DAB35C">
      <w:start w:val="1"/>
      <w:numFmt w:val="upperLetter"/>
      <w:lvlText w:val="%1)"/>
      <w:lvlJc w:val="left"/>
      <w:pPr>
        <w:tabs>
          <w:tab w:val="num" w:pos="1035"/>
        </w:tabs>
        <w:ind w:left="10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cs="Times New Roman"/>
      </w:rPr>
    </w:lvl>
  </w:abstractNum>
  <w:abstractNum w:abstractNumId="23">
    <w:nsid w:val="710528A7"/>
    <w:multiLevelType w:val="hybridMultilevel"/>
    <w:tmpl w:val="768C7D80"/>
    <w:lvl w:ilvl="0" w:tplc="30B28008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1592772"/>
    <w:multiLevelType w:val="hybridMultilevel"/>
    <w:tmpl w:val="7D524712"/>
    <w:lvl w:ilvl="0" w:tplc="7B387058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21020F8"/>
    <w:multiLevelType w:val="hybridMultilevel"/>
    <w:tmpl w:val="9768186A"/>
    <w:lvl w:ilvl="0" w:tplc="40F6AF54">
      <w:start w:val="1"/>
      <w:numFmt w:val="decimal"/>
      <w:lvlText w:val="%1."/>
      <w:lvlJc w:val="left"/>
      <w:pPr>
        <w:ind w:left="5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  <w:rPr>
        <w:rFonts w:cs="Times New Roman"/>
      </w:rPr>
    </w:lvl>
  </w:abstractNum>
  <w:abstractNum w:abstractNumId="26">
    <w:nsid w:val="73391D9D"/>
    <w:multiLevelType w:val="hybridMultilevel"/>
    <w:tmpl w:val="AB427D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2F703A"/>
    <w:multiLevelType w:val="hybridMultilevel"/>
    <w:tmpl w:val="7E1EE3FA"/>
    <w:lvl w:ilvl="0" w:tplc="30B28008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6602021"/>
    <w:multiLevelType w:val="hybridMultilevel"/>
    <w:tmpl w:val="FFD2E742"/>
    <w:lvl w:ilvl="0" w:tplc="EF20490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0"/>
        <w:sz w:val="1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7677FDF"/>
    <w:multiLevelType w:val="hybridMultilevel"/>
    <w:tmpl w:val="E9562FF2"/>
    <w:lvl w:ilvl="0" w:tplc="E47C19EC">
      <w:start w:val="1"/>
      <w:numFmt w:val="bullet"/>
      <w:lvlText w:val="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8C0EB9"/>
    <w:multiLevelType w:val="hybridMultilevel"/>
    <w:tmpl w:val="6E3C6CC4"/>
    <w:lvl w:ilvl="0" w:tplc="4648B8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ED36BCA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8D42A2AC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sz w:val="24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7CA6475"/>
    <w:multiLevelType w:val="hybridMultilevel"/>
    <w:tmpl w:val="53B02022"/>
    <w:lvl w:ilvl="0" w:tplc="FD80C864">
      <w:start w:val="1"/>
      <w:numFmt w:val="upperLetter"/>
      <w:lvlText w:val="%1)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  <w:rPr>
        <w:rFonts w:cs="Times New Roman"/>
      </w:rPr>
    </w:lvl>
  </w:abstractNum>
  <w:num w:numId="1">
    <w:abstractNumId w:val="29"/>
  </w:num>
  <w:num w:numId="2">
    <w:abstractNumId w:val="20"/>
  </w:num>
  <w:num w:numId="3">
    <w:abstractNumId w:val="8"/>
  </w:num>
  <w:num w:numId="4">
    <w:abstractNumId w:val="18"/>
  </w:num>
  <w:num w:numId="5">
    <w:abstractNumId w:val="6"/>
  </w:num>
  <w:num w:numId="6">
    <w:abstractNumId w:val="17"/>
  </w:num>
  <w:num w:numId="7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"/>
  </w:num>
  <w:num w:numId="11">
    <w:abstractNumId w:val="30"/>
  </w:num>
  <w:num w:numId="12">
    <w:abstractNumId w:val="2"/>
  </w:num>
  <w:num w:numId="13">
    <w:abstractNumId w:val="5"/>
  </w:num>
  <w:num w:numId="14">
    <w:abstractNumId w:val="7"/>
  </w:num>
  <w:num w:numId="15">
    <w:abstractNumId w:val="22"/>
  </w:num>
  <w:num w:numId="16">
    <w:abstractNumId w:val="31"/>
  </w:num>
  <w:num w:numId="17">
    <w:abstractNumId w:val="19"/>
  </w:num>
  <w:num w:numId="18">
    <w:abstractNumId w:val="10"/>
  </w:num>
  <w:num w:numId="19">
    <w:abstractNumId w:val="13"/>
  </w:num>
  <w:num w:numId="20">
    <w:abstractNumId w:val="11"/>
  </w:num>
  <w:num w:numId="21">
    <w:abstractNumId w:val="25"/>
  </w:num>
  <w:num w:numId="22">
    <w:abstractNumId w:val="24"/>
  </w:num>
  <w:num w:numId="23">
    <w:abstractNumId w:val="0"/>
  </w:num>
  <w:num w:numId="24">
    <w:abstractNumId w:val="3"/>
  </w:num>
  <w:num w:numId="25">
    <w:abstractNumId w:val="27"/>
  </w:num>
  <w:num w:numId="26">
    <w:abstractNumId w:val="14"/>
  </w:num>
  <w:num w:numId="27">
    <w:abstractNumId w:val="15"/>
  </w:num>
  <w:num w:numId="28">
    <w:abstractNumId w:val="26"/>
  </w:num>
  <w:num w:numId="29">
    <w:abstractNumId w:val="1"/>
  </w:num>
  <w:num w:numId="30">
    <w:abstractNumId w:val="23"/>
  </w:num>
  <w:num w:numId="31">
    <w:abstractNumId w:val="16"/>
  </w:num>
  <w:num w:numId="3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6F41"/>
    <w:rsid w:val="000016BB"/>
    <w:rsid w:val="00013BCB"/>
    <w:rsid w:val="0001562B"/>
    <w:rsid w:val="00017F22"/>
    <w:rsid w:val="000215FD"/>
    <w:rsid w:val="00040F43"/>
    <w:rsid w:val="000449B8"/>
    <w:rsid w:val="00046974"/>
    <w:rsid w:val="00055028"/>
    <w:rsid w:val="0005502F"/>
    <w:rsid w:val="00070368"/>
    <w:rsid w:val="00071881"/>
    <w:rsid w:val="00075671"/>
    <w:rsid w:val="00097361"/>
    <w:rsid w:val="00097381"/>
    <w:rsid w:val="000A07C1"/>
    <w:rsid w:val="000A7085"/>
    <w:rsid w:val="000B53A9"/>
    <w:rsid w:val="000C4915"/>
    <w:rsid w:val="000C6913"/>
    <w:rsid w:val="000D0F81"/>
    <w:rsid w:val="000D63BA"/>
    <w:rsid w:val="000E2B4B"/>
    <w:rsid w:val="000E7C80"/>
    <w:rsid w:val="0010409B"/>
    <w:rsid w:val="00121B14"/>
    <w:rsid w:val="0012320E"/>
    <w:rsid w:val="00123A86"/>
    <w:rsid w:val="00127C05"/>
    <w:rsid w:val="00130B68"/>
    <w:rsid w:val="001344CD"/>
    <w:rsid w:val="001423FC"/>
    <w:rsid w:val="00145A49"/>
    <w:rsid w:val="001536A5"/>
    <w:rsid w:val="00186167"/>
    <w:rsid w:val="001873BD"/>
    <w:rsid w:val="00187493"/>
    <w:rsid w:val="00196AE3"/>
    <w:rsid w:val="00196CD3"/>
    <w:rsid w:val="001B1AC4"/>
    <w:rsid w:val="001B494C"/>
    <w:rsid w:val="001C4D49"/>
    <w:rsid w:val="001D014E"/>
    <w:rsid w:val="001D0F30"/>
    <w:rsid w:val="001E233A"/>
    <w:rsid w:val="001E2F83"/>
    <w:rsid w:val="001E52AE"/>
    <w:rsid w:val="001F3024"/>
    <w:rsid w:val="001F3AA6"/>
    <w:rsid w:val="001F50DD"/>
    <w:rsid w:val="001F7640"/>
    <w:rsid w:val="00211450"/>
    <w:rsid w:val="00213E3F"/>
    <w:rsid w:val="00213FA6"/>
    <w:rsid w:val="002150C1"/>
    <w:rsid w:val="00216031"/>
    <w:rsid w:val="00216D65"/>
    <w:rsid w:val="00217AFE"/>
    <w:rsid w:val="00221B57"/>
    <w:rsid w:val="00224992"/>
    <w:rsid w:val="00237636"/>
    <w:rsid w:val="00256BA8"/>
    <w:rsid w:val="00257F4F"/>
    <w:rsid w:val="002A3B2B"/>
    <w:rsid w:val="002E6C54"/>
    <w:rsid w:val="002F240F"/>
    <w:rsid w:val="002F71A9"/>
    <w:rsid w:val="00303121"/>
    <w:rsid w:val="003064DA"/>
    <w:rsid w:val="00306E62"/>
    <w:rsid w:val="00310CF4"/>
    <w:rsid w:val="00324C4A"/>
    <w:rsid w:val="00326347"/>
    <w:rsid w:val="0032750D"/>
    <w:rsid w:val="00341B76"/>
    <w:rsid w:val="00345D7D"/>
    <w:rsid w:val="00347643"/>
    <w:rsid w:val="00350DED"/>
    <w:rsid w:val="00364DB6"/>
    <w:rsid w:val="00367E12"/>
    <w:rsid w:val="00375A48"/>
    <w:rsid w:val="00377F71"/>
    <w:rsid w:val="00381AE0"/>
    <w:rsid w:val="003972FF"/>
    <w:rsid w:val="003A63E5"/>
    <w:rsid w:val="003B0097"/>
    <w:rsid w:val="003B579D"/>
    <w:rsid w:val="003B6CE2"/>
    <w:rsid w:val="003C11F5"/>
    <w:rsid w:val="003C35B3"/>
    <w:rsid w:val="003D0BF3"/>
    <w:rsid w:val="003E4509"/>
    <w:rsid w:val="003E4C71"/>
    <w:rsid w:val="003F35F4"/>
    <w:rsid w:val="003F3D3B"/>
    <w:rsid w:val="003F4B26"/>
    <w:rsid w:val="00405BC2"/>
    <w:rsid w:val="00411622"/>
    <w:rsid w:val="004259EE"/>
    <w:rsid w:val="00440AB5"/>
    <w:rsid w:val="0045122A"/>
    <w:rsid w:val="00462EF7"/>
    <w:rsid w:val="00466A63"/>
    <w:rsid w:val="00485F9D"/>
    <w:rsid w:val="00493573"/>
    <w:rsid w:val="004B1592"/>
    <w:rsid w:val="004B2EB2"/>
    <w:rsid w:val="004B5F47"/>
    <w:rsid w:val="004C5E92"/>
    <w:rsid w:val="004C5EB0"/>
    <w:rsid w:val="004D3AC8"/>
    <w:rsid w:val="004D4F33"/>
    <w:rsid w:val="004E12C2"/>
    <w:rsid w:val="004E57B4"/>
    <w:rsid w:val="004E6983"/>
    <w:rsid w:val="004E7B6C"/>
    <w:rsid w:val="004F65D5"/>
    <w:rsid w:val="004F6D6D"/>
    <w:rsid w:val="00500739"/>
    <w:rsid w:val="00520D96"/>
    <w:rsid w:val="00522E92"/>
    <w:rsid w:val="00550CC5"/>
    <w:rsid w:val="00551634"/>
    <w:rsid w:val="00572CC5"/>
    <w:rsid w:val="005737DB"/>
    <w:rsid w:val="005738BF"/>
    <w:rsid w:val="00575F25"/>
    <w:rsid w:val="00596A43"/>
    <w:rsid w:val="005977CB"/>
    <w:rsid w:val="005A526D"/>
    <w:rsid w:val="005C5848"/>
    <w:rsid w:val="005D3EB6"/>
    <w:rsid w:val="005D58A7"/>
    <w:rsid w:val="005E0B3F"/>
    <w:rsid w:val="005E40A1"/>
    <w:rsid w:val="005F1271"/>
    <w:rsid w:val="00614531"/>
    <w:rsid w:val="00623A2A"/>
    <w:rsid w:val="00624319"/>
    <w:rsid w:val="00634960"/>
    <w:rsid w:val="00655C2B"/>
    <w:rsid w:val="00692646"/>
    <w:rsid w:val="00696AFA"/>
    <w:rsid w:val="00697046"/>
    <w:rsid w:val="006A3F04"/>
    <w:rsid w:val="006A4069"/>
    <w:rsid w:val="006B2483"/>
    <w:rsid w:val="006B6B6F"/>
    <w:rsid w:val="006C66B2"/>
    <w:rsid w:val="006E65B5"/>
    <w:rsid w:val="006F7DBA"/>
    <w:rsid w:val="0070350C"/>
    <w:rsid w:val="00704653"/>
    <w:rsid w:val="00705B2A"/>
    <w:rsid w:val="0071584B"/>
    <w:rsid w:val="00724D52"/>
    <w:rsid w:val="0072592A"/>
    <w:rsid w:val="00732E4C"/>
    <w:rsid w:val="00733CF2"/>
    <w:rsid w:val="00737879"/>
    <w:rsid w:val="00747CE8"/>
    <w:rsid w:val="0075750C"/>
    <w:rsid w:val="007660D3"/>
    <w:rsid w:val="00766111"/>
    <w:rsid w:val="00766A93"/>
    <w:rsid w:val="00773F43"/>
    <w:rsid w:val="00774156"/>
    <w:rsid w:val="0077457A"/>
    <w:rsid w:val="007854F9"/>
    <w:rsid w:val="00786169"/>
    <w:rsid w:val="00787103"/>
    <w:rsid w:val="007B12EE"/>
    <w:rsid w:val="007B64D9"/>
    <w:rsid w:val="007C2865"/>
    <w:rsid w:val="007D1F1B"/>
    <w:rsid w:val="007E08A9"/>
    <w:rsid w:val="007E4774"/>
    <w:rsid w:val="007E6C97"/>
    <w:rsid w:val="00810C04"/>
    <w:rsid w:val="00810C97"/>
    <w:rsid w:val="0083003C"/>
    <w:rsid w:val="008349BB"/>
    <w:rsid w:val="00837A84"/>
    <w:rsid w:val="00851031"/>
    <w:rsid w:val="00870600"/>
    <w:rsid w:val="008732F1"/>
    <w:rsid w:val="008751D2"/>
    <w:rsid w:val="00876080"/>
    <w:rsid w:val="0089176E"/>
    <w:rsid w:val="008A6599"/>
    <w:rsid w:val="008B4F8E"/>
    <w:rsid w:val="008C7361"/>
    <w:rsid w:val="008D16D9"/>
    <w:rsid w:val="008E7C2B"/>
    <w:rsid w:val="008F3C90"/>
    <w:rsid w:val="00903703"/>
    <w:rsid w:val="009171C4"/>
    <w:rsid w:val="00923A43"/>
    <w:rsid w:val="00953CE2"/>
    <w:rsid w:val="00973A31"/>
    <w:rsid w:val="00975C04"/>
    <w:rsid w:val="00976F41"/>
    <w:rsid w:val="009876A4"/>
    <w:rsid w:val="00991C7B"/>
    <w:rsid w:val="009930A4"/>
    <w:rsid w:val="00997B72"/>
    <w:rsid w:val="009A3BCD"/>
    <w:rsid w:val="009B20A4"/>
    <w:rsid w:val="009C5608"/>
    <w:rsid w:val="00A03EC5"/>
    <w:rsid w:val="00A17E62"/>
    <w:rsid w:val="00A227F8"/>
    <w:rsid w:val="00A247DC"/>
    <w:rsid w:val="00A37A11"/>
    <w:rsid w:val="00A44140"/>
    <w:rsid w:val="00A512F2"/>
    <w:rsid w:val="00A57252"/>
    <w:rsid w:val="00A635EE"/>
    <w:rsid w:val="00A63638"/>
    <w:rsid w:val="00A66134"/>
    <w:rsid w:val="00A83E31"/>
    <w:rsid w:val="00A85D48"/>
    <w:rsid w:val="00AB1D7F"/>
    <w:rsid w:val="00AB277B"/>
    <w:rsid w:val="00AC4D52"/>
    <w:rsid w:val="00AE02FC"/>
    <w:rsid w:val="00B02DCF"/>
    <w:rsid w:val="00B1026A"/>
    <w:rsid w:val="00B12121"/>
    <w:rsid w:val="00B13573"/>
    <w:rsid w:val="00B23428"/>
    <w:rsid w:val="00B25CC3"/>
    <w:rsid w:val="00B36252"/>
    <w:rsid w:val="00B432E1"/>
    <w:rsid w:val="00B450AE"/>
    <w:rsid w:val="00B50CD9"/>
    <w:rsid w:val="00B83737"/>
    <w:rsid w:val="00B96250"/>
    <w:rsid w:val="00BA2EC0"/>
    <w:rsid w:val="00BA75C7"/>
    <w:rsid w:val="00BC46D6"/>
    <w:rsid w:val="00BD006B"/>
    <w:rsid w:val="00BD12F3"/>
    <w:rsid w:val="00C23E32"/>
    <w:rsid w:val="00C241AD"/>
    <w:rsid w:val="00C26B07"/>
    <w:rsid w:val="00C278FE"/>
    <w:rsid w:val="00C32F0C"/>
    <w:rsid w:val="00C347AA"/>
    <w:rsid w:val="00C44D65"/>
    <w:rsid w:val="00C52D8D"/>
    <w:rsid w:val="00C63EBB"/>
    <w:rsid w:val="00C76A08"/>
    <w:rsid w:val="00C8118B"/>
    <w:rsid w:val="00C928C0"/>
    <w:rsid w:val="00C9366B"/>
    <w:rsid w:val="00C9705C"/>
    <w:rsid w:val="00C97C39"/>
    <w:rsid w:val="00CA2F54"/>
    <w:rsid w:val="00CB22B9"/>
    <w:rsid w:val="00CC476B"/>
    <w:rsid w:val="00CD62D9"/>
    <w:rsid w:val="00CE3414"/>
    <w:rsid w:val="00CE7F02"/>
    <w:rsid w:val="00CF4DEC"/>
    <w:rsid w:val="00CF772A"/>
    <w:rsid w:val="00CF7D54"/>
    <w:rsid w:val="00D01E9C"/>
    <w:rsid w:val="00D022C3"/>
    <w:rsid w:val="00D02A24"/>
    <w:rsid w:val="00D14519"/>
    <w:rsid w:val="00D20524"/>
    <w:rsid w:val="00D35AEE"/>
    <w:rsid w:val="00D363C3"/>
    <w:rsid w:val="00D44BAD"/>
    <w:rsid w:val="00D55A7C"/>
    <w:rsid w:val="00D626D7"/>
    <w:rsid w:val="00D7193B"/>
    <w:rsid w:val="00D7231B"/>
    <w:rsid w:val="00D7272C"/>
    <w:rsid w:val="00D86F89"/>
    <w:rsid w:val="00D916DC"/>
    <w:rsid w:val="00D9679C"/>
    <w:rsid w:val="00DC432F"/>
    <w:rsid w:val="00DD106C"/>
    <w:rsid w:val="00DD4919"/>
    <w:rsid w:val="00DD6B5A"/>
    <w:rsid w:val="00DE22FB"/>
    <w:rsid w:val="00DE74C6"/>
    <w:rsid w:val="00DF0127"/>
    <w:rsid w:val="00DF2DBC"/>
    <w:rsid w:val="00DF4010"/>
    <w:rsid w:val="00DF67B9"/>
    <w:rsid w:val="00E06694"/>
    <w:rsid w:val="00E152B6"/>
    <w:rsid w:val="00E64513"/>
    <w:rsid w:val="00E67709"/>
    <w:rsid w:val="00E74AA7"/>
    <w:rsid w:val="00EA64EB"/>
    <w:rsid w:val="00EB7055"/>
    <w:rsid w:val="00EE3A35"/>
    <w:rsid w:val="00F130BD"/>
    <w:rsid w:val="00F179D7"/>
    <w:rsid w:val="00F24F01"/>
    <w:rsid w:val="00F31A9E"/>
    <w:rsid w:val="00F3761E"/>
    <w:rsid w:val="00F567F6"/>
    <w:rsid w:val="00F65BE5"/>
    <w:rsid w:val="00F80689"/>
    <w:rsid w:val="00F84931"/>
    <w:rsid w:val="00FA09C1"/>
    <w:rsid w:val="00FB0CC1"/>
    <w:rsid w:val="00FB0F6A"/>
    <w:rsid w:val="00FD3739"/>
    <w:rsid w:val="00FD6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8FE"/>
    <w:pPr>
      <w:jc w:val="both"/>
    </w:pPr>
    <w:rPr>
      <w:rFonts w:ascii="Arial" w:hAnsi="Arial"/>
      <w:sz w:val="20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44140"/>
    <w:pPr>
      <w:keepNext/>
      <w:spacing w:before="20" w:after="20"/>
      <w:outlineLvl w:val="2"/>
    </w:pPr>
    <w:rPr>
      <w:rFonts w:cs="Arial"/>
      <w:b/>
      <w:bCs/>
      <w:sz w:val="22"/>
      <w:szCs w:val="26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5A7C"/>
    <w:pPr>
      <w:spacing w:before="240" w:after="60"/>
      <w:ind w:firstLine="170"/>
      <w:jc w:val="left"/>
      <w:outlineLvl w:val="7"/>
    </w:pPr>
    <w:rPr>
      <w:rFonts w:ascii="Calibri" w:hAnsi="Calibri"/>
      <w:i/>
      <w:iCs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383EA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D55A7C"/>
    <w:rPr>
      <w:rFonts w:ascii="Calibri" w:hAnsi="Calibri"/>
      <w:i/>
      <w:sz w:val="24"/>
    </w:rPr>
  </w:style>
  <w:style w:type="paragraph" w:styleId="Header">
    <w:name w:val="header"/>
    <w:basedOn w:val="Normal"/>
    <w:link w:val="HeaderChar"/>
    <w:uiPriority w:val="99"/>
    <w:rsid w:val="00DD491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83EAC"/>
    <w:rPr>
      <w:rFonts w:ascii="Arial" w:hAnsi="Arial"/>
      <w:sz w:val="20"/>
      <w:szCs w:val="24"/>
    </w:rPr>
  </w:style>
  <w:style w:type="paragraph" w:styleId="Footer">
    <w:name w:val="footer"/>
    <w:basedOn w:val="Normal"/>
    <w:link w:val="FooterChar"/>
    <w:uiPriority w:val="99"/>
    <w:rsid w:val="00DD491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83EAC"/>
    <w:rPr>
      <w:rFonts w:ascii="Arial" w:hAnsi="Arial"/>
      <w:sz w:val="20"/>
      <w:szCs w:val="24"/>
    </w:rPr>
  </w:style>
  <w:style w:type="table" w:styleId="TableGrid">
    <w:name w:val="Table Grid"/>
    <w:basedOn w:val="TableNormal"/>
    <w:uiPriority w:val="99"/>
    <w:rsid w:val="00123A86"/>
    <w:pPr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C9705C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99"/>
    <w:qFormat/>
    <w:rsid w:val="00C9705C"/>
    <w:rPr>
      <w:rFonts w:cs="Times New Roman"/>
      <w:b/>
    </w:rPr>
  </w:style>
  <w:style w:type="character" w:styleId="PageNumber">
    <w:name w:val="page number"/>
    <w:basedOn w:val="DefaultParagraphFont"/>
    <w:uiPriority w:val="99"/>
    <w:rsid w:val="00747CE8"/>
    <w:rPr>
      <w:rFonts w:cs="Times New Roman"/>
    </w:rPr>
  </w:style>
  <w:style w:type="character" w:customStyle="1" w:styleId="haberdevambaslik1">
    <w:name w:val="haberdevambaslik1"/>
    <w:uiPriority w:val="99"/>
    <w:rsid w:val="00145A49"/>
    <w:rPr>
      <w:rFonts w:ascii="Verdana" w:hAnsi="Verdana"/>
      <w:b/>
      <w:color w:val="AC0000"/>
      <w:sz w:val="24"/>
      <w:u w:val="none"/>
      <w:effect w:val="none"/>
    </w:rPr>
  </w:style>
  <w:style w:type="paragraph" w:styleId="BodyText">
    <w:name w:val="Body Text"/>
    <w:basedOn w:val="Normal"/>
    <w:link w:val="BodyTextChar"/>
    <w:uiPriority w:val="99"/>
    <w:rsid w:val="00145A49"/>
    <w:pPr>
      <w:jc w:val="center"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83EAC"/>
    <w:rPr>
      <w:rFonts w:ascii="Arial" w:hAnsi="Arial"/>
      <w:sz w:val="20"/>
      <w:szCs w:val="24"/>
    </w:rPr>
  </w:style>
  <w:style w:type="paragraph" w:styleId="ListParagraph">
    <w:name w:val="List Paragraph"/>
    <w:basedOn w:val="Normal"/>
    <w:uiPriority w:val="99"/>
    <w:qFormat/>
    <w:rsid w:val="00145A49"/>
    <w:pPr>
      <w:ind w:left="720"/>
      <w:contextualSpacing/>
      <w:jc w:val="left"/>
    </w:pPr>
    <w:rPr>
      <w:rFonts w:ascii="Times New Roman" w:hAnsi="Times New Roman"/>
      <w:sz w:val="24"/>
    </w:rPr>
  </w:style>
  <w:style w:type="character" w:styleId="Emphasis">
    <w:name w:val="Emphasis"/>
    <w:basedOn w:val="DefaultParagraphFont"/>
    <w:uiPriority w:val="99"/>
    <w:qFormat/>
    <w:rsid w:val="00FB0CC1"/>
    <w:rPr>
      <w:rFonts w:cs="Times New Roman"/>
      <w:i/>
    </w:rPr>
  </w:style>
  <w:style w:type="character" w:customStyle="1" w:styleId="htmldaktilo2">
    <w:name w:val="htmldaktilo2"/>
    <w:basedOn w:val="DefaultParagraphFont"/>
    <w:uiPriority w:val="99"/>
    <w:rsid w:val="00E74AA7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rsid w:val="00D55A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D55A7C"/>
    <w:rPr>
      <w:rFonts w:ascii="Courier New" w:eastAsia="Times New Roman" w:hAnsi="Courier New"/>
    </w:rPr>
  </w:style>
  <w:style w:type="character" w:customStyle="1" w:styleId="apple-converted-space">
    <w:name w:val="apple-converted-space"/>
    <w:basedOn w:val="DefaultParagraphFont"/>
    <w:uiPriority w:val="99"/>
    <w:rsid w:val="0005502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16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6997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6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1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142</TotalTime>
  <Pages>2</Pages>
  <Words>925</Words>
  <Characters>5274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“Ama Harry'yi en çok mutlu eden, ertesi gün telaşla Biçim Değiştirme'ye yetişmeye çalışırken Cho'nun onu yakalamasıydı</dc:title>
  <dc:subject/>
  <dc:creator>mustafa kemal demirdelen</dc:creator>
  <cp:keywords/>
  <dc:description/>
  <cp:lastModifiedBy>BİRSEN</cp:lastModifiedBy>
  <cp:revision>5</cp:revision>
  <cp:lastPrinted>2014-11-12T10:49:00Z</cp:lastPrinted>
  <dcterms:created xsi:type="dcterms:W3CDTF">2014-11-11T19:34:00Z</dcterms:created>
  <dcterms:modified xsi:type="dcterms:W3CDTF">2015-12-17T16:09:00Z</dcterms:modified>
</cp:coreProperties>
</file>