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53" w:rsidRPr="002D191E" w:rsidRDefault="00A36653" w:rsidP="002D191E">
      <w:pPr>
        <w:pStyle w:val="NoSpacing"/>
        <w:jc w:val="center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 xml:space="preserve">Konya-Ereğli Belkaya Çok Programlı Anadolu Lisesi </w:t>
      </w:r>
      <w:r>
        <w:rPr>
          <w:b/>
          <w:bCs/>
          <w:sz w:val="20"/>
          <w:szCs w:val="20"/>
          <w:lang w:eastAsia="en-US"/>
        </w:rPr>
        <w:t xml:space="preserve">2015-2016 </w:t>
      </w:r>
      <w:r w:rsidRPr="002D191E">
        <w:rPr>
          <w:b/>
          <w:bCs/>
          <w:sz w:val="20"/>
          <w:szCs w:val="20"/>
          <w:lang w:eastAsia="en-US"/>
        </w:rPr>
        <w:t xml:space="preserve"> Eğitim-Öğretim Yılı</w:t>
      </w:r>
    </w:p>
    <w:p w:rsidR="00A36653" w:rsidRDefault="00A36653" w:rsidP="002D191E">
      <w:pPr>
        <w:pStyle w:val="NoSpacing"/>
        <w:jc w:val="center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>9. Sınıf Dil ve Anlatım Dersi,</w:t>
      </w:r>
    </w:p>
    <w:p w:rsidR="00A36653" w:rsidRPr="002D191E" w:rsidRDefault="00A36653" w:rsidP="002D191E">
      <w:pPr>
        <w:pStyle w:val="NoSpacing"/>
        <w:jc w:val="center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 xml:space="preserve"> II. Dönem I. Yazılı Sınavı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>Öğrencinin;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>Adı:</w:t>
      </w:r>
      <w:r w:rsidRPr="002D191E">
        <w:rPr>
          <w:b/>
          <w:bCs/>
          <w:sz w:val="20"/>
          <w:szCs w:val="20"/>
          <w:lang w:eastAsia="en-US"/>
        </w:rPr>
        <w:tab/>
      </w:r>
      <w:r w:rsidRPr="002D191E">
        <w:rPr>
          <w:b/>
          <w:bCs/>
          <w:sz w:val="20"/>
          <w:szCs w:val="20"/>
          <w:lang w:eastAsia="en-US"/>
        </w:rPr>
        <w:tab/>
      </w:r>
      <w:r w:rsidRPr="002D191E">
        <w:rPr>
          <w:b/>
          <w:bCs/>
          <w:sz w:val="20"/>
          <w:szCs w:val="20"/>
          <w:lang w:eastAsia="en-US"/>
        </w:rPr>
        <w:tab/>
        <w:t>Soyadı:</w:t>
      </w:r>
      <w:r w:rsidRPr="002D191E">
        <w:rPr>
          <w:b/>
          <w:bCs/>
          <w:sz w:val="20"/>
          <w:szCs w:val="20"/>
          <w:lang w:eastAsia="en-US"/>
        </w:rPr>
        <w:tab/>
      </w:r>
      <w:r w:rsidRPr="002D191E">
        <w:rPr>
          <w:b/>
          <w:bCs/>
          <w:sz w:val="20"/>
          <w:szCs w:val="20"/>
          <w:lang w:eastAsia="en-US"/>
        </w:rPr>
        <w:tab/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 w:rsidRPr="002D191E">
        <w:rPr>
          <w:b/>
          <w:bCs/>
          <w:sz w:val="20"/>
          <w:szCs w:val="20"/>
          <w:lang w:eastAsia="en-US"/>
        </w:rPr>
        <w:t>Sınıfı:</w:t>
      </w:r>
      <w:r w:rsidRPr="002D191E">
        <w:rPr>
          <w:b/>
          <w:bCs/>
          <w:sz w:val="20"/>
          <w:szCs w:val="20"/>
          <w:lang w:eastAsia="en-US"/>
        </w:rPr>
        <w:tab/>
      </w:r>
      <w:r w:rsidRPr="002D191E">
        <w:rPr>
          <w:b/>
          <w:bCs/>
          <w:sz w:val="20"/>
          <w:szCs w:val="20"/>
          <w:lang w:eastAsia="en-US"/>
        </w:rPr>
        <w:tab/>
      </w:r>
      <w:r w:rsidRPr="002D191E">
        <w:rPr>
          <w:b/>
          <w:bCs/>
          <w:sz w:val="20"/>
          <w:szCs w:val="20"/>
          <w:lang w:eastAsia="en-US"/>
        </w:rPr>
        <w:tab/>
        <w:t>Numarası: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7F7F7F"/>
          <w:sz w:val="20"/>
          <w:szCs w:val="20"/>
          <w:lang w:eastAsia="en-US"/>
        </w:rPr>
      </w:pPr>
    </w:p>
    <w:p w:rsidR="00A36653" w:rsidRPr="002D191E" w:rsidRDefault="00A36653" w:rsidP="002D191E">
      <w:pPr>
        <w:pStyle w:val="NoSpacing"/>
        <w:jc w:val="center"/>
        <w:rPr>
          <w:b/>
          <w:bCs/>
          <w:sz w:val="20"/>
          <w:szCs w:val="20"/>
          <w:lang w:eastAsia="en-US"/>
        </w:rPr>
      </w:pPr>
      <w:r w:rsidRPr="002D191E">
        <w:rPr>
          <w:rFonts w:ascii="Arial" w:hAnsi="Arial" w:cs="Arial"/>
          <w:b/>
          <w:bCs/>
          <w:sz w:val="20"/>
          <w:szCs w:val="20"/>
          <w:lang w:eastAsia="en-US"/>
        </w:rPr>
        <w:t>ᴥ</w:t>
      </w:r>
      <w:r w:rsidRPr="002D191E">
        <w:rPr>
          <w:b/>
          <w:bCs/>
          <w:sz w:val="20"/>
          <w:szCs w:val="20"/>
          <w:lang w:eastAsia="en-US"/>
        </w:rPr>
        <w:t>SORULAR</w:t>
      </w:r>
      <w:r w:rsidRPr="002D191E">
        <w:rPr>
          <w:rFonts w:ascii="Arial" w:hAnsi="Arial" w:cs="Arial"/>
          <w:b/>
          <w:bCs/>
          <w:sz w:val="20"/>
          <w:szCs w:val="20"/>
          <w:lang w:eastAsia="en-US"/>
        </w:rPr>
        <w:t>ᴥ</w:t>
      </w:r>
      <w:bookmarkStart w:id="0" w:name="_GoBack"/>
      <w:bookmarkEnd w:id="0"/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1.Aşağıdaki cümlelerde ad tamlaması varsa (A), sıfat tamlaması varsa (S) yazınız. (10 p)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Bütün sokaklar insanlarla doluydu.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Şehrin ışıkları dünden beri yanıyor.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Islak bir yürektir bende karanfil.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Ayrılık acısı yaktı yürekleri.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Basın mensupları toplantıya alınmadı. 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Dağlar nasıl bakarsa siyah ufka, öyle bak.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Güzelliğine paha biçilmez memleketimin.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Korkulu rüya görmektense uyanık yatmak hayırlıdır. 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O adamı bir daha şehirde görmedik.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 xml:space="preserve"> (   ) Kudret Hoca, şefkatli gözlerle sınıfa baktı.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2.Aşağıda verilen tamlamaların karşısına çeşidini yazınız. (20 p)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masmavi deniz: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kasabanın yolu: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sokak kapısı: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devlet tiyatroları: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bazı öğrenciler: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tren sesi: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kır çiçeklerinin kokusu: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okulun duvarı: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dershanenin müdür yardımcısı :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birkaç soru:</w:t>
      </w:r>
    </w:p>
    <w:p w:rsidR="00A36653" w:rsidRPr="002D191E" w:rsidRDefault="00A36653" w:rsidP="00924686">
      <w:pPr>
        <w:pStyle w:val="NoSpacing"/>
        <w:jc w:val="both"/>
        <w:rPr>
          <w:b/>
          <w:bCs/>
          <w:sz w:val="20"/>
          <w:szCs w:val="20"/>
        </w:rPr>
      </w:pP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sz w:val="20"/>
          <w:szCs w:val="20"/>
        </w:rPr>
        <w:t>3.</w:t>
      </w:r>
      <w:r w:rsidRPr="002D191E">
        <w:rPr>
          <w:b/>
          <w:bCs/>
          <w:color w:val="000000"/>
          <w:sz w:val="20"/>
          <w:szCs w:val="20"/>
        </w:rPr>
        <w:t xml:space="preserve"> Aşağıdaki cümlelerin hangisinde farklı bir ad tamlaması vardır? (5 p)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 A) Hakemin kararları, seyircileri çileden çıkarıyordu.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 B) Erguvanın kokusu geliyordu, boğazdan buraya kadar.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 C) Sürüp gittin atını, yeni yeni savaşların peşinde izini kaybettirdin. 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A36653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E) Öğretmen, dersin sonunda bize de ödev vermeyi ihmal etmedi.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4.Aşağıdakilerden hangisi belirtili ad tamlaması değildir? (5 p)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A) Ali’nin kazağı B)</w:t>
      </w:r>
      <w:r>
        <w:rPr>
          <w:b/>
          <w:bCs/>
          <w:color w:val="000000"/>
          <w:sz w:val="20"/>
          <w:szCs w:val="20"/>
        </w:rPr>
        <w:t xml:space="preserve"> </w:t>
      </w:r>
      <w:r w:rsidRPr="002D191E">
        <w:rPr>
          <w:b/>
          <w:bCs/>
          <w:color w:val="000000"/>
          <w:sz w:val="20"/>
          <w:szCs w:val="20"/>
        </w:rPr>
        <w:t>Cengiz’in evi  C) su böreği</w:t>
      </w:r>
    </w:p>
    <w:p w:rsidR="00A36653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D) Onur’un arabası E) Demet’in telefonu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</w:p>
    <w:p w:rsidR="00A36653" w:rsidRPr="002D191E" w:rsidRDefault="00A36653" w:rsidP="00986F48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5.</w:t>
      </w:r>
      <w:r>
        <w:rPr>
          <w:b/>
          <w:bCs/>
          <w:color w:val="000000"/>
          <w:sz w:val="20"/>
          <w:szCs w:val="20"/>
        </w:rPr>
        <w:t xml:space="preserve">Aşağıdaki şiirde yer </w:t>
      </w:r>
      <w:r w:rsidRPr="002D191E">
        <w:rPr>
          <w:b/>
          <w:bCs/>
          <w:color w:val="000000"/>
          <w:sz w:val="20"/>
          <w:szCs w:val="20"/>
        </w:rPr>
        <w:t xml:space="preserve">alan altı çizili ve numaralandırılmış </w:t>
      </w:r>
      <w:r>
        <w:rPr>
          <w:b/>
          <w:bCs/>
          <w:color w:val="000000"/>
          <w:sz w:val="20"/>
          <w:szCs w:val="20"/>
        </w:rPr>
        <w:t>tamlamaların türünü yazınız. (4X3=12 p.)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Bursa'da bir eski </w:t>
      </w:r>
      <w:r w:rsidRPr="002D191E">
        <w:rPr>
          <w:b/>
          <w:bCs/>
          <w:color w:val="000000"/>
          <w:sz w:val="20"/>
          <w:szCs w:val="20"/>
          <w:u w:val="single"/>
        </w:rPr>
        <w:t>cami avlusu</w:t>
      </w:r>
      <w:r w:rsidRPr="002D191E">
        <w:rPr>
          <w:b/>
          <w:bCs/>
          <w:color w:val="000000"/>
          <w:sz w:val="20"/>
          <w:szCs w:val="20"/>
        </w:rPr>
        <w:t>,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ab/>
      </w:r>
      <w:r w:rsidRPr="002D191E">
        <w:rPr>
          <w:b/>
          <w:bCs/>
          <w:color w:val="000000"/>
          <w:sz w:val="20"/>
          <w:szCs w:val="20"/>
        </w:rPr>
        <w:tab/>
        <w:t xml:space="preserve">       I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  <w:u w:val="single"/>
        </w:rPr>
        <w:t>Küçük şadırvan</w:t>
      </w:r>
      <w:r w:rsidRPr="002D191E">
        <w:rPr>
          <w:b/>
          <w:bCs/>
          <w:color w:val="000000"/>
          <w:sz w:val="20"/>
          <w:szCs w:val="20"/>
        </w:rPr>
        <w:t>da şakırdıyan su;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        II</w:t>
      </w:r>
    </w:p>
    <w:p w:rsidR="00A36653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Orhan zamanından kalma bir duvar...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  <w:u w:val="single"/>
        </w:rPr>
      </w:pPr>
      <w:r w:rsidRPr="002D191E">
        <w:rPr>
          <w:b/>
          <w:bCs/>
          <w:color w:val="000000"/>
          <w:sz w:val="20"/>
          <w:szCs w:val="20"/>
        </w:rPr>
        <w:t xml:space="preserve">Onunla bir yaşta </w:t>
      </w:r>
      <w:r w:rsidRPr="002D191E">
        <w:rPr>
          <w:b/>
          <w:bCs/>
          <w:color w:val="000000"/>
          <w:sz w:val="20"/>
          <w:szCs w:val="20"/>
          <w:u w:val="single"/>
        </w:rPr>
        <w:t>ihtiyar çınar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ab/>
      </w:r>
      <w:r w:rsidRPr="002D191E">
        <w:rPr>
          <w:b/>
          <w:bCs/>
          <w:color w:val="000000"/>
          <w:sz w:val="20"/>
          <w:szCs w:val="20"/>
        </w:rPr>
        <w:tab/>
        <w:t xml:space="preserve">       III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Eliyor dört yana sakin bir günü.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Bir rüyadan arta kalmanın hüznü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İçinde gülüyor bana derinden.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Yüzlerce çeşmenin serinliğinden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  <w:u w:val="single"/>
        </w:rPr>
        <w:t>Ovanın yeşili</w:t>
      </w:r>
      <w:r w:rsidRPr="002D191E">
        <w:rPr>
          <w:b/>
          <w:bCs/>
          <w:color w:val="000000"/>
          <w:sz w:val="20"/>
          <w:szCs w:val="20"/>
        </w:rPr>
        <w:t xml:space="preserve"> göğün mavisi</w:t>
      </w:r>
    </w:p>
    <w:p w:rsidR="00A36653" w:rsidRPr="002D191E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 xml:space="preserve">      IV</w:t>
      </w:r>
    </w:p>
    <w:p w:rsidR="00A36653" w:rsidRDefault="00A36653" w:rsidP="00924686">
      <w:pPr>
        <w:pStyle w:val="NoSpacing"/>
        <w:jc w:val="both"/>
        <w:rPr>
          <w:b/>
          <w:bCs/>
          <w:color w:val="000000"/>
          <w:sz w:val="20"/>
          <w:szCs w:val="20"/>
        </w:rPr>
      </w:pPr>
      <w:r w:rsidRPr="002D191E">
        <w:rPr>
          <w:b/>
          <w:bCs/>
          <w:color w:val="000000"/>
          <w:sz w:val="20"/>
          <w:szCs w:val="20"/>
        </w:rPr>
        <w:t>Ve mimarîlerin en ilâhisi</w:t>
      </w:r>
    </w:p>
    <w:p w:rsidR="00A36653" w:rsidRDefault="00A36653" w:rsidP="002D191E">
      <w:pPr>
        <w:pStyle w:val="NoSpacing"/>
        <w:jc w:val="right"/>
        <w:rPr>
          <w:b/>
          <w:bCs/>
          <w:i/>
          <w:iCs/>
          <w:color w:val="000000"/>
          <w:sz w:val="20"/>
          <w:szCs w:val="20"/>
        </w:rPr>
      </w:pPr>
      <w:r w:rsidRPr="002D191E">
        <w:rPr>
          <w:b/>
          <w:bCs/>
          <w:i/>
          <w:iCs/>
          <w:color w:val="000000"/>
          <w:sz w:val="20"/>
          <w:szCs w:val="20"/>
        </w:rPr>
        <w:t>(Ahmet Hamdi Tanpınar- Bursa’da Zaman)</w:t>
      </w:r>
    </w:p>
    <w:p w:rsidR="00A36653" w:rsidRPr="002D191E" w:rsidRDefault="00A36653" w:rsidP="002D191E">
      <w:pPr>
        <w:pStyle w:val="NoSpacing"/>
        <w:jc w:val="right"/>
        <w:rPr>
          <w:b/>
          <w:bCs/>
          <w:i/>
          <w:iCs/>
          <w:color w:val="000000"/>
          <w:sz w:val="20"/>
          <w:szCs w:val="20"/>
        </w:rPr>
      </w:pP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I: ………………………………………………………………….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II: ………………………………………………………………….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III: …………………………………………………………………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IV: ………………………………………………………………….</w:t>
      </w: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924686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6. (I) Telefonda sesini işitmiştik ama yüzünü görmemiştik. (II) İşte, karşımızdaydı. (III) Sarıldık, kucaklaştık kırk yıllık dostlar gibi. (IV) Karacaoğlan’ın hemşerisidir o. (V) İyilik ve esenlik dağıtır Toros insanlarına. </w:t>
      </w:r>
    </w:p>
    <w:p w:rsidR="00A36653" w:rsidRDefault="00A36653" w:rsidP="00C06A88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Yukarıdaki metine göre aşağıda verilen yargılar doğru ise “D” yanlış ise “Y” koyunuz. ( 16 p)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I. cümle yüklemin türüne göre isim cümlesidir.      (     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II. cümle yüklemin türüne göre isim cümlesidir.     (     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III. cümle öğelerin dizilişine göre devrik cümledir. (     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III. cümle yüklemin türüne göre fiil cümlesidir.       (     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IV. cümle öğelerin dizilişine göre kurallı cümledir. (     )</w:t>
      </w:r>
    </w:p>
    <w:p w:rsidR="00A36653" w:rsidRDefault="00A36653" w:rsidP="00C06A88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IV. cümle yüklemine göre isim cümlesidir.               (     ) </w:t>
      </w:r>
    </w:p>
    <w:p w:rsidR="00A36653" w:rsidRDefault="00A36653" w:rsidP="007E0837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V. cümle yüklemine göre isim cümlesidir.                (     )</w:t>
      </w:r>
    </w:p>
    <w:p w:rsidR="00A36653" w:rsidRDefault="00A36653" w:rsidP="007E0837">
      <w:pPr>
        <w:pStyle w:val="NoSpacing"/>
        <w:numPr>
          <w:ilvl w:val="0"/>
          <w:numId w:val="8"/>
        </w:numPr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V. cümle öğelerin dizilişine göre devrik cümledir.   (    ) </w:t>
      </w:r>
    </w:p>
    <w:p w:rsidR="00A36653" w:rsidRDefault="00A36653" w:rsidP="00F378A2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b/>
          <w:bCs/>
          <w:sz w:val="20"/>
          <w:szCs w:val="20"/>
          <w:lang w:eastAsia="en-US"/>
        </w:rPr>
        <w:t>Aşağıdaki cümlelerin hangisinde, deyim açıklamasıyla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verilmemiştir?</w:t>
      </w:r>
      <w:r>
        <w:rPr>
          <w:b/>
          <w:bCs/>
          <w:sz w:val="20"/>
          <w:szCs w:val="20"/>
          <w:lang w:eastAsia="en-US"/>
        </w:rPr>
        <w:t xml:space="preserve"> (5 p)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A) Öğrencilerin hatalarına aldırmıyor, onları görmezlikten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geliyor.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B) Gece gitmeyeceğimizi duyunca etekleri tutuşmuş,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telaşlanmıştı.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C) Babası döndüğü için çok sevinmiş, içi içine sığmamıştı.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D) Arap saçına dönmüş olayları çözmede üstüne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yoktur.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E) Damat ile kayınpeder hiç anlaşamaz, sabahtan</w:t>
      </w:r>
    </w:p>
    <w:p w:rsidR="00A3665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akşama kadar birbirlerini yerdi.</w:t>
      </w:r>
    </w:p>
    <w:p w:rsidR="00A3665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b/>
          <w:bCs/>
          <w:sz w:val="20"/>
          <w:szCs w:val="20"/>
          <w:lang w:eastAsia="en-US"/>
        </w:rPr>
        <w:t>Aşağıdaki cümlelerin hangisinde deyim kullanılmamıştır?</w:t>
      </w:r>
      <w:r>
        <w:rPr>
          <w:b/>
          <w:bCs/>
          <w:sz w:val="20"/>
          <w:szCs w:val="20"/>
          <w:lang w:eastAsia="en-US"/>
        </w:rPr>
        <w:t xml:space="preserve"> (5 p)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A) Kulak ağrılarından kurtulmak için yeni bir ilaç</w:t>
      </w:r>
    </w:p>
    <w:p w:rsidR="00A36653" w:rsidRPr="00A476E3" w:rsidRDefault="00A36653" w:rsidP="00A476E3">
      <w:pPr>
        <w:pStyle w:val="NoSpacing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deniyor.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B) Yeğenim ele avuca sığmayan bir yapıya sahip.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C) Bir kardeşi daha olunca pabucu dama atıldı.</w:t>
      </w:r>
    </w:p>
    <w:p w:rsidR="00A36653" w:rsidRPr="00A476E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D) Bu işte başarılı olabilmek için işe dört elle sarılmalısın.</w:t>
      </w:r>
    </w:p>
    <w:p w:rsidR="00A3665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A476E3">
        <w:rPr>
          <w:b/>
          <w:bCs/>
          <w:sz w:val="20"/>
          <w:szCs w:val="20"/>
          <w:lang w:eastAsia="en-US"/>
        </w:rPr>
        <w:t>E) Göze batmamak için elimden geleni yaptım.</w:t>
      </w:r>
    </w:p>
    <w:p w:rsidR="00A36653" w:rsidRDefault="00A36653" w:rsidP="00A476E3">
      <w:pPr>
        <w:pStyle w:val="NoSpacing"/>
        <w:ind w:left="30"/>
        <w:rPr>
          <w:b/>
          <w:bCs/>
          <w:sz w:val="20"/>
          <w:szCs w:val="20"/>
          <w:lang w:eastAsia="en-US"/>
        </w:rPr>
      </w:pPr>
    </w:p>
    <w:p w:rsidR="00A36653" w:rsidRPr="000233E4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b/>
          <w:bCs/>
          <w:sz w:val="20"/>
          <w:szCs w:val="20"/>
          <w:lang w:eastAsia="en-US"/>
        </w:rPr>
        <w:t>Aşağıdaki cümlelerden hangisinde ikileme kullanılmamıştır?</w:t>
      </w:r>
      <w:r>
        <w:rPr>
          <w:b/>
          <w:bCs/>
          <w:sz w:val="20"/>
          <w:szCs w:val="20"/>
          <w:lang w:eastAsia="en-US"/>
        </w:rPr>
        <w:t xml:space="preserve"> (5 p)</w:t>
      </w:r>
    </w:p>
    <w:p w:rsidR="00A36653" w:rsidRPr="000233E4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0233E4">
        <w:rPr>
          <w:b/>
          <w:bCs/>
          <w:sz w:val="20"/>
          <w:szCs w:val="20"/>
          <w:lang w:eastAsia="en-US"/>
        </w:rPr>
        <w:t>A) Ailenizi uzaktan uzağa tanıyorlarmış.</w:t>
      </w:r>
    </w:p>
    <w:p w:rsidR="00A36653" w:rsidRPr="000233E4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0233E4">
        <w:rPr>
          <w:b/>
          <w:bCs/>
          <w:sz w:val="20"/>
          <w:szCs w:val="20"/>
          <w:lang w:eastAsia="en-US"/>
        </w:rPr>
        <w:t>B) Evin eşyalarını baştan aşağı değiştirmişler.</w:t>
      </w:r>
    </w:p>
    <w:p w:rsidR="00A36653" w:rsidRPr="000233E4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0233E4">
        <w:rPr>
          <w:b/>
          <w:bCs/>
          <w:sz w:val="20"/>
          <w:szCs w:val="20"/>
          <w:lang w:eastAsia="en-US"/>
        </w:rPr>
        <w:t>C) Soruları elden ele dolaştırıp dağıtmışlar</w:t>
      </w:r>
    </w:p>
    <w:p w:rsidR="00A36653" w:rsidRPr="000233E4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0233E4">
        <w:rPr>
          <w:b/>
          <w:bCs/>
          <w:sz w:val="20"/>
          <w:szCs w:val="20"/>
          <w:lang w:eastAsia="en-US"/>
        </w:rPr>
        <w:t>D) Bu bilgi kulaktan kulağa herkese ulaşmış.</w:t>
      </w:r>
    </w:p>
    <w:p w:rsidR="00A36653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0233E4">
        <w:rPr>
          <w:b/>
          <w:bCs/>
          <w:sz w:val="20"/>
          <w:szCs w:val="20"/>
          <w:lang w:eastAsia="en-US"/>
        </w:rPr>
        <w:t>E) Dağlar, doğudan batıya bir şerit oluşturmuş.</w:t>
      </w:r>
    </w:p>
    <w:p w:rsidR="00A36653" w:rsidRDefault="00A36653" w:rsidP="000233E4">
      <w:pPr>
        <w:pStyle w:val="NoSpacing"/>
        <w:ind w:left="30"/>
        <w:rPr>
          <w:b/>
          <w:bCs/>
          <w:sz w:val="20"/>
          <w:szCs w:val="20"/>
          <w:lang w:eastAsia="en-US"/>
        </w:rPr>
      </w:pP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b/>
          <w:bCs/>
          <w:sz w:val="20"/>
          <w:szCs w:val="20"/>
          <w:lang w:eastAsia="en-US"/>
        </w:rPr>
        <w:t>Aşağıdaki cümlelerin hangisinde kullanılan ikileme</w:t>
      </w: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yapılışı yönüyle diğerlerinden farklıdır?</w:t>
      </w:r>
      <w:r>
        <w:rPr>
          <w:b/>
          <w:bCs/>
          <w:sz w:val="20"/>
          <w:szCs w:val="20"/>
          <w:lang w:eastAsia="en-US"/>
        </w:rPr>
        <w:t xml:space="preserve"> (5 puan)</w:t>
      </w: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A) Birbirimizle güzel güzel konuşmalıyız.</w:t>
      </w: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B) Elindeki kalemi hızlı hızlı çevirip duruyordu.</w:t>
      </w: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C) İçeri süklüm püklüm bir adam girdi.</w:t>
      </w:r>
    </w:p>
    <w:p w:rsidR="00A36653" w:rsidRPr="00E8035F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D) Çocuğun masum kara gözleri iri iri açılmıştı.</w:t>
      </w:r>
    </w:p>
    <w:p w:rsidR="00A36653" w:rsidRDefault="00A36653" w:rsidP="00E8035F">
      <w:pPr>
        <w:pStyle w:val="NoSpacing"/>
        <w:ind w:left="30"/>
        <w:rPr>
          <w:b/>
          <w:bCs/>
          <w:sz w:val="20"/>
          <w:szCs w:val="20"/>
          <w:lang w:eastAsia="en-US"/>
        </w:rPr>
      </w:pPr>
      <w:r w:rsidRPr="00E8035F">
        <w:rPr>
          <w:b/>
          <w:bCs/>
          <w:sz w:val="20"/>
          <w:szCs w:val="20"/>
          <w:lang w:eastAsia="en-US"/>
        </w:rPr>
        <w:t>E) Fırtınalı denize doğru dalgın dalgın bakıyordu.</w:t>
      </w:r>
    </w:p>
    <w:p w:rsidR="00A36653" w:rsidRDefault="00A36653" w:rsidP="00A476E3">
      <w:pPr>
        <w:pStyle w:val="NoSpacing"/>
        <w:ind w:left="390"/>
        <w:rPr>
          <w:b/>
          <w:bCs/>
          <w:sz w:val="20"/>
          <w:szCs w:val="20"/>
          <w:lang w:eastAsia="en-US"/>
        </w:rPr>
      </w:pPr>
    </w:p>
    <w:p w:rsidR="00A36653" w:rsidRDefault="00A36653" w:rsidP="00A476E3">
      <w:pPr>
        <w:pStyle w:val="NoSpacing"/>
        <w:ind w:left="390"/>
        <w:rPr>
          <w:b/>
          <w:bCs/>
          <w:sz w:val="20"/>
          <w:szCs w:val="20"/>
          <w:lang w:eastAsia="en-US"/>
        </w:rPr>
      </w:pPr>
    </w:p>
    <w:p w:rsidR="00A36653" w:rsidRDefault="00A36653" w:rsidP="00A476E3">
      <w:pPr>
        <w:pStyle w:val="NoSpacing"/>
        <w:ind w:left="390"/>
        <w:rPr>
          <w:b/>
          <w:bCs/>
          <w:sz w:val="20"/>
          <w:szCs w:val="20"/>
          <w:lang w:eastAsia="en-US"/>
        </w:rPr>
        <w:sectPr w:rsidR="00A36653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A36653" w:rsidRDefault="00A36653" w:rsidP="007537AF">
      <w:pPr>
        <w:pStyle w:val="NoSpacing"/>
        <w:ind w:left="390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11.Aşağıda verilen cümleleri anlamlarına göre ifade ettiği cümle türüyle eşleştiriniz. (12 p)</w:t>
      </w:r>
    </w:p>
    <w:p w:rsidR="00A36653" w:rsidRDefault="00A36653" w:rsidP="007537AF">
      <w:pPr>
        <w:pStyle w:val="NoSpacing"/>
        <w:ind w:left="390"/>
        <w:rPr>
          <w:b/>
          <w:bCs/>
          <w:sz w:val="20"/>
          <w:szCs w:val="20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6"/>
        <w:gridCol w:w="4331"/>
      </w:tblGrid>
      <w:tr w:rsidR="00A36653" w:rsidRPr="00F00A91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A36653" w:rsidRPr="00F00A91" w:rsidRDefault="00A36653" w:rsidP="003810ED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A36653" w:rsidRPr="00F00A91" w:rsidRDefault="00A36653" w:rsidP="002642B3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1) Dilek-Şart Cümlesi</w:t>
            </w:r>
          </w:p>
        </w:tc>
      </w:tr>
      <w:tr w:rsidR="00A36653" w:rsidRPr="00F00A91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A36653" w:rsidRPr="00F00A91" w:rsidRDefault="00A36653" w:rsidP="003810ED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A36653" w:rsidRPr="00F00A91" w:rsidRDefault="00A36653" w:rsidP="002642B3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2) Emir Cümlesi</w:t>
            </w:r>
          </w:p>
        </w:tc>
      </w:tr>
      <w:tr w:rsidR="00A36653" w:rsidRPr="00F00A91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A36653" w:rsidRPr="00F00A91" w:rsidRDefault="00A36653" w:rsidP="003810ED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A36653" w:rsidRPr="00F00A91" w:rsidRDefault="00A36653" w:rsidP="002642B3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3) Gereklilik Cümlesi</w:t>
            </w:r>
          </w:p>
        </w:tc>
      </w:tr>
      <w:tr w:rsidR="00A36653" w:rsidRPr="00F00A91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A36653" w:rsidRPr="00F00A91" w:rsidRDefault="00A36653" w:rsidP="003810ED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A36653" w:rsidRPr="00F00A91" w:rsidRDefault="00A36653" w:rsidP="002642B3">
            <w:pPr>
              <w:pStyle w:val="NoSpacing"/>
              <w:rPr>
                <w:b/>
                <w:bCs/>
                <w:sz w:val="20"/>
                <w:szCs w:val="20"/>
                <w:lang w:eastAsia="en-US"/>
              </w:rPr>
            </w:pPr>
            <w:r w:rsidRPr="00F00A91">
              <w:rPr>
                <w:b/>
                <w:bCs/>
                <w:sz w:val="20"/>
                <w:szCs w:val="20"/>
                <w:lang w:eastAsia="en-US"/>
              </w:rPr>
              <w:t>4) İstek Cümlesi</w:t>
            </w:r>
          </w:p>
        </w:tc>
      </w:tr>
    </w:tbl>
    <w:p w:rsidR="00A36653" w:rsidRDefault="00A36653" w:rsidP="008E13E1">
      <w:pPr>
        <w:pStyle w:val="NoSpacing"/>
        <w:rPr>
          <w:b/>
          <w:bCs/>
          <w:sz w:val="20"/>
          <w:szCs w:val="20"/>
          <w:lang w:eastAsia="en-US"/>
        </w:rPr>
        <w:sectPr w:rsidR="00A36653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36653" w:rsidRDefault="00A36653" w:rsidP="008F01EC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8F01EC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8F01EC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8F01EC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Pr="007E0837" w:rsidRDefault="00A36653" w:rsidP="008F01EC">
      <w:pPr>
        <w:pStyle w:val="NoSpacing"/>
        <w:ind w:left="390"/>
        <w:jc w:val="both"/>
        <w:rPr>
          <w:b/>
          <w:bCs/>
          <w:sz w:val="20"/>
          <w:szCs w:val="20"/>
          <w:lang w:eastAsia="en-US"/>
        </w:rPr>
      </w:pPr>
    </w:p>
    <w:p w:rsidR="00A36653" w:rsidRPr="004B23F1" w:rsidRDefault="00A36653" w:rsidP="00F378A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Başarılar.</w:t>
      </w:r>
    </w:p>
    <w:p w:rsidR="00A36653" w:rsidRDefault="00A36653" w:rsidP="00F378A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Duran Erkan Arpacı &amp; </w:t>
      </w:r>
      <w:r w:rsidRPr="004B23F1">
        <w:rPr>
          <w:b/>
          <w:bCs/>
          <w:sz w:val="20"/>
          <w:szCs w:val="20"/>
        </w:rPr>
        <w:t>Burhan Kaya</w:t>
      </w:r>
    </w:p>
    <w:p w:rsidR="00A36653" w:rsidRDefault="00A36653" w:rsidP="00F378A2">
      <w:pPr>
        <w:jc w:val="right"/>
        <w:rPr>
          <w:b/>
          <w:bCs/>
          <w:sz w:val="20"/>
          <w:szCs w:val="20"/>
        </w:rPr>
      </w:pPr>
      <w:r w:rsidRPr="004B23F1">
        <w:rPr>
          <w:b/>
          <w:bCs/>
          <w:sz w:val="20"/>
          <w:szCs w:val="20"/>
        </w:rPr>
        <w:t>(TDE Öğretmenleri)</w:t>
      </w: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  <w:sectPr w:rsidR="00A36653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Pr="006259A3" w:rsidRDefault="00A36653" w:rsidP="006259A3">
      <w:pPr>
        <w:pStyle w:val="Default"/>
        <w:jc w:val="center"/>
        <w:rPr>
          <w:rFonts w:ascii="Calibri" w:hAnsi="Calibri" w:cs="Calibri"/>
          <w:b/>
          <w:bCs/>
          <w:sz w:val="20"/>
          <w:szCs w:val="20"/>
        </w:rPr>
      </w:pPr>
      <w:r w:rsidRPr="006259A3">
        <w:rPr>
          <w:rFonts w:ascii="Calibri" w:hAnsi="Calibri" w:cs="Calibri"/>
          <w:b/>
          <w:bCs/>
          <w:sz w:val="20"/>
          <w:szCs w:val="20"/>
        </w:rPr>
        <w:t xml:space="preserve">Konya Ereğli Belkaya Çok Programlı Anadolu Lisesi, </w:t>
      </w:r>
      <w:hyperlink r:id="rId7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6259A3">
        <w:rPr>
          <w:rFonts w:ascii="Calibri" w:hAnsi="Calibri" w:cs="Calibri"/>
          <w:b/>
          <w:bCs/>
          <w:sz w:val="20"/>
          <w:szCs w:val="20"/>
        </w:rPr>
        <w:t>Eğitim-Öğretim Yılı</w:t>
      </w:r>
    </w:p>
    <w:p w:rsidR="00A36653" w:rsidRPr="006259A3" w:rsidRDefault="00A36653" w:rsidP="006259A3">
      <w:pPr>
        <w:pStyle w:val="Default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9</w:t>
      </w:r>
      <w:r w:rsidRPr="006259A3">
        <w:rPr>
          <w:rFonts w:ascii="Calibri" w:hAnsi="Calibri" w:cs="Calibri"/>
          <w:b/>
          <w:bCs/>
          <w:sz w:val="20"/>
          <w:szCs w:val="20"/>
        </w:rPr>
        <w:t>. Sınıf Dil ve Anlatım Dersi, II. Dönem I. Yazılı Sınavı</w:t>
      </w:r>
    </w:p>
    <w:p w:rsidR="00A36653" w:rsidRDefault="00A36653" w:rsidP="006259A3">
      <w:pPr>
        <w:pStyle w:val="NoSpacing"/>
        <w:jc w:val="center"/>
        <w:rPr>
          <w:b/>
          <w:bCs/>
          <w:sz w:val="24"/>
          <w:szCs w:val="24"/>
        </w:rPr>
      </w:pPr>
      <w:r w:rsidRPr="006259A3">
        <w:rPr>
          <w:b/>
          <w:bCs/>
          <w:sz w:val="24"/>
          <w:szCs w:val="24"/>
        </w:rPr>
        <w:t>&lt;Cevap Anahtarı&gt;</w:t>
      </w:r>
    </w:p>
    <w:p w:rsidR="00A36653" w:rsidRPr="006259A3" w:rsidRDefault="00A36653" w:rsidP="006259A3">
      <w:pPr>
        <w:pStyle w:val="NoSpacing"/>
        <w:rPr>
          <w:b/>
          <w:bCs/>
          <w:sz w:val="20"/>
          <w:szCs w:val="20"/>
          <w:lang w:eastAsia="en-US"/>
        </w:rPr>
      </w:pPr>
      <w:r w:rsidRPr="006259A3">
        <w:rPr>
          <w:b/>
          <w:bCs/>
          <w:sz w:val="20"/>
          <w:szCs w:val="20"/>
        </w:rPr>
        <w:t>1.Aşağıdaki cümlelerde ad tamlaması varsa (A), sıfat tamlaması varsa (S) yazınız. (10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Bütün sokaklar insanlarla doluydu.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A</w:t>
      </w:r>
      <w:r w:rsidRPr="006259A3">
        <w:rPr>
          <w:b/>
          <w:bCs/>
          <w:sz w:val="20"/>
          <w:szCs w:val="20"/>
        </w:rPr>
        <w:t xml:space="preserve"> ) Şehrin ışıkları dünden beri yanıyor.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Islak bir yürektir bende karanfil.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A</w:t>
      </w:r>
      <w:r w:rsidRPr="006259A3">
        <w:rPr>
          <w:b/>
          <w:bCs/>
          <w:sz w:val="20"/>
          <w:szCs w:val="20"/>
        </w:rPr>
        <w:t xml:space="preserve"> ) Ayrılık acısı yaktı yürekleri.</w:t>
      </w:r>
      <w:r>
        <w:rPr>
          <w:b/>
          <w:bCs/>
          <w:sz w:val="20"/>
          <w:szCs w:val="20"/>
        </w:rPr>
        <w:t xml:space="preserve"> 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 xml:space="preserve"> </w:t>
      </w:r>
      <w:r w:rsidRPr="00D00A33">
        <w:rPr>
          <w:b/>
          <w:bCs/>
          <w:color w:val="000000"/>
          <w:sz w:val="20"/>
          <w:szCs w:val="20"/>
        </w:rPr>
        <w:t>A</w:t>
      </w:r>
      <w:r w:rsidRPr="006259A3">
        <w:rPr>
          <w:b/>
          <w:bCs/>
          <w:sz w:val="20"/>
          <w:szCs w:val="20"/>
        </w:rPr>
        <w:t xml:space="preserve"> ) Basın mensupları toplantıya alınmadı. </w:t>
      </w:r>
      <w:r>
        <w:rPr>
          <w:b/>
          <w:bCs/>
          <w:sz w:val="20"/>
          <w:szCs w:val="20"/>
        </w:rPr>
        <w:t>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Dağlar nasıl bakarsa siyah ufka, öyle bak.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 xml:space="preserve"> </w:t>
      </w:r>
      <w:r w:rsidRPr="00D00A33">
        <w:rPr>
          <w:b/>
          <w:bCs/>
          <w:color w:val="000000"/>
          <w:sz w:val="20"/>
          <w:szCs w:val="20"/>
        </w:rPr>
        <w:t>A</w:t>
      </w:r>
      <w:r w:rsidRPr="006259A3">
        <w:rPr>
          <w:b/>
          <w:bCs/>
          <w:sz w:val="20"/>
          <w:szCs w:val="20"/>
        </w:rPr>
        <w:t xml:space="preserve"> ) Güzelliğine paha biçilmez memleketimin.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Korkulu rüya görmektense uyanık yatmak hayırlıdır. </w:t>
      </w:r>
      <w:r>
        <w:rPr>
          <w:b/>
          <w:bCs/>
          <w:sz w:val="20"/>
          <w:szCs w:val="20"/>
        </w:rPr>
        <w:t xml:space="preserve"> (1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 xml:space="preserve">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O adamı bir daha şehirde görmedik.</w:t>
      </w:r>
      <w:r>
        <w:rPr>
          <w:b/>
          <w:bCs/>
          <w:sz w:val="20"/>
          <w:szCs w:val="20"/>
        </w:rPr>
        <w:t xml:space="preserve"> (1 p)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 w:rsidRPr="006259A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 xml:space="preserve"> </w:t>
      </w:r>
      <w:r w:rsidRPr="00D00A33">
        <w:rPr>
          <w:b/>
          <w:bCs/>
          <w:color w:val="000000"/>
          <w:sz w:val="20"/>
          <w:szCs w:val="20"/>
        </w:rPr>
        <w:t>S</w:t>
      </w:r>
      <w:r w:rsidRPr="006259A3">
        <w:rPr>
          <w:b/>
          <w:bCs/>
          <w:sz w:val="20"/>
          <w:szCs w:val="20"/>
        </w:rPr>
        <w:t xml:space="preserve"> ) Kudret Hoca, şefkatli gözlerle sınıfa baktı.</w:t>
      </w:r>
      <w:r>
        <w:rPr>
          <w:b/>
          <w:bCs/>
          <w:sz w:val="20"/>
          <w:szCs w:val="20"/>
        </w:rPr>
        <w:t xml:space="preserve"> (1 p)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</w:p>
    <w:p w:rsidR="00A36653" w:rsidRPr="002D191E" w:rsidRDefault="00A36653" w:rsidP="006F5F9D">
      <w:pPr>
        <w:pStyle w:val="NoSpacing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</w:t>
      </w:r>
      <w:r w:rsidRPr="006F5F9D">
        <w:rPr>
          <w:b/>
          <w:bCs/>
          <w:sz w:val="20"/>
          <w:szCs w:val="20"/>
        </w:rPr>
        <w:t xml:space="preserve"> </w:t>
      </w:r>
      <w:r w:rsidRPr="002D191E">
        <w:rPr>
          <w:b/>
          <w:bCs/>
          <w:sz w:val="20"/>
          <w:szCs w:val="20"/>
        </w:rPr>
        <w:t>Aşağıda verilen tamlamaların karşısına çeşidini yazınız. (20 p)</w:t>
      </w:r>
    </w:p>
    <w:p w:rsidR="00A36653" w:rsidRPr="002D191E" w:rsidRDefault="00A36653" w:rsidP="006F5F9D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masmavi deniz:</w:t>
      </w:r>
      <w:r>
        <w:rPr>
          <w:b/>
          <w:bCs/>
          <w:sz w:val="20"/>
          <w:szCs w:val="20"/>
        </w:rPr>
        <w:t xml:space="preserve"> sıfat tamlaması (2 p)                                 </w:t>
      </w:r>
      <w:r w:rsidRPr="002D191E">
        <w:rPr>
          <w:b/>
          <w:bCs/>
          <w:sz w:val="20"/>
          <w:szCs w:val="20"/>
        </w:rPr>
        <w:t>kasabanın yolu:</w:t>
      </w:r>
      <w:r>
        <w:rPr>
          <w:b/>
          <w:bCs/>
          <w:sz w:val="20"/>
          <w:szCs w:val="20"/>
        </w:rPr>
        <w:t xml:space="preserve"> belirtili ad tamlaması (2 p)</w:t>
      </w:r>
    </w:p>
    <w:p w:rsidR="00A36653" w:rsidRPr="002D191E" w:rsidRDefault="00A36653" w:rsidP="006F5F9D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sokak kapısı:</w:t>
      </w:r>
      <w:r>
        <w:rPr>
          <w:b/>
          <w:bCs/>
          <w:sz w:val="20"/>
          <w:szCs w:val="20"/>
        </w:rPr>
        <w:t xml:space="preserve"> belirtisiz ad tamlaması (2 p)                         </w:t>
      </w:r>
      <w:r w:rsidRPr="002D191E">
        <w:rPr>
          <w:b/>
          <w:bCs/>
          <w:sz w:val="20"/>
          <w:szCs w:val="20"/>
        </w:rPr>
        <w:t>devlet tiyatroları:</w:t>
      </w:r>
      <w:r>
        <w:rPr>
          <w:b/>
          <w:bCs/>
          <w:sz w:val="20"/>
          <w:szCs w:val="20"/>
        </w:rPr>
        <w:t xml:space="preserve"> belirtisiz ad tamlaması (2 p)</w:t>
      </w:r>
    </w:p>
    <w:p w:rsidR="00A36653" w:rsidRPr="002D191E" w:rsidRDefault="00A36653" w:rsidP="006F5F9D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bazı öğrenciler:</w:t>
      </w:r>
      <w:r>
        <w:rPr>
          <w:b/>
          <w:bCs/>
          <w:sz w:val="20"/>
          <w:szCs w:val="20"/>
        </w:rPr>
        <w:t xml:space="preserve"> sıfat tamlaması (2 p)                                  </w:t>
      </w:r>
      <w:r w:rsidRPr="002D191E">
        <w:rPr>
          <w:b/>
          <w:bCs/>
          <w:sz w:val="20"/>
          <w:szCs w:val="20"/>
        </w:rPr>
        <w:t>tren sesi:</w:t>
      </w:r>
      <w:r>
        <w:rPr>
          <w:b/>
          <w:bCs/>
          <w:sz w:val="20"/>
          <w:szCs w:val="20"/>
        </w:rPr>
        <w:t xml:space="preserve"> belirtisiz ad tamlaması (2 p)</w:t>
      </w:r>
    </w:p>
    <w:p w:rsidR="00A36653" w:rsidRPr="002D191E" w:rsidRDefault="00A36653" w:rsidP="006F5F9D">
      <w:pPr>
        <w:pStyle w:val="NoSpacing"/>
        <w:jc w:val="both"/>
        <w:rPr>
          <w:b/>
          <w:bCs/>
          <w:sz w:val="20"/>
          <w:szCs w:val="20"/>
        </w:rPr>
      </w:pPr>
      <w:r w:rsidRPr="002D191E">
        <w:rPr>
          <w:b/>
          <w:bCs/>
          <w:sz w:val="20"/>
          <w:szCs w:val="20"/>
        </w:rPr>
        <w:t>kır çiçeklerinin kokusu:</w:t>
      </w:r>
      <w:r>
        <w:rPr>
          <w:b/>
          <w:bCs/>
          <w:sz w:val="20"/>
          <w:szCs w:val="20"/>
        </w:rPr>
        <w:t xml:space="preserve"> zincirleme ad tamlaması (2 p)    </w:t>
      </w:r>
      <w:r w:rsidRPr="002D191E">
        <w:rPr>
          <w:b/>
          <w:bCs/>
          <w:sz w:val="20"/>
          <w:szCs w:val="20"/>
        </w:rPr>
        <w:t>okulun duvarı:</w:t>
      </w:r>
      <w:r>
        <w:rPr>
          <w:b/>
          <w:bCs/>
          <w:sz w:val="20"/>
          <w:szCs w:val="20"/>
        </w:rPr>
        <w:t xml:space="preserve"> belirtili ad tamlaması (2 p)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2D191E">
        <w:rPr>
          <w:b/>
          <w:bCs/>
          <w:sz w:val="20"/>
          <w:szCs w:val="20"/>
        </w:rPr>
        <w:t>birkaç soru:</w:t>
      </w:r>
      <w:r>
        <w:rPr>
          <w:b/>
          <w:bCs/>
          <w:sz w:val="20"/>
          <w:szCs w:val="20"/>
        </w:rPr>
        <w:t xml:space="preserve">  sıfat tamlaması (2 p)                                       dershanenin müdür yardımcısı</w:t>
      </w:r>
      <w:r w:rsidRPr="002D191E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zincirleme ad tamlaması (2 p)    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 D (5 p)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4.  C  (5 p)</w:t>
      </w:r>
    </w:p>
    <w:p w:rsidR="00A36653" w:rsidRDefault="00A36653" w:rsidP="006259A3">
      <w:pPr>
        <w:pStyle w:val="NoSpacing"/>
        <w:jc w:val="both"/>
        <w:rPr>
          <w:b/>
          <w:bCs/>
          <w:sz w:val="20"/>
          <w:szCs w:val="20"/>
        </w:rPr>
      </w:pPr>
    </w:p>
    <w:p w:rsidR="00A36653" w:rsidRPr="00D00A33" w:rsidRDefault="00A36653" w:rsidP="00D00A33">
      <w:pPr>
        <w:pStyle w:val="NoSpacing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</w:t>
      </w:r>
      <w:r>
        <w:rPr>
          <w:b/>
          <w:bCs/>
          <w:sz w:val="20"/>
          <w:szCs w:val="20"/>
          <w:lang w:eastAsia="en-US"/>
        </w:rPr>
        <w:t>I: Belirtisiz ad tamlaması (3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   II:  Sıfat tamlaması (3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   III: Sıfat tamlaması (3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   IV:  Belirtili ad tamlaması (3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6. a) Y (2 p)           b) D (2 p)                c) D (2 p)              d) D (2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7. D (5 p) 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8. A (5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9. E (5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10. C (5 p)</w:t>
      </w: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</w:p>
    <w:p w:rsidR="00A36653" w:rsidRDefault="00A36653" w:rsidP="00D00A33">
      <w:pPr>
        <w:pStyle w:val="NoSpacing"/>
        <w:jc w:val="both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11. a=4 (3 p)       b=1 (3 p)        c=2 (3 p)          d=3 (3 p)</w:t>
      </w:r>
    </w:p>
    <w:p w:rsidR="00A36653" w:rsidRPr="006259A3" w:rsidRDefault="00A36653" w:rsidP="006259A3">
      <w:pPr>
        <w:pStyle w:val="NoSpacing"/>
        <w:jc w:val="both"/>
        <w:rPr>
          <w:b/>
          <w:bCs/>
          <w:sz w:val="20"/>
          <w:szCs w:val="20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6259A3">
      <w:pPr>
        <w:pStyle w:val="NoSpacing"/>
        <w:jc w:val="center"/>
        <w:rPr>
          <w:b/>
          <w:bCs/>
          <w:sz w:val="20"/>
          <w:szCs w:val="20"/>
          <w:lang w:eastAsia="en-US"/>
        </w:rPr>
      </w:pPr>
    </w:p>
    <w:p w:rsidR="00A36653" w:rsidRPr="001E2C23" w:rsidRDefault="00A36653" w:rsidP="001E2C23">
      <w:pPr>
        <w:pStyle w:val="NoSpacing"/>
        <w:jc w:val="right"/>
        <w:rPr>
          <w:b/>
          <w:bCs/>
          <w:sz w:val="20"/>
          <w:szCs w:val="20"/>
          <w:lang w:eastAsia="en-US"/>
        </w:rPr>
      </w:pPr>
      <w:r w:rsidRPr="001E2C23">
        <w:rPr>
          <w:b/>
          <w:bCs/>
          <w:sz w:val="20"/>
          <w:szCs w:val="20"/>
          <w:lang w:eastAsia="en-US"/>
        </w:rPr>
        <w:t>Duran Erkan Arpacı &amp; Burhan Kaya</w:t>
      </w:r>
    </w:p>
    <w:p w:rsidR="00A36653" w:rsidRPr="001E2C23" w:rsidRDefault="00A36653" w:rsidP="001E2C23">
      <w:pPr>
        <w:pStyle w:val="NoSpacing"/>
        <w:jc w:val="right"/>
        <w:rPr>
          <w:b/>
          <w:bCs/>
          <w:sz w:val="20"/>
          <w:szCs w:val="20"/>
          <w:lang w:eastAsia="en-US"/>
        </w:rPr>
      </w:pPr>
      <w:r w:rsidRPr="001E2C23">
        <w:rPr>
          <w:b/>
          <w:bCs/>
          <w:sz w:val="20"/>
          <w:szCs w:val="20"/>
          <w:lang w:eastAsia="en-US"/>
        </w:rPr>
        <w:t>(TDE Öğretmenleri)</w:t>
      </w:r>
    </w:p>
    <w:p w:rsidR="00A36653" w:rsidRDefault="00A36653" w:rsidP="001E2C23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p w:rsidR="00A36653" w:rsidRPr="002D191E" w:rsidRDefault="00A36653" w:rsidP="00F378A2">
      <w:pPr>
        <w:pStyle w:val="NoSpacing"/>
        <w:jc w:val="right"/>
        <w:rPr>
          <w:b/>
          <w:bCs/>
          <w:sz w:val="20"/>
          <w:szCs w:val="20"/>
          <w:lang w:eastAsia="en-US"/>
        </w:rPr>
      </w:pPr>
    </w:p>
    <w:sectPr w:rsidR="00A3665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653" w:rsidRDefault="00A36653" w:rsidP="00924686">
      <w:pPr>
        <w:pStyle w:val="NoSpacing"/>
      </w:pPr>
      <w:r>
        <w:separator/>
      </w:r>
    </w:p>
  </w:endnote>
  <w:endnote w:type="continuationSeparator" w:id="1">
    <w:p w:rsidR="00A36653" w:rsidRDefault="00A36653" w:rsidP="00924686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653" w:rsidRDefault="00A36653" w:rsidP="00924686">
      <w:pPr>
        <w:pStyle w:val="NoSpacing"/>
      </w:pPr>
      <w:r>
        <w:separator/>
      </w:r>
    </w:p>
  </w:footnote>
  <w:footnote w:type="continuationSeparator" w:id="1">
    <w:p w:rsidR="00A36653" w:rsidRDefault="00A36653" w:rsidP="00924686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30" w:hanging="360"/>
      </w:pPr>
    </w:lvl>
    <w:lvl w:ilvl="2" w:tplc="041F001B">
      <w:start w:val="1"/>
      <w:numFmt w:val="lowerRoman"/>
      <w:lvlText w:val="%3."/>
      <w:lvlJc w:val="right"/>
      <w:pPr>
        <w:ind w:left="2550" w:hanging="180"/>
      </w:pPr>
    </w:lvl>
    <w:lvl w:ilvl="3" w:tplc="041F000F">
      <w:start w:val="1"/>
      <w:numFmt w:val="decimal"/>
      <w:lvlText w:val="%4."/>
      <w:lvlJc w:val="left"/>
      <w:pPr>
        <w:ind w:left="3270" w:hanging="360"/>
      </w:pPr>
    </w:lvl>
    <w:lvl w:ilvl="4" w:tplc="041F0019">
      <w:start w:val="1"/>
      <w:numFmt w:val="lowerLetter"/>
      <w:lvlText w:val="%5."/>
      <w:lvlJc w:val="left"/>
      <w:pPr>
        <w:ind w:left="3990" w:hanging="360"/>
      </w:pPr>
    </w:lvl>
    <w:lvl w:ilvl="5" w:tplc="041F001B">
      <w:start w:val="1"/>
      <w:numFmt w:val="lowerRoman"/>
      <w:lvlText w:val="%6."/>
      <w:lvlJc w:val="right"/>
      <w:pPr>
        <w:ind w:left="4710" w:hanging="180"/>
      </w:pPr>
    </w:lvl>
    <w:lvl w:ilvl="6" w:tplc="041F000F">
      <w:start w:val="1"/>
      <w:numFmt w:val="decimal"/>
      <w:lvlText w:val="%7."/>
      <w:lvlJc w:val="left"/>
      <w:pPr>
        <w:ind w:left="5430" w:hanging="360"/>
      </w:pPr>
    </w:lvl>
    <w:lvl w:ilvl="7" w:tplc="041F0019">
      <w:start w:val="1"/>
      <w:numFmt w:val="lowerLetter"/>
      <w:lvlText w:val="%8."/>
      <w:lvlJc w:val="left"/>
      <w:pPr>
        <w:ind w:left="6150" w:hanging="360"/>
      </w:pPr>
    </w:lvl>
    <w:lvl w:ilvl="8" w:tplc="041F001B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4CE"/>
    <w:rsid w:val="000233E4"/>
    <w:rsid w:val="00072EF1"/>
    <w:rsid w:val="0007494B"/>
    <w:rsid w:val="001E2C23"/>
    <w:rsid w:val="00257FFC"/>
    <w:rsid w:val="00263E3C"/>
    <w:rsid w:val="002642B3"/>
    <w:rsid w:val="002C2409"/>
    <w:rsid w:val="002D191E"/>
    <w:rsid w:val="00322979"/>
    <w:rsid w:val="0034295A"/>
    <w:rsid w:val="003810ED"/>
    <w:rsid w:val="003C3C58"/>
    <w:rsid w:val="004B23F1"/>
    <w:rsid w:val="004E666F"/>
    <w:rsid w:val="005F5DD3"/>
    <w:rsid w:val="006259A3"/>
    <w:rsid w:val="006F5F9D"/>
    <w:rsid w:val="00704023"/>
    <w:rsid w:val="007537AF"/>
    <w:rsid w:val="00776638"/>
    <w:rsid w:val="007D21B4"/>
    <w:rsid w:val="007E0837"/>
    <w:rsid w:val="00863615"/>
    <w:rsid w:val="008E13E1"/>
    <w:rsid w:val="008F01EC"/>
    <w:rsid w:val="008F64E3"/>
    <w:rsid w:val="00924686"/>
    <w:rsid w:val="00977808"/>
    <w:rsid w:val="00986F48"/>
    <w:rsid w:val="009B3448"/>
    <w:rsid w:val="00A36653"/>
    <w:rsid w:val="00A46CE9"/>
    <w:rsid w:val="00A476E3"/>
    <w:rsid w:val="00A658F5"/>
    <w:rsid w:val="00A8455C"/>
    <w:rsid w:val="00B124CE"/>
    <w:rsid w:val="00BF126D"/>
    <w:rsid w:val="00C06A88"/>
    <w:rsid w:val="00D00A33"/>
    <w:rsid w:val="00DB0C52"/>
    <w:rsid w:val="00E60A4E"/>
    <w:rsid w:val="00E8035F"/>
    <w:rsid w:val="00ED6CE0"/>
    <w:rsid w:val="00F00A91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24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124CE"/>
    <w:pPr>
      <w:ind w:left="720"/>
    </w:pPr>
  </w:style>
  <w:style w:type="paragraph" w:styleId="NoSpacing">
    <w:name w:val="No Spacing"/>
    <w:uiPriority w:val="99"/>
    <w:qFormat/>
    <w:rsid w:val="00977808"/>
    <w:rPr>
      <w:rFonts w:cs="Calibri"/>
    </w:rPr>
  </w:style>
  <w:style w:type="paragraph" w:styleId="HTMLPreformatted">
    <w:name w:val="HTML Preformatted"/>
    <w:basedOn w:val="Normal"/>
    <w:link w:val="HTMLPreformattedChar"/>
    <w:uiPriority w:val="99"/>
    <w:semiHidden/>
    <w:rsid w:val="0092468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24686"/>
    <w:rPr>
      <w:rFonts w:ascii="Consolas" w:hAnsi="Consolas" w:cs="Consolas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4686"/>
  </w:style>
  <w:style w:type="paragraph" w:styleId="Footer">
    <w:name w:val="footer"/>
    <w:basedOn w:val="Normal"/>
    <w:link w:val="FooterChar"/>
    <w:uiPriority w:val="99"/>
    <w:semiHidden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4686"/>
  </w:style>
  <w:style w:type="table" w:styleId="TableGrid">
    <w:name w:val="Table Grid"/>
    <w:basedOn w:val="TableNormal"/>
    <w:uiPriority w:val="99"/>
    <w:rsid w:val="002642B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259A3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5F5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81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1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4</Pages>
  <Words>1021</Words>
  <Characters>5820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edanur</cp:lastModifiedBy>
  <cp:revision>22</cp:revision>
  <dcterms:created xsi:type="dcterms:W3CDTF">2015-04-01T18:43:00Z</dcterms:created>
  <dcterms:modified xsi:type="dcterms:W3CDTF">2016-05-22T12:03:00Z</dcterms:modified>
</cp:coreProperties>
</file>