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634D" w:rsidRDefault="0073634D">
      <w:pPr>
        <w:rPr>
          <w:rFonts w:ascii="Arial" w:hAnsi="Arial" w:cs="Arial"/>
          <w:sz w:val="16"/>
          <w:szCs w:val="16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.55pt;margin-top:-2.05pt;width:518.5pt;height:47pt;z-index:251653120" strokecolor="#c2d69b" strokeweight="1pt">
            <v:fill color2="#d6e3bc" focusposition="1" focussize="" focus="100%" type="gradient"/>
            <v:shadow on="t" type="perspective" color="#4e6128" opacity=".5" offset="1pt" offset2="-3pt"/>
            <v:textbox>
              <w:txbxContent>
                <w:p w:rsidR="0073634D" w:rsidRDefault="0073634D" w:rsidP="004713F7">
                  <w:pPr>
                    <w:jc w:val="center"/>
                    <w:rPr>
                      <w:rFonts w:ascii="Arial Black" w:hAnsi="Arial Black" w:cs="Arial Black"/>
                      <w:sz w:val="16"/>
                      <w:szCs w:val="16"/>
                    </w:rPr>
                  </w:pPr>
                  <w:r>
                    <w:rPr>
                      <w:rFonts w:ascii="Arial Black" w:hAnsi="Arial Black" w:cs="Arial Black"/>
                      <w:sz w:val="16"/>
                      <w:szCs w:val="16"/>
                    </w:rPr>
                    <w:t xml:space="preserve">2016-2017  ÖĞRETİM YILI, H. AHMET KANATLI ANADOLU LİSESİ, </w:t>
                  </w:r>
                  <w:r w:rsidRPr="004713F7">
                    <w:rPr>
                      <w:rFonts w:ascii="Arial Black" w:hAnsi="Arial Black" w:cs="Arial Black"/>
                      <w:i/>
                      <w:iCs/>
                      <w:sz w:val="16"/>
                      <w:szCs w:val="16"/>
                    </w:rPr>
                    <w:t>DİL VE ANLATIM DERSİ</w:t>
                  </w:r>
                  <w:r>
                    <w:rPr>
                      <w:rFonts w:ascii="Arial Black" w:hAnsi="Arial Black" w:cs="Arial Black"/>
                      <w:sz w:val="16"/>
                      <w:szCs w:val="16"/>
                    </w:rPr>
                    <w:t xml:space="preserve">, </w:t>
                  </w:r>
                  <w:r w:rsidRPr="0029152B">
                    <w:rPr>
                      <w:rFonts w:ascii="Arial Black" w:hAnsi="Arial Black" w:cs="Arial Black"/>
                      <w:color w:val="FFFFFF"/>
                      <w:sz w:val="24"/>
                      <w:szCs w:val="24"/>
                      <w:highlight w:val="black"/>
                    </w:rPr>
                    <w:t>9 SINIFLAR</w:t>
                  </w:r>
                  <w:r>
                    <w:rPr>
                      <w:rFonts w:ascii="Arial Black" w:hAnsi="Arial Black" w:cs="Arial Black"/>
                      <w:sz w:val="16"/>
                      <w:szCs w:val="16"/>
                    </w:rPr>
                    <w:t>,</w:t>
                  </w:r>
                </w:p>
                <w:p w:rsidR="0073634D" w:rsidRPr="004713F7" w:rsidRDefault="0073634D" w:rsidP="004713F7">
                  <w:pPr>
                    <w:jc w:val="center"/>
                    <w:rPr>
                      <w:rFonts w:ascii="Arial Black" w:hAnsi="Arial Black" w:cs="Arial Black"/>
                      <w:sz w:val="16"/>
                      <w:szCs w:val="16"/>
                    </w:rPr>
                  </w:pPr>
                  <w:r>
                    <w:rPr>
                      <w:rFonts w:ascii="Arial Black" w:hAnsi="Arial Black" w:cs="Arial Black"/>
                      <w:sz w:val="16"/>
                      <w:szCs w:val="16"/>
                    </w:rPr>
                    <w:t>I. DÖNEM, I. YAZILI SINAV SORULARIDIR.</w:t>
                  </w:r>
                </w:p>
              </w:txbxContent>
            </v:textbox>
          </v:shape>
        </w:pict>
      </w:r>
    </w:p>
    <w:p w:rsidR="0073634D" w:rsidRDefault="0073634D" w:rsidP="004713F7">
      <w:pPr>
        <w:rPr>
          <w:rFonts w:ascii="Arial" w:hAnsi="Arial" w:cs="Arial"/>
          <w:sz w:val="16"/>
          <w:szCs w:val="16"/>
        </w:rPr>
      </w:pPr>
    </w:p>
    <w:p w:rsidR="0073634D" w:rsidRDefault="0073634D" w:rsidP="004713F7">
      <w:pPr>
        <w:rPr>
          <w:rFonts w:ascii="Arial" w:hAnsi="Arial" w:cs="Arial"/>
          <w:sz w:val="16"/>
          <w:szCs w:val="16"/>
        </w:rPr>
      </w:pPr>
      <w:r>
        <w:rPr>
          <w:noProof/>
          <w:lang w:eastAsia="tr-TR"/>
        </w:rPr>
        <w:pict>
          <v:shape id="_x0000_s1027" type="#_x0000_t202" style="position:absolute;margin-left:-.55pt;margin-top:3.8pt;width:350pt;height:23.5pt;z-index:251654144" strokecolor="#c2d69b" strokeweight="1pt">
            <v:fill color2="#d6e3bc" focusposition="1" focussize="" focus="100%" type="gradient"/>
            <v:shadow on="t" type="perspective" color="#4e6128" opacity=".5" offset="1pt" offset2="-3pt"/>
            <v:textbox>
              <w:txbxContent>
                <w:p w:rsidR="0073634D" w:rsidRPr="004C7D8F" w:rsidRDefault="0073634D">
                  <w:pPr>
                    <w:rPr>
                      <w:rFonts w:ascii="Arial Black" w:hAnsi="Arial Black" w:cs="Arial Black"/>
                      <w:sz w:val="16"/>
                      <w:szCs w:val="16"/>
                    </w:rPr>
                  </w:pPr>
                  <w:r>
                    <w:rPr>
                      <w:rFonts w:ascii="Arial Black" w:hAnsi="Arial Black" w:cs="Arial Black"/>
                      <w:sz w:val="16"/>
                      <w:szCs w:val="16"/>
                    </w:rPr>
                    <w:t>ADI SOYADI:                                                       SINIFI:                  NO.: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8" type="#_x0000_t202" style="position:absolute;margin-left:349.45pt;margin-top:3.8pt;width:168.5pt;height:23.5pt;z-index:251655168" strokecolor="#c2d69b" strokeweight="1pt">
            <v:fill color2="#d6e3bc" focusposition="1" focussize="" focus="100%" type="gradient"/>
            <v:shadow on="t" type="perspective" color="#4e6128" opacity=".5" offset="1pt" offset2="-3pt"/>
            <v:textbox>
              <w:txbxContent>
                <w:p w:rsidR="0073634D" w:rsidRPr="004C7D8F" w:rsidRDefault="0073634D">
                  <w:pPr>
                    <w:rPr>
                      <w:rFonts w:ascii="Arial Black" w:hAnsi="Arial Black" w:cs="Arial Black"/>
                      <w:sz w:val="16"/>
                      <w:szCs w:val="16"/>
                    </w:rPr>
                  </w:pPr>
                  <w:r w:rsidRPr="004C7D8F">
                    <w:rPr>
                      <w:rFonts w:ascii="Arial Black" w:hAnsi="Arial Black" w:cs="Arial Black"/>
                      <w:sz w:val="16"/>
                      <w:szCs w:val="16"/>
                    </w:rPr>
                    <w:t>PUANI:</w:t>
                  </w:r>
                </w:p>
              </w:txbxContent>
            </v:textbox>
          </v:shape>
        </w:pict>
      </w:r>
    </w:p>
    <w:p w:rsidR="0073634D" w:rsidRDefault="0073634D" w:rsidP="004C7D8F">
      <w:pPr>
        <w:tabs>
          <w:tab w:val="left" w:pos="7690"/>
        </w:tabs>
        <w:rPr>
          <w:rFonts w:ascii="Arial" w:hAnsi="Arial" w:cs="Arial"/>
          <w:sz w:val="16"/>
          <w:szCs w:val="16"/>
        </w:rPr>
      </w:pPr>
    </w:p>
    <w:p w:rsidR="0073634D" w:rsidRPr="00C978FC" w:rsidRDefault="0073634D" w:rsidP="004C7D8F">
      <w:pPr>
        <w:tabs>
          <w:tab w:val="left" w:pos="7690"/>
        </w:tabs>
        <w:rPr>
          <w:rFonts w:ascii="Arial" w:hAnsi="Arial" w:cs="Arial"/>
          <w:b/>
          <w:bCs/>
          <w:noProof/>
          <w:color w:val="FFFFFF"/>
          <w:sz w:val="16"/>
          <w:szCs w:val="16"/>
          <w:lang w:eastAsia="tr-TR"/>
        </w:rPr>
      </w:pPr>
      <w:r>
        <w:rPr>
          <w:noProof/>
          <w:lang w:eastAsia="tr-TR"/>
        </w:rPr>
        <w:pict>
          <v:shape id="_x0000_s1029" type="#_x0000_t202" style="position:absolute;margin-left:165.25pt;margin-top:15.3pt;width:352.7pt;height:106.3pt;z-index:-251655168" fillcolor="#eeece1">
            <v:textbox>
              <w:txbxContent>
                <w:p w:rsidR="0073634D" w:rsidRDefault="0073634D"/>
              </w:txbxContent>
            </v:textbox>
          </v:shape>
        </w:pict>
      </w:r>
      <w:r w:rsidRPr="00C978FC">
        <w:rPr>
          <w:rFonts w:ascii="Arial" w:hAnsi="Arial" w:cs="Arial"/>
          <w:b/>
          <w:bCs/>
          <w:color w:val="FFFFFF"/>
          <w:sz w:val="16"/>
          <w:szCs w:val="16"/>
          <w:highlight w:val="black"/>
        </w:rPr>
        <w:t>1. Aşağıdaki karikatürde bir iletişim söz konusudur. Bu iletişimdeki ögeleri yazınız.</w:t>
      </w:r>
      <w:r w:rsidRPr="00C978FC">
        <w:rPr>
          <w:rFonts w:ascii="Arial" w:hAnsi="Arial" w:cs="Arial"/>
          <w:b/>
          <w:bCs/>
          <w:noProof/>
          <w:color w:val="FFFFFF"/>
          <w:sz w:val="16"/>
          <w:szCs w:val="16"/>
          <w:highlight w:val="black"/>
          <w:lang w:eastAsia="tr-TR"/>
        </w:rPr>
        <w:t>(10 puan)</w:t>
      </w:r>
    </w:p>
    <w:p w:rsidR="0073634D" w:rsidRDefault="0073634D" w:rsidP="004C7D8F">
      <w:pPr>
        <w:tabs>
          <w:tab w:val="left" w:pos="7690"/>
        </w:tabs>
        <w:rPr>
          <w:rFonts w:ascii="Arial" w:hAnsi="Arial" w:cs="Arial"/>
          <w:b/>
          <w:bCs/>
          <w:i/>
          <w:iCs/>
          <w:sz w:val="16"/>
          <w:szCs w:val="16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g_hi" o:spid="_x0000_s1030" type="#_x0000_t75" alt="http://t3.gstatic.com/images?q=tbn:ANd9GcSFHJr_9fdMFuP2pzr00EA-fCHc-HEKBx-EpkEVL2heNYJlv0PH" href="http://www.google.com.tr/imgres?q=komik+karikat%C3%BCrler+sitesi&amp;hl=tr&amp;rlz=1W1AMSA_trTR510&amp;biw=1280&amp;bih=603&amp;tbm=isch&amp;tbnid=KZafZiC58rBl-M:&amp;imgrefurl=http://www.kavga.net/komik-karikaturler/&amp;docid=oDDnreNN-pBfQM&amp;imgurl=http://www.kavga.net/gorsel/1komik_karikaturler_17.jpg&amp;w=600&amp;h=450&amp;ei=lii1UNHLN-mk4ATZhIHgBQ&amp;zoom=1&amp;iact=hc&amp;vpx=519&amp;vpy=241&amp;dur=11563&amp;hovh=194&amp;hovw=259&amp;tx=128&amp;ty=114&amp;sig=111192754945754021668&amp;page=3&amp;tbnh=120&amp;tbnw=160&amp;start=51&amp;ndsp=28&amp;ved=1t:429,r:17,s:51,i:2" style="position:absolute;margin-left:-3.9pt;margin-top:-3.5pt;width:180pt;height:120.95pt;z-index:-251660288;visibility:visible" o:button="t">
            <v:fill o:detectmouseclick="t"/>
            <v:imagedata r:id="rId6" o:title=""/>
            <o:lock v:ext="edit" aspectratio="f"/>
          </v:shape>
        </w:pict>
      </w:r>
      <w:r w:rsidRPr="000741FC">
        <w:rPr>
          <w:rFonts w:ascii="Arial" w:hAnsi="Arial" w:cs="Arial"/>
          <w:b/>
          <w:bCs/>
          <w:i/>
          <w:iCs/>
          <w:sz w:val="16"/>
          <w:szCs w:val="16"/>
        </w:rPr>
        <w:t xml:space="preserve">GÖNDERİCİ (KAYNAK): </w:t>
      </w:r>
    </w:p>
    <w:p w:rsidR="0073634D" w:rsidRDefault="0073634D" w:rsidP="004C7D8F">
      <w:pPr>
        <w:tabs>
          <w:tab w:val="left" w:pos="7690"/>
        </w:tabs>
        <w:rPr>
          <w:rFonts w:ascii="Arial" w:hAnsi="Arial" w:cs="Arial"/>
          <w:b/>
          <w:bCs/>
          <w:i/>
          <w:iCs/>
          <w:sz w:val="16"/>
          <w:szCs w:val="16"/>
        </w:rPr>
      </w:pPr>
      <w:r>
        <w:rPr>
          <w:rFonts w:ascii="Arial" w:hAnsi="Arial" w:cs="Arial"/>
          <w:b/>
          <w:bCs/>
          <w:i/>
          <w:iCs/>
          <w:sz w:val="16"/>
          <w:szCs w:val="16"/>
        </w:rPr>
        <w:t xml:space="preserve">                                                                                ALICI:</w:t>
      </w:r>
    </w:p>
    <w:p w:rsidR="0073634D" w:rsidRDefault="0073634D" w:rsidP="004C7D8F">
      <w:pPr>
        <w:tabs>
          <w:tab w:val="left" w:pos="7690"/>
        </w:tabs>
        <w:rPr>
          <w:rFonts w:ascii="Arial" w:hAnsi="Arial" w:cs="Arial"/>
          <w:b/>
          <w:bCs/>
          <w:i/>
          <w:iCs/>
          <w:sz w:val="16"/>
          <w:szCs w:val="16"/>
        </w:rPr>
      </w:pPr>
      <w:r>
        <w:rPr>
          <w:rFonts w:ascii="Arial" w:hAnsi="Arial" w:cs="Arial"/>
          <w:b/>
          <w:bCs/>
          <w:i/>
          <w:iCs/>
          <w:sz w:val="16"/>
          <w:szCs w:val="16"/>
        </w:rPr>
        <w:t xml:space="preserve">                                                                                MESAJ:</w:t>
      </w:r>
    </w:p>
    <w:p w:rsidR="0073634D" w:rsidRDefault="0073634D" w:rsidP="004C7D8F">
      <w:pPr>
        <w:tabs>
          <w:tab w:val="left" w:pos="7690"/>
        </w:tabs>
        <w:rPr>
          <w:rFonts w:ascii="Arial" w:hAnsi="Arial" w:cs="Arial"/>
          <w:b/>
          <w:bCs/>
          <w:i/>
          <w:iCs/>
          <w:sz w:val="16"/>
          <w:szCs w:val="16"/>
        </w:rPr>
      </w:pPr>
      <w:r>
        <w:rPr>
          <w:rFonts w:ascii="Arial" w:hAnsi="Arial" w:cs="Arial"/>
          <w:b/>
          <w:bCs/>
          <w:i/>
          <w:iCs/>
          <w:sz w:val="16"/>
          <w:szCs w:val="16"/>
        </w:rPr>
        <w:t xml:space="preserve">                                                                                KANAL: </w:t>
      </w:r>
    </w:p>
    <w:p w:rsidR="0073634D" w:rsidRDefault="0073634D" w:rsidP="004C7D8F">
      <w:pPr>
        <w:tabs>
          <w:tab w:val="left" w:pos="7690"/>
        </w:tabs>
        <w:rPr>
          <w:rFonts w:ascii="Arial" w:hAnsi="Arial" w:cs="Arial"/>
          <w:b/>
          <w:bCs/>
          <w:i/>
          <w:iCs/>
          <w:sz w:val="16"/>
          <w:szCs w:val="16"/>
        </w:rPr>
      </w:pPr>
      <w:r>
        <w:rPr>
          <w:rFonts w:ascii="Arial" w:hAnsi="Arial" w:cs="Arial"/>
          <w:b/>
          <w:bCs/>
          <w:i/>
          <w:iCs/>
          <w:sz w:val="16"/>
          <w:szCs w:val="16"/>
        </w:rPr>
        <w:t xml:space="preserve">                                                                                DÖNÜT:</w:t>
      </w:r>
    </w:p>
    <w:p w:rsidR="0073634D" w:rsidRDefault="0073634D" w:rsidP="004C7D8F">
      <w:pPr>
        <w:tabs>
          <w:tab w:val="left" w:pos="7690"/>
        </w:tabs>
        <w:rPr>
          <w:rFonts w:ascii="Arial" w:hAnsi="Arial" w:cs="Arial"/>
          <w:b/>
          <w:bCs/>
          <w:i/>
          <w:iCs/>
          <w:sz w:val="16"/>
          <w:szCs w:val="16"/>
        </w:rPr>
      </w:pPr>
    </w:p>
    <w:p w:rsidR="0073634D" w:rsidRPr="00C978FC" w:rsidRDefault="0073634D" w:rsidP="0058557D">
      <w:pPr>
        <w:tabs>
          <w:tab w:val="left" w:pos="7690"/>
        </w:tabs>
        <w:spacing w:after="0"/>
        <w:rPr>
          <w:rFonts w:ascii="Arial" w:hAnsi="Arial" w:cs="Arial"/>
          <w:b/>
          <w:bCs/>
          <w:color w:val="FFFFFF"/>
          <w:sz w:val="16"/>
          <w:szCs w:val="16"/>
        </w:rPr>
      </w:pPr>
      <w:r w:rsidRPr="00C978FC">
        <w:rPr>
          <w:rFonts w:ascii="Arial" w:hAnsi="Arial" w:cs="Arial"/>
          <w:b/>
          <w:bCs/>
          <w:color w:val="FFFFFF"/>
          <w:sz w:val="16"/>
          <w:szCs w:val="16"/>
          <w:highlight w:val="black"/>
        </w:rPr>
        <w:t>2. Aşağıda belirtilen dilin işlevlerine</w:t>
      </w:r>
      <w:r>
        <w:rPr>
          <w:rFonts w:ascii="Arial" w:hAnsi="Arial" w:cs="Arial"/>
          <w:b/>
          <w:bCs/>
          <w:color w:val="FFFFFF"/>
          <w:sz w:val="16"/>
          <w:szCs w:val="16"/>
          <w:highlight w:val="black"/>
        </w:rPr>
        <w:t>,</w:t>
      </w:r>
      <w:r w:rsidRPr="00C978FC">
        <w:rPr>
          <w:rFonts w:ascii="Arial" w:hAnsi="Arial" w:cs="Arial"/>
          <w:b/>
          <w:bCs/>
          <w:color w:val="FFFFFF"/>
          <w:sz w:val="16"/>
          <w:szCs w:val="16"/>
          <w:highlight w:val="black"/>
        </w:rPr>
        <w:t xml:space="preserve"> örnek birer cümle yazınız. (10 puan)</w:t>
      </w:r>
    </w:p>
    <w:p w:rsidR="0073634D" w:rsidRDefault="0073634D" w:rsidP="0058557D">
      <w:pPr>
        <w:tabs>
          <w:tab w:val="left" w:pos="7690"/>
        </w:tabs>
        <w:spacing w:after="0"/>
        <w:rPr>
          <w:rFonts w:ascii="Arial" w:hAnsi="Arial" w:cs="Arial"/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552"/>
        <w:gridCol w:w="7704"/>
      </w:tblGrid>
      <w:tr w:rsidR="0073634D" w:rsidRPr="0029152B">
        <w:trPr>
          <w:trHeight w:val="317"/>
        </w:trPr>
        <w:tc>
          <w:tcPr>
            <w:tcW w:w="2552" w:type="dxa"/>
            <w:shd w:val="clear" w:color="auto" w:fill="BFBFBF"/>
          </w:tcPr>
          <w:p w:rsidR="0073634D" w:rsidRPr="0029152B" w:rsidRDefault="0073634D" w:rsidP="0029152B">
            <w:pPr>
              <w:tabs>
                <w:tab w:val="left" w:pos="7690"/>
              </w:tabs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9152B">
              <w:rPr>
                <w:rFonts w:ascii="Arial" w:hAnsi="Arial" w:cs="Arial"/>
                <w:b/>
                <w:bCs/>
                <w:sz w:val="16"/>
                <w:szCs w:val="16"/>
              </w:rPr>
              <w:t>Göndergesel işlev</w:t>
            </w:r>
          </w:p>
        </w:tc>
        <w:tc>
          <w:tcPr>
            <w:tcW w:w="7704" w:type="dxa"/>
          </w:tcPr>
          <w:p w:rsidR="0073634D" w:rsidRPr="0029152B" w:rsidRDefault="0073634D" w:rsidP="0029152B">
            <w:pPr>
              <w:tabs>
                <w:tab w:val="left" w:pos="7690"/>
              </w:tabs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73634D" w:rsidRPr="0029152B">
        <w:trPr>
          <w:trHeight w:val="317"/>
        </w:trPr>
        <w:tc>
          <w:tcPr>
            <w:tcW w:w="2552" w:type="dxa"/>
            <w:shd w:val="clear" w:color="auto" w:fill="BFBFBF"/>
          </w:tcPr>
          <w:p w:rsidR="0073634D" w:rsidRPr="0029152B" w:rsidRDefault="0073634D" w:rsidP="0029152B">
            <w:pPr>
              <w:tabs>
                <w:tab w:val="left" w:pos="7690"/>
              </w:tabs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9152B">
              <w:rPr>
                <w:rFonts w:ascii="Arial" w:hAnsi="Arial" w:cs="Arial"/>
                <w:b/>
                <w:bCs/>
                <w:sz w:val="16"/>
                <w:szCs w:val="16"/>
              </w:rPr>
              <w:t>Kanalı kontrol işlevi</w:t>
            </w:r>
          </w:p>
        </w:tc>
        <w:tc>
          <w:tcPr>
            <w:tcW w:w="7704" w:type="dxa"/>
          </w:tcPr>
          <w:p w:rsidR="0073634D" w:rsidRPr="0029152B" w:rsidRDefault="0073634D" w:rsidP="0029152B">
            <w:pPr>
              <w:tabs>
                <w:tab w:val="left" w:pos="7690"/>
              </w:tabs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73634D" w:rsidRPr="0029152B">
        <w:trPr>
          <w:trHeight w:val="317"/>
        </w:trPr>
        <w:tc>
          <w:tcPr>
            <w:tcW w:w="2552" w:type="dxa"/>
            <w:shd w:val="clear" w:color="auto" w:fill="BFBFBF"/>
          </w:tcPr>
          <w:p w:rsidR="0073634D" w:rsidRPr="0029152B" w:rsidRDefault="0073634D" w:rsidP="0029152B">
            <w:pPr>
              <w:tabs>
                <w:tab w:val="left" w:pos="7690"/>
              </w:tabs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9152B">
              <w:rPr>
                <w:rFonts w:ascii="Arial" w:hAnsi="Arial" w:cs="Arial"/>
                <w:b/>
                <w:bCs/>
                <w:sz w:val="16"/>
                <w:szCs w:val="16"/>
              </w:rPr>
              <w:t>Alıcıyı harekete geçirme işlevi</w:t>
            </w:r>
          </w:p>
        </w:tc>
        <w:tc>
          <w:tcPr>
            <w:tcW w:w="7704" w:type="dxa"/>
          </w:tcPr>
          <w:p w:rsidR="0073634D" w:rsidRPr="0029152B" w:rsidRDefault="0073634D" w:rsidP="0029152B">
            <w:pPr>
              <w:tabs>
                <w:tab w:val="left" w:pos="7690"/>
              </w:tabs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73634D" w:rsidRPr="0029152B">
        <w:trPr>
          <w:trHeight w:val="317"/>
        </w:trPr>
        <w:tc>
          <w:tcPr>
            <w:tcW w:w="2552" w:type="dxa"/>
            <w:shd w:val="clear" w:color="auto" w:fill="BFBFBF"/>
          </w:tcPr>
          <w:p w:rsidR="0073634D" w:rsidRPr="0029152B" w:rsidRDefault="0073634D" w:rsidP="0029152B">
            <w:pPr>
              <w:tabs>
                <w:tab w:val="left" w:pos="7690"/>
              </w:tabs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9152B">
              <w:rPr>
                <w:rFonts w:ascii="Arial" w:hAnsi="Arial" w:cs="Arial"/>
                <w:b/>
                <w:bCs/>
                <w:sz w:val="16"/>
                <w:szCs w:val="16"/>
              </w:rPr>
              <w:t>Heyecana bağlı işlev</w:t>
            </w:r>
          </w:p>
        </w:tc>
        <w:tc>
          <w:tcPr>
            <w:tcW w:w="7704" w:type="dxa"/>
          </w:tcPr>
          <w:p w:rsidR="0073634D" w:rsidRPr="0029152B" w:rsidRDefault="0073634D" w:rsidP="0029152B">
            <w:pPr>
              <w:tabs>
                <w:tab w:val="left" w:pos="7690"/>
              </w:tabs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73634D" w:rsidRPr="0029152B">
        <w:trPr>
          <w:trHeight w:val="317"/>
        </w:trPr>
        <w:tc>
          <w:tcPr>
            <w:tcW w:w="2552" w:type="dxa"/>
            <w:shd w:val="clear" w:color="auto" w:fill="BFBFBF"/>
          </w:tcPr>
          <w:p w:rsidR="0073634D" w:rsidRPr="0029152B" w:rsidRDefault="0073634D" w:rsidP="0029152B">
            <w:pPr>
              <w:tabs>
                <w:tab w:val="left" w:pos="7690"/>
              </w:tabs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9152B">
              <w:rPr>
                <w:rFonts w:ascii="Arial" w:hAnsi="Arial" w:cs="Arial"/>
                <w:b/>
                <w:bCs/>
                <w:sz w:val="16"/>
                <w:szCs w:val="16"/>
              </w:rPr>
              <w:t>Dil ötesi işlev</w:t>
            </w:r>
          </w:p>
        </w:tc>
        <w:tc>
          <w:tcPr>
            <w:tcW w:w="7704" w:type="dxa"/>
          </w:tcPr>
          <w:p w:rsidR="0073634D" w:rsidRPr="0029152B" w:rsidRDefault="0073634D" w:rsidP="0029152B">
            <w:pPr>
              <w:tabs>
                <w:tab w:val="left" w:pos="7690"/>
              </w:tabs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</w:tbl>
    <w:p w:rsidR="0073634D" w:rsidRDefault="0073634D" w:rsidP="0058557D">
      <w:pPr>
        <w:tabs>
          <w:tab w:val="left" w:pos="7690"/>
        </w:tabs>
        <w:spacing w:after="0"/>
        <w:rPr>
          <w:rFonts w:ascii="Arial" w:hAnsi="Arial" w:cs="Arial"/>
          <w:b/>
          <w:bCs/>
          <w:sz w:val="16"/>
          <w:szCs w:val="16"/>
        </w:rPr>
      </w:pPr>
    </w:p>
    <w:p w:rsidR="0073634D" w:rsidRPr="00C978FC" w:rsidRDefault="0073634D" w:rsidP="0058557D">
      <w:pPr>
        <w:tabs>
          <w:tab w:val="left" w:pos="7690"/>
        </w:tabs>
        <w:spacing w:after="0"/>
        <w:rPr>
          <w:rFonts w:ascii="Arial" w:hAnsi="Arial" w:cs="Arial"/>
          <w:b/>
          <w:bCs/>
          <w:color w:val="FFFFFF"/>
          <w:sz w:val="16"/>
          <w:szCs w:val="16"/>
        </w:rPr>
      </w:pPr>
      <w:r w:rsidRPr="00C978FC">
        <w:rPr>
          <w:rFonts w:ascii="Arial" w:hAnsi="Arial" w:cs="Arial"/>
          <w:b/>
          <w:bCs/>
          <w:color w:val="FFFFFF"/>
          <w:sz w:val="16"/>
          <w:szCs w:val="16"/>
          <w:highlight w:val="black"/>
        </w:rPr>
        <w:t>3. Dil ailelerinden Ural-Alt</w:t>
      </w:r>
      <w:r>
        <w:rPr>
          <w:rFonts w:ascii="Arial" w:hAnsi="Arial" w:cs="Arial"/>
          <w:b/>
          <w:bCs/>
          <w:color w:val="FFFFFF"/>
          <w:sz w:val="16"/>
          <w:szCs w:val="16"/>
          <w:highlight w:val="black"/>
        </w:rPr>
        <w:t>ay dil ailesine ait olan dillerden beşini</w:t>
      </w:r>
      <w:r w:rsidRPr="00C978FC">
        <w:rPr>
          <w:rFonts w:ascii="Arial" w:hAnsi="Arial" w:cs="Arial"/>
          <w:b/>
          <w:bCs/>
          <w:color w:val="FFFFFF"/>
          <w:sz w:val="16"/>
          <w:szCs w:val="16"/>
          <w:highlight w:val="black"/>
        </w:rPr>
        <w:t xml:space="preserve"> yazınız. (10 puan)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960"/>
        <w:gridCol w:w="2069"/>
        <w:gridCol w:w="2069"/>
        <w:gridCol w:w="2069"/>
        <w:gridCol w:w="2069"/>
      </w:tblGrid>
      <w:tr w:rsidR="0073634D" w:rsidRPr="0029152B">
        <w:trPr>
          <w:trHeight w:val="606"/>
        </w:trPr>
        <w:tc>
          <w:tcPr>
            <w:tcW w:w="1960" w:type="dxa"/>
            <w:shd w:val="clear" w:color="auto" w:fill="EEECE1"/>
          </w:tcPr>
          <w:p w:rsidR="0073634D" w:rsidRPr="0029152B" w:rsidRDefault="0073634D" w:rsidP="0029152B">
            <w:pPr>
              <w:tabs>
                <w:tab w:val="left" w:pos="7690"/>
              </w:tabs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069" w:type="dxa"/>
            <w:shd w:val="clear" w:color="auto" w:fill="EEECE1"/>
          </w:tcPr>
          <w:p w:rsidR="0073634D" w:rsidRPr="0029152B" w:rsidRDefault="0073634D" w:rsidP="0029152B">
            <w:pPr>
              <w:tabs>
                <w:tab w:val="left" w:pos="7690"/>
              </w:tabs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069" w:type="dxa"/>
            <w:shd w:val="clear" w:color="auto" w:fill="EEECE1"/>
          </w:tcPr>
          <w:p w:rsidR="0073634D" w:rsidRPr="0029152B" w:rsidRDefault="0073634D" w:rsidP="0029152B">
            <w:pPr>
              <w:tabs>
                <w:tab w:val="left" w:pos="7690"/>
              </w:tabs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069" w:type="dxa"/>
            <w:shd w:val="clear" w:color="auto" w:fill="EEECE1"/>
          </w:tcPr>
          <w:p w:rsidR="0073634D" w:rsidRPr="0029152B" w:rsidRDefault="0073634D" w:rsidP="0029152B">
            <w:pPr>
              <w:tabs>
                <w:tab w:val="left" w:pos="7690"/>
              </w:tabs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069" w:type="dxa"/>
            <w:shd w:val="clear" w:color="auto" w:fill="EEECE1"/>
          </w:tcPr>
          <w:p w:rsidR="0073634D" w:rsidRPr="0029152B" w:rsidRDefault="0073634D" w:rsidP="0029152B">
            <w:pPr>
              <w:tabs>
                <w:tab w:val="left" w:pos="7690"/>
              </w:tabs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</w:tbl>
    <w:p w:rsidR="0073634D" w:rsidRDefault="0073634D" w:rsidP="0058557D">
      <w:pPr>
        <w:tabs>
          <w:tab w:val="left" w:pos="7690"/>
        </w:tabs>
        <w:spacing w:after="0"/>
        <w:rPr>
          <w:rFonts w:ascii="Arial" w:hAnsi="Arial" w:cs="Arial"/>
          <w:b/>
          <w:bCs/>
          <w:sz w:val="16"/>
          <w:szCs w:val="16"/>
        </w:rPr>
      </w:pPr>
    </w:p>
    <w:p w:rsidR="0073634D" w:rsidRPr="00C978FC" w:rsidRDefault="0073634D" w:rsidP="0058557D">
      <w:pPr>
        <w:tabs>
          <w:tab w:val="left" w:pos="7690"/>
        </w:tabs>
        <w:spacing w:after="0"/>
        <w:rPr>
          <w:rFonts w:ascii="Arial" w:hAnsi="Arial" w:cs="Arial"/>
          <w:b/>
          <w:bCs/>
          <w:color w:val="FFFFFF"/>
          <w:sz w:val="16"/>
          <w:szCs w:val="16"/>
        </w:rPr>
      </w:pPr>
      <w:r w:rsidRPr="00C978FC">
        <w:rPr>
          <w:rFonts w:ascii="Arial" w:hAnsi="Arial" w:cs="Arial"/>
          <w:b/>
          <w:bCs/>
          <w:color w:val="FFFFFF"/>
          <w:sz w:val="16"/>
          <w:szCs w:val="16"/>
          <w:highlight w:val="black"/>
        </w:rPr>
        <w:t>4. Aşağıdaki ifadeler doğru ise cümlenin başına (D), yanlışsa (Y) yazınız. (10 puan)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28"/>
        <w:gridCol w:w="9857"/>
      </w:tblGrid>
      <w:tr w:rsidR="0073634D" w:rsidRPr="0029152B">
        <w:trPr>
          <w:trHeight w:val="305"/>
        </w:trPr>
        <w:tc>
          <w:tcPr>
            <w:tcW w:w="428" w:type="dxa"/>
          </w:tcPr>
          <w:p w:rsidR="0073634D" w:rsidRPr="0029152B" w:rsidRDefault="0073634D" w:rsidP="0029152B">
            <w:pPr>
              <w:tabs>
                <w:tab w:val="left" w:pos="7690"/>
              </w:tabs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857" w:type="dxa"/>
            <w:shd w:val="clear" w:color="auto" w:fill="C6D9F1"/>
          </w:tcPr>
          <w:p w:rsidR="0073634D" w:rsidRPr="0029152B" w:rsidRDefault="0073634D" w:rsidP="0029152B">
            <w:pPr>
              <w:tabs>
                <w:tab w:val="left" w:pos="7690"/>
              </w:tabs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9152B">
              <w:rPr>
                <w:rFonts w:ascii="Arial" w:hAnsi="Arial" w:cs="Arial"/>
                <w:b/>
                <w:bCs/>
                <w:sz w:val="16"/>
                <w:szCs w:val="16"/>
              </w:rPr>
              <w:t>Türkçe yapısı bakımından bükümlü diller grubuna girer.</w:t>
            </w:r>
          </w:p>
        </w:tc>
      </w:tr>
      <w:tr w:rsidR="0073634D" w:rsidRPr="0029152B">
        <w:trPr>
          <w:trHeight w:val="320"/>
        </w:trPr>
        <w:tc>
          <w:tcPr>
            <w:tcW w:w="428" w:type="dxa"/>
          </w:tcPr>
          <w:p w:rsidR="0073634D" w:rsidRPr="0029152B" w:rsidRDefault="0073634D" w:rsidP="0029152B">
            <w:pPr>
              <w:tabs>
                <w:tab w:val="left" w:pos="7690"/>
              </w:tabs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857" w:type="dxa"/>
            <w:shd w:val="clear" w:color="auto" w:fill="C6D9F1"/>
          </w:tcPr>
          <w:p w:rsidR="0073634D" w:rsidRPr="0029152B" w:rsidRDefault="0073634D" w:rsidP="0029152B">
            <w:pPr>
              <w:tabs>
                <w:tab w:val="left" w:pos="7690"/>
              </w:tabs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9152B">
              <w:rPr>
                <w:rFonts w:ascii="Arial" w:hAnsi="Arial" w:cs="Arial"/>
                <w:b/>
                <w:bCs/>
                <w:sz w:val="16"/>
                <w:szCs w:val="16"/>
              </w:rPr>
              <w:t>Türkçede konuşma dilinde kullanılan sesler, yazı dilinde kullanılan harflerin sayısı kadardır.</w:t>
            </w:r>
          </w:p>
        </w:tc>
      </w:tr>
      <w:tr w:rsidR="0073634D" w:rsidRPr="0029152B">
        <w:trPr>
          <w:trHeight w:val="305"/>
        </w:trPr>
        <w:tc>
          <w:tcPr>
            <w:tcW w:w="428" w:type="dxa"/>
          </w:tcPr>
          <w:p w:rsidR="0073634D" w:rsidRPr="0029152B" w:rsidRDefault="0073634D" w:rsidP="0029152B">
            <w:pPr>
              <w:tabs>
                <w:tab w:val="left" w:pos="7690"/>
              </w:tabs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857" w:type="dxa"/>
            <w:shd w:val="clear" w:color="auto" w:fill="C6D9F1"/>
          </w:tcPr>
          <w:p w:rsidR="0073634D" w:rsidRPr="0029152B" w:rsidRDefault="0073634D" w:rsidP="0029152B">
            <w:pPr>
              <w:tabs>
                <w:tab w:val="left" w:pos="7690"/>
              </w:tabs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9152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Yazın bitmesiyle ağaçların yapraklarını dökmesi, havaların soğuması sonbaharın geldiğinin göstergesidir. Bu tür göstergelere dil biliminde “simge” denir. </w:t>
            </w:r>
          </w:p>
        </w:tc>
      </w:tr>
      <w:tr w:rsidR="0073634D" w:rsidRPr="0029152B">
        <w:trPr>
          <w:trHeight w:val="305"/>
        </w:trPr>
        <w:tc>
          <w:tcPr>
            <w:tcW w:w="428" w:type="dxa"/>
          </w:tcPr>
          <w:p w:rsidR="0073634D" w:rsidRPr="0029152B" w:rsidRDefault="0073634D" w:rsidP="0029152B">
            <w:pPr>
              <w:tabs>
                <w:tab w:val="left" w:pos="7690"/>
              </w:tabs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857" w:type="dxa"/>
            <w:shd w:val="clear" w:color="auto" w:fill="C6D9F1"/>
          </w:tcPr>
          <w:p w:rsidR="0073634D" w:rsidRPr="0029152B" w:rsidRDefault="0073634D" w:rsidP="0029152B">
            <w:pPr>
              <w:tabs>
                <w:tab w:val="left" w:pos="7690"/>
              </w:tabs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9152B">
              <w:rPr>
                <w:rFonts w:ascii="Arial" w:hAnsi="Arial" w:cs="Arial"/>
                <w:b/>
                <w:bCs/>
                <w:sz w:val="16"/>
                <w:szCs w:val="16"/>
              </w:rPr>
              <w:t>Aynı dil içinde ses, şekil, söz dizimi ve anlamca farklılıklar gösterebilen, belli yerleşim bölgelerine veya sınıflara özgü olan ko-nuşma diline “şive” denir.</w:t>
            </w:r>
          </w:p>
        </w:tc>
      </w:tr>
      <w:tr w:rsidR="0073634D" w:rsidRPr="0029152B">
        <w:trPr>
          <w:trHeight w:val="305"/>
        </w:trPr>
        <w:tc>
          <w:tcPr>
            <w:tcW w:w="428" w:type="dxa"/>
          </w:tcPr>
          <w:p w:rsidR="0073634D" w:rsidRPr="0029152B" w:rsidRDefault="0073634D" w:rsidP="0029152B">
            <w:pPr>
              <w:tabs>
                <w:tab w:val="left" w:pos="7690"/>
              </w:tabs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857" w:type="dxa"/>
            <w:shd w:val="clear" w:color="auto" w:fill="C6D9F1"/>
          </w:tcPr>
          <w:p w:rsidR="0073634D" w:rsidRPr="0029152B" w:rsidRDefault="0073634D" w:rsidP="0029152B">
            <w:pPr>
              <w:tabs>
                <w:tab w:val="left" w:pos="7690"/>
              </w:tabs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9152B">
              <w:rPr>
                <w:rFonts w:ascii="Arial" w:hAnsi="Arial" w:cs="Arial"/>
                <w:b/>
                <w:bCs/>
                <w:sz w:val="16"/>
                <w:szCs w:val="16"/>
              </w:rPr>
              <w:t>“Gözlerin gözlerime değince / Felaketim olurdu, ağlardım.” dizelerinde dil, kanalı kontrol işleviyle kullanılmıştır.</w:t>
            </w:r>
          </w:p>
        </w:tc>
      </w:tr>
    </w:tbl>
    <w:p w:rsidR="0073634D" w:rsidRDefault="0073634D" w:rsidP="0058557D">
      <w:pPr>
        <w:tabs>
          <w:tab w:val="left" w:pos="7690"/>
        </w:tabs>
        <w:spacing w:after="0"/>
        <w:rPr>
          <w:rFonts w:ascii="Arial" w:hAnsi="Arial" w:cs="Arial"/>
          <w:b/>
          <w:bCs/>
          <w:sz w:val="16"/>
          <w:szCs w:val="16"/>
        </w:rPr>
      </w:pPr>
    </w:p>
    <w:p w:rsidR="0073634D" w:rsidRDefault="0073634D" w:rsidP="0058557D">
      <w:pPr>
        <w:tabs>
          <w:tab w:val="left" w:pos="7690"/>
        </w:tabs>
        <w:spacing w:after="0"/>
        <w:rPr>
          <w:rFonts w:ascii="Arial" w:hAnsi="Arial" w:cs="Arial"/>
          <w:b/>
          <w:bCs/>
          <w:color w:val="FFFFFF"/>
          <w:sz w:val="16"/>
          <w:szCs w:val="16"/>
        </w:rPr>
      </w:pPr>
      <w:r w:rsidRPr="00041854">
        <w:rPr>
          <w:rFonts w:ascii="Arial" w:hAnsi="Arial" w:cs="Arial"/>
          <w:b/>
          <w:bCs/>
          <w:color w:val="FFFFFF"/>
          <w:sz w:val="16"/>
          <w:szCs w:val="16"/>
          <w:highlight w:val="black"/>
        </w:rPr>
        <w:t>5. Aşağıdaki eserler, Türkçenin hangi dönemlerine aittir? Karşılarına yazınız. (10 puan)</w:t>
      </w:r>
    </w:p>
    <w:p w:rsidR="0073634D" w:rsidRDefault="0073634D" w:rsidP="0058557D">
      <w:pPr>
        <w:tabs>
          <w:tab w:val="left" w:pos="7690"/>
        </w:tabs>
        <w:spacing w:after="0"/>
        <w:rPr>
          <w:rFonts w:ascii="Arial" w:hAnsi="Arial" w:cs="Arial"/>
          <w:b/>
          <w:bCs/>
          <w:color w:val="FFFFFF"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119"/>
        <w:gridCol w:w="7166"/>
      </w:tblGrid>
      <w:tr w:rsidR="0073634D" w:rsidRPr="0029152B">
        <w:trPr>
          <w:trHeight w:val="282"/>
        </w:trPr>
        <w:tc>
          <w:tcPr>
            <w:tcW w:w="3119" w:type="dxa"/>
            <w:shd w:val="clear" w:color="auto" w:fill="C4BC96"/>
          </w:tcPr>
          <w:p w:rsidR="0073634D" w:rsidRPr="0029152B" w:rsidRDefault="0073634D" w:rsidP="0029152B">
            <w:pPr>
              <w:tabs>
                <w:tab w:val="left" w:pos="7690"/>
              </w:tabs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152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Orhun Abideleri</w:t>
            </w:r>
          </w:p>
        </w:tc>
        <w:tc>
          <w:tcPr>
            <w:tcW w:w="7166" w:type="dxa"/>
          </w:tcPr>
          <w:p w:rsidR="0073634D" w:rsidRPr="0029152B" w:rsidRDefault="0073634D" w:rsidP="0029152B">
            <w:pPr>
              <w:tabs>
                <w:tab w:val="left" w:pos="7690"/>
              </w:tabs>
              <w:spacing w:after="0" w:line="240" w:lineRule="auto"/>
              <w:rPr>
                <w:rFonts w:ascii="Arial" w:hAnsi="Arial" w:cs="Arial"/>
                <w:b/>
                <w:bCs/>
                <w:color w:val="FFFFFF"/>
                <w:sz w:val="16"/>
                <w:szCs w:val="16"/>
              </w:rPr>
            </w:pPr>
          </w:p>
        </w:tc>
      </w:tr>
      <w:tr w:rsidR="0073634D" w:rsidRPr="0029152B">
        <w:trPr>
          <w:trHeight w:val="282"/>
        </w:trPr>
        <w:tc>
          <w:tcPr>
            <w:tcW w:w="3119" w:type="dxa"/>
            <w:shd w:val="clear" w:color="auto" w:fill="C4BC96"/>
          </w:tcPr>
          <w:p w:rsidR="0073634D" w:rsidRPr="0029152B" w:rsidRDefault="0073634D" w:rsidP="0029152B">
            <w:pPr>
              <w:tabs>
                <w:tab w:val="left" w:pos="7690"/>
              </w:tabs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152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Kalyanamkara ve Papamkara</w:t>
            </w:r>
          </w:p>
        </w:tc>
        <w:tc>
          <w:tcPr>
            <w:tcW w:w="7166" w:type="dxa"/>
          </w:tcPr>
          <w:p w:rsidR="0073634D" w:rsidRPr="0029152B" w:rsidRDefault="0073634D" w:rsidP="0029152B">
            <w:pPr>
              <w:tabs>
                <w:tab w:val="left" w:pos="7690"/>
              </w:tabs>
              <w:spacing w:after="0" w:line="240" w:lineRule="auto"/>
              <w:rPr>
                <w:rFonts w:ascii="Arial" w:hAnsi="Arial" w:cs="Arial"/>
                <w:b/>
                <w:bCs/>
                <w:color w:val="FFFFFF"/>
                <w:sz w:val="16"/>
                <w:szCs w:val="16"/>
              </w:rPr>
            </w:pPr>
          </w:p>
        </w:tc>
      </w:tr>
      <w:tr w:rsidR="0073634D" w:rsidRPr="0029152B">
        <w:trPr>
          <w:trHeight w:val="282"/>
        </w:trPr>
        <w:tc>
          <w:tcPr>
            <w:tcW w:w="3119" w:type="dxa"/>
            <w:shd w:val="clear" w:color="auto" w:fill="C4BC96"/>
          </w:tcPr>
          <w:p w:rsidR="0073634D" w:rsidRPr="0029152B" w:rsidRDefault="0073634D" w:rsidP="0029152B">
            <w:pPr>
              <w:tabs>
                <w:tab w:val="left" w:pos="7690"/>
              </w:tabs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9152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Kutadgu Bilig</w:t>
            </w:r>
            <w:r w:rsidRPr="0029152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(Yusuf Has Hacib)</w:t>
            </w:r>
          </w:p>
        </w:tc>
        <w:tc>
          <w:tcPr>
            <w:tcW w:w="7166" w:type="dxa"/>
          </w:tcPr>
          <w:p w:rsidR="0073634D" w:rsidRPr="0029152B" w:rsidRDefault="0073634D" w:rsidP="0029152B">
            <w:pPr>
              <w:tabs>
                <w:tab w:val="left" w:pos="7690"/>
              </w:tabs>
              <w:spacing w:after="0" w:line="240" w:lineRule="auto"/>
              <w:rPr>
                <w:rFonts w:ascii="Arial" w:hAnsi="Arial" w:cs="Arial"/>
                <w:b/>
                <w:bCs/>
                <w:color w:val="FFFFFF"/>
                <w:sz w:val="16"/>
                <w:szCs w:val="16"/>
              </w:rPr>
            </w:pPr>
          </w:p>
        </w:tc>
      </w:tr>
      <w:tr w:rsidR="0073634D" w:rsidRPr="0029152B">
        <w:trPr>
          <w:trHeight w:val="282"/>
        </w:trPr>
        <w:tc>
          <w:tcPr>
            <w:tcW w:w="3119" w:type="dxa"/>
            <w:shd w:val="clear" w:color="auto" w:fill="C4BC96"/>
          </w:tcPr>
          <w:p w:rsidR="0073634D" w:rsidRPr="0029152B" w:rsidRDefault="0073634D" w:rsidP="0029152B">
            <w:pPr>
              <w:tabs>
                <w:tab w:val="left" w:pos="7690"/>
              </w:tabs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152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Atabetü’lHakayık</w:t>
            </w:r>
          </w:p>
        </w:tc>
        <w:tc>
          <w:tcPr>
            <w:tcW w:w="7166" w:type="dxa"/>
          </w:tcPr>
          <w:p w:rsidR="0073634D" w:rsidRPr="0029152B" w:rsidRDefault="0073634D" w:rsidP="0029152B">
            <w:pPr>
              <w:tabs>
                <w:tab w:val="left" w:pos="7690"/>
              </w:tabs>
              <w:spacing w:after="0" w:line="240" w:lineRule="auto"/>
              <w:rPr>
                <w:rFonts w:ascii="Arial" w:hAnsi="Arial" w:cs="Arial"/>
                <w:b/>
                <w:bCs/>
                <w:color w:val="FFFFFF"/>
                <w:sz w:val="16"/>
                <w:szCs w:val="16"/>
              </w:rPr>
            </w:pPr>
          </w:p>
        </w:tc>
      </w:tr>
      <w:tr w:rsidR="0073634D" w:rsidRPr="0029152B">
        <w:trPr>
          <w:trHeight w:val="282"/>
        </w:trPr>
        <w:tc>
          <w:tcPr>
            <w:tcW w:w="3119" w:type="dxa"/>
            <w:shd w:val="clear" w:color="auto" w:fill="C4BC96"/>
          </w:tcPr>
          <w:p w:rsidR="0073634D" w:rsidRPr="0029152B" w:rsidRDefault="0073634D" w:rsidP="0029152B">
            <w:pPr>
              <w:tabs>
                <w:tab w:val="left" w:pos="7690"/>
              </w:tabs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9152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Çalıkuşu</w:t>
            </w:r>
            <w:r w:rsidRPr="0029152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(Reşat Nuri Güntekin)</w:t>
            </w:r>
          </w:p>
        </w:tc>
        <w:tc>
          <w:tcPr>
            <w:tcW w:w="7166" w:type="dxa"/>
          </w:tcPr>
          <w:p w:rsidR="0073634D" w:rsidRPr="0029152B" w:rsidRDefault="0073634D" w:rsidP="0029152B">
            <w:pPr>
              <w:tabs>
                <w:tab w:val="left" w:pos="7690"/>
              </w:tabs>
              <w:spacing w:after="0" w:line="240" w:lineRule="auto"/>
              <w:rPr>
                <w:rFonts w:ascii="Arial" w:hAnsi="Arial" w:cs="Arial"/>
                <w:b/>
                <w:bCs/>
                <w:color w:val="FFFFFF"/>
                <w:sz w:val="16"/>
                <w:szCs w:val="16"/>
              </w:rPr>
            </w:pPr>
          </w:p>
        </w:tc>
      </w:tr>
    </w:tbl>
    <w:p w:rsidR="0073634D" w:rsidRDefault="0073634D" w:rsidP="0058557D">
      <w:pPr>
        <w:tabs>
          <w:tab w:val="left" w:pos="7690"/>
        </w:tabs>
        <w:spacing w:after="0"/>
        <w:rPr>
          <w:rFonts w:ascii="Arial" w:hAnsi="Arial" w:cs="Arial"/>
          <w:b/>
          <w:bCs/>
          <w:color w:val="FFFFFF"/>
          <w:sz w:val="16"/>
          <w:szCs w:val="16"/>
        </w:rPr>
      </w:pPr>
    </w:p>
    <w:p w:rsidR="0073634D" w:rsidRPr="00C978FC" w:rsidRDefault="0073634D" w:rsidP="0058557D">
      <w:pPr>
        <w:tabs>
          <w:tab w:val="left" w:pos="7690"/>
        </w:tabs>
        <w:spacing w:after="0"/>
        <w:rPr>
          <w:rFonts w:ascii="Arial" w:hAnsi="Arial" w:cs="Arial"/>
          <w:b/>
          <w:bCs/>
          <w:color w:val="FFFFFF"/>
          <w:sz w:val="16"/>
          <w:szCs w:val="16"/>
        </w:rPr>
      </w:pPr>
      <w:r>
        <w:rPr>
          <w:noProof/>
          <w:lang w:eastAsia="tr-TR"/>
        </w:rPr>
        <w:pict>
          <v:shape id="_x0000_s1031" type="#_x0000_t75" alt="http://t2.gstatic.com/images?q=tbn:ANd9GcRh55MKhPraJEguuVOZ5Cmo1gvZgI9psVYxKiSdCGQyHKshetmP3A" href="http://www.google.com.tr/imgres?q=atat%C3%BCrk+g%C3%B6rselleri&amp;start=110&amp;hl=tr&amp;sa=X&amp;rlz=1W1AMSA_trTR510&amp;biw=1280&amp;bih=603&amp;addh=36&amp;tbm=isch&amp;prmd=imvns&amp;tbnid=nYNu4l6KjLwgVM:&amp;imgrefurl=http://azgittikuzgittik.blogcu.com/ataturk-resimleri-fotograflari-siyah-beyaz-renkli-album/3051080&amp;docid=JyK4rQTuPFWmNM&amp;imgurl=http://www.srdc.metu.edu.tr/~asuman/ataturk_kocatepe_ufak.jpg&amp;w=351&amp;h=530&amp;ei=Yzu1ULHbKITmtQa4xIDICA&amp;zoom=1&amp;iact=hc&amp;vpx=379&amp;vpy=208&amp;dur=2391&amp;hovh=276&amp;hovw=183&amp;tx=94&amp;ty=156&amp;sig=111192754945754021668&amp;page=5&amp;tbnh=107&amp;tbnw=71&amp;ndsp=28&amp;ved=1t:429,r:23,s:110,i:1" style="position:absolute;margin-left:10.75pt;margin-top:6.35pt;width:74.9pt;height:134.9pt;z-index:-251657216;visibility:visible" o:button="t">
            <v:fill o:detectmouseclick="t"/>
            <v:imagedata r:id="rId7" o:title=""/>
            <o:lock v:ext="edit" aspectratio="f"/>
          </v:shape>
        </w:pict>
      </w:r>
      <w:r w:rsidRPr="00C978FC">
        <w:rPr>
          <w:rFonts w:ascii="Arial" w:hAnsi="Arial" w:cs="Arial"/>
          <w:b/>
          <w:bCs/>
          <w:color w:val="FFFFFF"/>
          <w:sz w:val="16"/>
          <w:szCs w:val="16"/>
          <w:highlight w:val="black"/>
        </w:rPr>
        <w:t>6. Aşağıdaki görsellerin dil dışı göstergelerden hangisine girdiğini altlarındaki noktalı yerlere yazınız. (10 puan)</w:t>
      </w:r>
    </w:p>
    <w:p w:rsidR="0073634D" w:rsidRDefault="0073634D" w:rsidP="0058557D">
      <w:pPr>
        <w:tabs>
          <w:tab w:val="left" w:pos="7690"/>
        </w:tabs>
        <w:spacing w:after="0"/>
        <w:rPr>
          <w:rFonts w:ascii="Arial" w:hAnsi="Arial" w:cs="Arial"/>
          <w:b/>
          <w:bCs/>
          <w:sz w:val="16"/>
          <w:szCs w:val="16"/>
        </w:rPr>
      </w:pPr>
    </w:p>
    <w:p w:rsidR="0073634D" w:rsidRPr="00843B66" w:rsidRDefault="0073634D" w:rsidP="0058557D">
      <w:pPr>
        <w:tabs>
          <w:tab w:val="left" w:pos="7690"/>
        </w:tabs>
        <w:spacing w:after="0"/>
        <w:rPr>
          <w:rFonts w:ascii="Arial" w:hAnsi="Arial" w:cs="Arial"/>
          <w:b/>
          <w:bCs/>
          <w:sz w:val="16"/>
          <w:szCs w:val="16"/>
        </w:rPr>
      </w:pPr>
      <w:r>
        <w:rPr>
          <w:noProof/>
          <w:lang w:eastAsia="tr-TR"/>
        </w:rPr>
        <w:pict>
          <v:shape id="_x0000_s1032" type="#_x0000_t75" alt="http://t0.gstatic.com/images?q=tbn:ANd9GcQEVJ00xZPmQM62SaR0vSoIs2yxnenzFmfkwOZRwDI63yP7-4E_" href="http://www.google.com.tr/imgres?q=t%C4%B1bb%C4%B1n+simgesi&amp;hl=tr&amp;rlz=1W1AMSA_trTR510&amp;biw=1280&amp;bih=603&amp;tbm=isch&amp;tbnid=GLZoiHDfaiFrwM:&amp;imgrefurl=http://chiler-cholak2.blogspot.com/2011/06/normal-0-21-false-false-false-tr-x-none_8959.html&amp;docid=0j-hITX6s-T0AM&amp;imgurl=http://1.bp.blogspot.com/-Tn82gPt6tkc/Tf3WjVWCZkI/AAAAAAAAACs/nKRwfj7mVg4/s1600/10.png&amp;w=339&amp;h=341&amp;ei=RDa1UM_0BdHMtAbQoYCQDQ&amp;zoom=1&amp;iact=hc&amp;vpx=107&amp;vpy=259&amp;dur=1969&amp;hovh=225&amp;hovw=224&amp;tx=133&amp;ty=133&amp;sig=111192754945754021668&amp;page=1&amp;tbnh=122&amp;tbnw=121&amp;start=0&amp;ndsp=22&amp;ved=1t:429,r:15,s:0,i:1" style="position:absolute;margin-left:144.55pt;margin-top:-.9pt;width:118.1pt;height:108.5pt;z-index:-251658240;visibility:visible" o:button="t">
            <v:fill o:detectmouseclick="t"/>
            <v:imagedata r:id="rId8" o:title=""/>
            <o:lock v:ext="edit" aspectratio="f"/>
          </v:shape>
        </w:pict>
      </w:r>
      <w:r>
        <w:rPr>
          <w:noProof/>
          <w:lang w:eastAsia="tr-TR"/>
        </w:rPr>
        <w:pict>
          <v:shape id="Resim 13" o:spid="_x0000_s1033" type="#_x0000_t75" alt="Trafik İşaret ve Levhaları - Yaya Geçidi" href="http://www.bilgimanya.com/trafik-isaretleri-levhalari-ve-anlamlari-nelerdir/10700/trafik-isaretleri-anlamlari-yaya-geci" style="position:absolute;margin-left:287.1pt;margin-top:3.95pt;width:97.45pt;height:92.2pt;z-index:-251659264;visibility:visible" o:button="t">
            <v:fill o:detectmouseclick="t"/>
            <v:imagedata r:id="rId9" o:title=""/>
            <o:lock v:ext="edit" aspectratio="f"/>
          </v:shape>
        </w:pict>
      </w:r>
      <w:r>
        <w:rPr>
          <w:noProof/>
          <w:lang w:eastAsia="tr-TR"/>
        </w:rPr>
        <w:pict>
          <v:shape id="il_fi" o:spid="_x0000_s1034" type="#_x0000_t75" alt="http://www.saglik.im/wp-content/uploads/2008/12/oksuruk_husten-300x215.jpg" style="position:absolute;margin-left:406.45pt;margin-top:-2.3pt;width:109.4pt;height:147.35pt;z-index:-251656192;visibility:visible">
            <v:imagedata r:id="rId10" o:title=""/>
            <o:lock v:ext="edit" aspectratio="f"/>
          </v:shape>
        </w:pict>
      </w:r>
    </w:p>
    <w:p w:rsidR="0073634D" w:rsidRDefault="0073634D" w:rsidP="0058557D">
      <w:pPr>
        <w:tabs>
          <w:tab w:val="left" w:pos="7690"/>
        </w:tabs>
        <w:spacing w:after="0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</w:p>
    <w:p w:rsidR="0073634D" w:rsidRDefault="0073634D" w:rsidP="0058557D">
      <w:pPr>
        <w:tabs>
          <w:tab w:val="left" w:pos="7690"/>
        </w:tabs>
        <w:spacing w:after="120"/>
        <w:rPr>
          <w:rFonts w:ascii="Arial" w:hAnsi="Arial" w:cs="Arial"/>
          <w:b/>
          <w:bCs/>
          <w:sz w:val="16"/>
          <w:szCs w:val="16"/>
        </w:rPr>
      </w:pPr>
    </w:p>
    <w:p w:rsidR="0073634D" w:rsidRDefault="0073634D" w:rsidP="0058557D">
      <w:pPr>
        <w:tabs>
          <w:tab w:val="left" w:pos="7690"/>
        </w:tabs>
        <w:spacing w:after="120"/>
        <w:rPr>
          <w:rFonts w:ascii="Arial" w:hAnsi="Arial" w:cs="Arial"/>
          <w:b/>
          <w:bCs/>
          <w:sz w:val="16"/>
          <w:szCs w:val="16"/>
        </w:rPr>
      </w:pPr>
    </w:p>
    <w:p w:rsidR="0073634D" w:rsidRDefault="0073634D" w:rsidP="0058557D">
      <w:pPr>
        <w:tabs>
          <w:tab w:val="left" w:pos="7690"/>
        </w:tabs>
        <w:spacing w:after="120"/>
        <w:rPr>
          <w:rFonts w:ascii="Arial" w:hAnsi="Arial" w:cs="Arial"/>
          <w:b/>
          <w:bCs/>
          <w:sz w:val="16"/>
          <w:szCs w:val="16"/>
        </w:rPr>
      </w:pPr>
    </w:p>
    <w:p w:rsidR="0073634D" w:rsidRDefault="0073634D" w:rsidP="0058557D">
      <w:pPr>
        <w:tabs>
          <w:tab w:val="left" w:pos="7690"/>
        </w:tabs>
        <w:spacing w:after="120"/>
        <w:rPr>
          <w:rFonts w:ascii="Arial" w:hAnsi="Arial" w:cs="Arial"/>
          <w:b/>
          <w:bCs/>
          <w:sz w:val="16"/>
          <w:szCs w:val="16"/>
        </w:rPr>
      </w:pPr>
    </w:p>
    <w:p w:rsidR="0073634D" w:rsidRDefault="0073634D" w:rsidP="0058557D">
      <w:pPr>
        <w:tabs>
          <w:tab w:val="left" w:pos="7690"/>
        </w:tabs>
        <w:spacing w:after="120"/>
        <w:rPr>
          <w:rFonts w:ascii="Arial" w:hAnsi="Arial" w:cs="Arial"/>
          <w:b/>
          <w:bCs/>
          <w:sz w:val="16"/>
          <w:szCs w:val="16"/>
        </w:rPr>
      </w:pPr>
    </w:p>
    <w:p w:rsidR="0073634D" w:rsidRDefault="0073634D" w:rsidP="0058557D">
      <w:pPr>
        <w:tabs>
          <w:tab w:val="left" w:pos="7690"/>
        </w:tabs>
        <w:spacing w:after="120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.............................................................................................................................................................</w:t>
      </w:r>
    </w:p>
    <w:p w:rsidR="0073634D" w:rsidRDefault="0073634D" w:rsidP="0058557D">
      <w:pPr>
        <w:tabs>
          <w:tab w:val="left" w:pos="7690"/>
        </w:tabs>
        <w:spacing w:after="120"/>
        <w:rPr>
          <w:rFonts w:ascii="Arial" w:hAnsi="Arial" w:cs="Arial"/>
          <w:b/>
          <w:bCs/>
          <w:sz w:val="16"/>
          <w:szCs w:val="16"/>
        </w:rPr>
      </w:pPr>
    </w:p>
    <w:p w:rsidR="0073634D" w:rsidRPr="00533DF7" w:rsidRDefault="0073634D" w:rsidP="0058557D">
      <w:pPr>
        <w:tabs>
          <w:tab w:val="left" w:pos="7690"/>
        </w:tabs>
        <w:spacing w:after="120"/>
        <w:rPr>
          <w:rFonts w:ascii="Arial" w:hAnsi="Arial" w:cs="Arial"/>
          <w:b/>
          <w:bCs/>
          <w:color w:val="FFFFFF"/>
          <w:sz w:val="16"/>
          <w:szCs w:val="16"/>
        </w:rPr>
      </w:pPr>
      <w:r w:rsidRPr="00533DF7">
        <w:rPr>
          <w:rFonts w:ascii="Arial" w:hAnsi="Arial" w:cs="Arial"/>
          <w:b/>
          <w:bCs/>
          <w:color w:val="FFFFFF"/>
          <w:sz w:val="16"/>
          <w:szCs w:val="16"/>
          <w:highlight w:val="black"/>
        </w:rPr>
        <w:t>7. Aşağıda boş bırakılan yerlere uygun sözcükleri yazınız. (10 puan)</w:t>
      </w:r>
    </w:p>
    <w:p w:rsidR="0073634D" w:rsidRDefault="0073634D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* Meslek sırlarını saklamak ve meslekî dayanışmayı sağlamak amacıyla bir grubun kendi arasında konuştuğu özel dile ........................................</w:t>
      </w:r>
    </w:p>
    <w:p w:rsidR="0073634D" w:rsidRDefault="0073634D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adı verilir.</w:t>
      </w:r>
    </w:p>
    <w:p w:rsidR="0073634D" w:rsidRDefault="0073634D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</w:p>
    <w:p w:rsidR="0073634D" w:rsidRDefault="0073634D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* Geçmişin kültürel değerlerini bugüne ve bugünden geleceğe aktaran dilin, kültürü ............................................özelliği vardır.</w:t>
      </w:r>
    </w:p>
    <w:p w:rsidR="0073634D" w:rsidRDefault="0073634D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</w:p>
    <w:p w:rsidR="0073634D" w:rsidRDefault="0073634D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* </w:t>
      </w:r>
      <w:r w:rsidRPr="008F61CF">
        <w:rPr>
          <w:rFonts w:ascii="Arial" w:hAnsi="Arial" w:cs="Arial"/>
          <w:i/>
          <w:iCs/>
          <w:sz w:val="16"/>
          <w:szCs w:val="16"/>
        </w:rPr>
        <w:t>Altın Yaruk, Irk Bitig</w:t>
      </w:r>
      <w:r>
        <w:rPr>
          <w:rFonts w:ascii="Arial" w:hAnsi="Arial" w:cs="Arial"/>
          <w:sz w:val="16"/>
          <w:szCs w:val="16"/>
        </w:rPr>
        <w:t xml:space="preserve"> adlı eserler, dinî nitelikte eserler olup bu eserler ................................ Dönemi Türkçesine ait eserlerdir.</w:t>
      </w:r>
    </w:p>
    <w:p w:rsidR="0073634D" w:rsidRDefault="0073634D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</w:p>
    <w:p w:rsidR="0073634D" w:rsidRDefault="0073634D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* Seslerin bir araya gelerek oluşturduğu sözcüklere (k.i.t.a.p / kitap) gösterge biliminde ........................................... bu sözcüklerin zihnimizde canlandırdığı resme ..............................................adı verilir.</w:t>
      </w:r>
    </w:p>
    <w:p w:rsidR="0073634D" w:rsidRDefault="0073634D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</w:p>
    <w:p w:rsidR="0073634D" w:rsidRPr="00E41F4C" w:rsidRDefault="0073634D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* Sözcükler, birer dil göstergesidir. Bu göstergelerin gösterdiği </w:t>
      </w:r>
      <w:r w:rsidRPr="00FF2CAD">
        <w:rPr>
          <w:rFonts w:ascii="Arial" w:hAnsi="Arial" w:cs="Arial"/>
          <w:i/>
          <w:iCs/>
          <w:sz w:val="16"/>
          <w:szCs w:val="16"/>
        </w:rPr>
        <w:t>varlığın kendisine</w:t>
      </w:r>
      <w:r>
        <w:rPr>
          <w:rFonts w:ascii="Arial" w:hAnsi="Arial" w:cs="Arial"/>
          <w:sz w:val="16"/>
          <w:szCs w:val="16"/>
        </w:rPr>
        <w:t xml:space="preserve"> gösterge biliminde ..............................................denir. </w:t>
      </w:r>
    </w:p>
    <w:p w:rsidR="0073634D" w:rsidRDefault="0073634D" w:rsidP="00FF2CAD">
      <w:pPr>
        <w:tabs>
          <w:tab w:val="left" w:pos="7690"/>
        </w:tabs>
        <w:spacing w:after="0"/>
        <w:rPr>
          <w:rFonts w:ascii="Arial" w:hAnsi="Arial" w:cs="Arial"/>
          <w:b/>
          <w:bCs/>
          <w:sz w:val="16"/>
          <w:szCs w:val="16"/>
        </w:rPr>
      </w:pPr>
    </w:p>
    <w:p w:rsidR="0073634D" w:rsidRDefault="0073634D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  <w:r w:rsidRPr="00533DF7">
        <w:rPr>
          <w:rFonts w:ascii="Arial" w:hAnsi="Arial" w:cs="Arial"/>
          <w:sz w:val="16"/>
          <w:szCs w:val="16"/>
        </w:rPr>
        <w:t>* Amacı</w:t>
      </w:r>
      <w:r>
        <w:rPr>
          <w:rFonts w:ascii="Arial" w:hAnsi="Arial" w:cs="Arial"/>
          <w:sz w:val="16"/>
          <w:szCs w:val="16"/>
        </w:rPr>
        <w:t xml:space="preserve"> olmayan ve istem dışı gelişen doğal göstergelere ..................................................adı verilir.</w:t>
      </w:r>
    </w:p>
    <w:p w:rsidR="0073634D" w:rsidRDefault="0073634D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</w:p>
    <w:p w:rsidR="0073634D" w:rsidRDefault="0073634D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* Bir ileti, dille ilgili bilgi vermek üzere oluşturulmuşsa o iletide dil, .....................................................işlevde kullanılmıştır.</w:t>
      </w:r>
    </w:p>
    <w:p w:rsidR="0073634D" w:rsidRDefault="0073634D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</w:p>
    <w:p w:rsidR="0073634D" w:rsidRDefault="0073634D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* İngilizce, Almanca gibi diller .......................................................................dil ailesindendir. </w:t>
      </w:r>
    </w:p>
    <w:p w:rsidR="0073634D" w:rsidRDefault="0073634D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</w:p>
    <w:p w:rsidR="0073634D" w:rsidRDefault="0073634D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* Yeryüzündeki diller, yapı bakımından tek heceli, eklemeli ve ...................................................diller olmak üzere üç gruba ayrılır.</w:t>
      </w:r>
    </w:p>
    <w:p w:rsidR="0073634D" w:rsidRDefault="0073634D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</w:p>
    <w:p w:rsidR="0073634D" w:rsidRPr="007D20E5" w:rsidRDefault="0073634D" w:rsidP="00FF2CAD">
      <w:pPr>
        <w:tabs>
          <w:tab w:val="left" w:pos="7690"/>
        </w:tabs>
        <w:spacing w:after="0"/>
        <w:rPr>
          <w:rFonts w:ascii="Arial Black" w:hAnsi="Arial Black" w:cs="Arial Black"/>
          <w:color w:val="FFFFFF"/>
          <w:sz w:val="16"/>
          <w:szCs w:val="16"/>
        </w:rPr>
      </w:pPr>
      <w:r w:rsidRPr="007D20E5">
        <w:rPr>
          <w:rFonts w:ascii="Arial Black" w:hAnsi="Arial Black" w:cs="Arial Black"/>
          <w:color w:val="FFFFFF"/>
          <w:sz w:val="16"/>
          <w:szCs w:val="16"/>
          <w:highlight w:val="black"/>
        </w:rPr>
        <w:t>8. Aşağıda</w:t>
      </w:r>
      <w:r>
        <w:rPr>
          <w:rFonts w:ascii="Arial Black" w:hAnsi="Arial Black" w:cs="Arial Black"/>
          <w:color w:val="FFFFFF"/>
          <w:sz w:val="16"/>
          <w:szCs w:val="16"/>
          <w:highlight w:val="black"/>
        </w:rPr>
        <w:t>,</w:t>
      </w:r>
      <w:r w:rsidRPr="007D20E5">
        <w:rPr>
          <w:rFonts w:ascii="Arial Black" w:hAnsi="Arial Black" w:cs="Arial Black"/>
          <w:color w:val="FFFFFF"/>
          <w:sz w:val="16"/>
          <w:szCs w:val="16"/>
          <w:highlight w:val="black"/>
        </w:rPr>
        <w:t xml:space="preserve"> bir paragrafın giriş cümlesi verilmiştir. Bu giriş cümlesini geliştirerek bir paragraf oluşturunuz. (10 puan)</w:t>
      </w:r>
    </w:p>
    <w:p w:rsidR="0073634D" w:rsidRPr="00943279" w:rsidRDefault="0073634D" w:rsidP="00E04216">
      <w:pPr>
        <w:tabs>
          <w:tab w:val="left" w:pos="7690"/>
        </w:tabs>
        <w:spacing w:after="0"/>
        <w:jc w:val="center"/>
        <w:rPr>
          <w:rFonts w:ascii="Arial" w:hAnsi="Arial" w:cs="Arial"/>
          <w:b/>
          <w:bCs/>
          <w:sz w:val="16"/>
          <w:szCs w:val="16"/>
        </w:rPr>
      </w:pPr>
      <w:r w:rsidRPr="00943279">
        <w:rPr>
          <w:rFonts w:ascii="Arial" w:hAnsi="Arial" w:cs="Arial"/>
          <w:b/>
          <w:bCs/>
          <w:sz w:val="16"/>
          <w:szCs w:val="16"/>
        </w:rPr>
        <w:t>Yazım kurallarına ve noktalama işaretlerine dikkat ediniz.</w:t>
      </w:r>
    </w:p>
    <w:p w:rsidR="0073634D" w:rsidRPr="00943279" w:rsidRDefault="0073634D" w:rsidP="00FF2CAD">
      <w:pPr>
        <w:tabs>
          <w:tab w:val="left" w:pos="7690"/>
        </w:tabs>
        <w:spacing w:after="0"/>
        <w:rPr>
          <w:rFonts w:ascii="Arial" w:hAnsi="Arial" w:cs="Arial"/>
          <w:b/>
          <w:bCs/>
          <w:sz w:val="16"/>
          <w:szCs w:val="16"/>
        </w:rPr>
      </w:pPr>
    </w:p>
    <w:p w:rsidR="0073634D" w:rsidRDefault="0073634D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Dil, benim aynalı evimdir. ............................................................................................................................................................................................</w:t>
      </w:r>
    </w:p>
    <w:p w:rsidR="0073634D" w:rsidRDefault="0073634D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3634D" w:rsidRPr="00E04216" w:rsidRDefault="0073634D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3634D" w:rsidRDefault="0073634D" w:rsidP="00FF2CAD">
      <w:pPr>
        <w:tabs>
          <w:tab w:val="left" w:pos="7690"/>
        </w:tabs>
        <w:spacing w:after="0"/>
        <w:rPr>
          <w:rFonts w:ascii="Arial" w:hAnsi="Arial" w:cs="Arial"/>
          <w:color w:val="FFFFFF"/>
          <w:sz w:val="16"/>
          <w:szCs w:val="16"/>
        </w:rPr>
        <w:sectPr w:rsidR="0073634D" w:rsidSect="004713F7">
          <w:headerReference w:type="default" r:id="rId11"/>
          <w:pgSz w:w="11906" w:h="16838"/>
          <w:pgMar w:top="851" w:right="851" w:bottom="851" w:left="851" w:header="709" w:footer="709" w:gutter="0"/>
          <w:cols w:space="708"/>
          <w:docGrid w:linePitch="360"/>
        </w:sectPr>
      </w:pPr>
    </w:p>
    <w:p w:rsidR="0073634D" w:rsidRPr="007D20E5" w:rsidRDefault="0073634D" w:rsidP="00FF2CAD">
      <w:pPr>
        <w:tabs>
          <w:tab w:val="left" w:pos="7690"/>
        </w:tabs>
        <w:spacing w:after="0"/>
        <w:rPr>
          <w:rFonts w:ascii="Arial" w:hAnsi="Arial" w:cs="Arial"/>
          <w:color w:val="FFFFFF"/>
          <w:sz w:val="16"/>
          <w:szCs w:val="16"/>
        </w:rPr>
      </w:pPr>
    </w:p>
    <w:p w:rsidR="0073634D" w:rsidRPr="00A520EE" w:rsidRDefault="0073634D" w:rsidP="0058557D">
      <w:pPr>
        <w:tabs>
          <w:tab w:val="left" w:pos="7690"/>
        </w:tabs>
        <w:spacing w:after="120"/>
        <w:rPr>
          <w:rFonts w:ascii="Arial" w:hAnsi="Arial" w:cs="Arial"/>
          <w:b/>
          <w:bCs/>
          <w:color w:val="FFFFFF"/>
          <w:sz w:val="16"/>
          <w:szCs w:val="16"/>
        </w:rPr>
      </w:pPr>
      <w:r w:rsidRPr="00A520EE">
        <w:rPr>
          <w:rFonts w:ascii="Arial" w:hAnsi="Arial" w:cs="Arial"/>
          <w:b/>
          <w:bCs/>
          <w:color w:val="FFFFFF"/>
          <w:sz w:val="16"/>
          <w:szCs w:val="16"/>
          <w:highlight w:val="black"/>
        </w:rPr>
        <w:t>9. Aşağıdaki çoktan seçmeli soruları yanıtlayınız. (20 puan)</w:t>
      </w:r>
    </w:p>
    <w:p w:rsidR="0073634D" w:rsidRPr="00A520EE" w:rsidRDefault="0073634D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 w:rsidRPr="00A520EE">
        <w:rPr>
          <w:rFonts w:ascii="Arial" w:hAnsi="Arial" w:cs="Arial"/>
          <w:b/>
          <w:bCs/>
          <w:sz w:val="16"/>
          <w:szCs w:val="16"/>
        </w:rPr>
        <w:t>I. Aşağıdaki cümlelerin hangisinde bilgi yanlışlığı vardır?</w:t>
      </w:r>
    </w:p>
    <w:p w:rsidR="0073634D" w:rsidRPr="00A520EE" w:rsidRDefault="0073634D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73634D" w:rsidRPr="00A520EE" w:rsidRDefault="0073634D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A520EE">
        <w:rPr>
          <w:rFonts w:ascii="Arial" w:hAnsi="Arial" w:cs="Arial"/>
          <w:sz w:val="16"/>
          <w:szCs w:val="16"/>
        </w:rPr>
        <w:t>A) Kültür, bir milletin ortak biçimde uyması gereken kurallar,inanç</w:t>
      </w:r>
      <w:r>
        <w:rPr>
          <w:rFonts w:ascii="Arial" w:hAnsi="Arial" w:cs="Arial"/>
          <w:sz w:val="16"/>
          <w:szCs w:val="16"/>
        </w:rPr>
        <w:t>-</w:t>
      </w:r>
      <w:r w:rsidRPr="00A520EE">
        <w:rPr>
          <w:rFonts w:ascii="Arial" w:hAnsi="Arial" w:cs="Arial"/>
          <w:sz w:val="16"/>
          <w:szCs w:val="16"/>
        </w:rPr>
        <w:t>lar, görüşler ve ilkeler bütünüdür.</w:t>
      </w:r>
    </w:p>
    <w:p w:rsidR="0073634D" w:rsidRPr="00A520EE" w:rsidRDefault="0073634D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A520EE">
        <w:rPr>
          <w:rFonts w:ascii="Arial" w:hAnsi="Arial" w:cs="Arial"/>
          <w:sz w:val="16"/>
          <w:szCs w:val="16"/>
        </w:rPr>
        <w:t>B) Dil, içinde konuşulduğu toplumun kültürünü kuşaktankuşağa aktarır.</w:t>
      </w:r>
    </w:p>
    <w:p w:rsidR="0073634D" w:rsidRPr="00A520EE" w:rsidRDefault="0073634D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A520EE">
        <w:rPr>
          <w:rFonts w:ascii="Arial" w:hAnsi="Arial" w:cs="Arial"/>
          <w:sz w:val="16"/>
          <w:szCs w:val="16"/>
        </w:rPr>
        <w:t>C) Bir insan hangi kültürde yetişirse yetişsin o kültüründilini değil, kitaplarda okuduğu dili öğrenir.</w:t>
      </w:r>
    </w:p>
    <w:p w:rsidR="0073634D" w:rsidRPr="00A520EE" w:rsidRDefault="0073634D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A520EE">
        <w:rPr>
          <w:rFonts w:ascii="Arial" w:hAnsi="Arial" w:cs="Arial"/>
          <w:sz w:val="16"/>
          <w:szCs w:val="16"/>
        </w:rPr>
        <w:t>D) İnsan, dili sayesinde çevresiyle iletişim kurarak kendikültürünü öğrenir.</w:t>
      </w:r>
    </w:p>
    <w:p w:rsidR="0073634D" w:rsidRPr="00A520EE" w:rsidRDefault="0073634D" w:rsidP="00A520EE">
      <w:pPr>
        <w:tabs>
          <w:tab w:val="left" w:pos="7690"/>
        </w:tabs>
        <w:spacing w:after="120"/>
        <w:rPr>
          <w:rFonts w:ascii="Arial" w:hAnsi="Arial" w:cs="Arial"/>
          <w:b/>
          <w:bCs/>
          <w:sz w:val="16"/>
          <w:szCs w:val="16"/>
        </w:rPr>
      </w:pPr>
      <w:r w:rsidRPr="00A520EE">
        <w:rPr>
          <w:rFonts w:ascii="Arial" w:hAnsi="Arial" w:cs="Arial"/>
          <w:sz w:val="16"/>
          <w:szCs w:val="16"/>
        </w:rPr>
        <w:t>E) Kültür ile dil arasında sıkı bir ilişki ve etkileşim vardır.</w:t>
      </w:r>
    </w:p>
    <w:p w:rsidR="0073634D" w:rsidRDefault="0073634D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</w:p>
    <w:p w:rsidR="0073634D" w:rsidRPr="00A520EE" w:rsidRDefault="0073634D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 w:rsidRPr="00A520EE">
        <w:rPr>
          <w:rFonts w:ascii="Arial" w:hAnsi="Arial" w:cs="Arial"/>
          <w:b/>
          <w:bCs/>
          <w:sz w:val="16"/>
          <w:szCs w:val="16"/>
        </w:rPr>
        <w:t xml:space="preserve">II. </w:t>
      </w:r>
      <w:r>
        <w:rPr>
          <w:rFonts w:ascii="Arial" w:hAnsi="Arial" w:cs="Arial"/>
          <w:b/>
          <w:bCs/>
          <w:sz w:val="16"/>
          <w:szCs w:val="16"/>
        </w:rPr>
        <w:t>Aşağıdakilerin hangisinde bir bilgi yanlışıvardır</w:t>
      </w:r>
      <w:r w:rsidRPr="00A520EE">
        <w:rPr>
          <w:rFonts w:ascii="Arial" w:hAnsi="Arial" w:cs="Arial"/>
          <w:b/>
          <w:bCs/>
          <w:sz w:val="16"/>
          <w:szCs w:val="16"/>
        </w:rPr>
        <w:t>?</w:t>
      </w:r>
    </w:p>
    <w:p w:rsidR="0073634D" w:rsidRPr="00A520EE" w:rsidRDefault="0073634D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73634D" w:rsidRPr="00A520EE" w:rsidRDefault="0073634D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A520EE">
        <w:rPr>
          <w:rFonts w:ascii="Arial" w:hAnsi="Arial" w:cs="Arial"/>
          <w:sz w:val="16"/>
          <w:szCs w:val="16"/>
        </w:rPr>
        <w:t xml:space="preserve">A) </w:t>
      </w:r>
      <w:r>
        <w:rPr>
          <w:rFonts w:ascii="Arial" w:hAnsi="Arial" w:cs="Arial"/>
          <w:sz w:val="16"/>
          <w:szCs w:val="16"/>
        </w:rPr>
        <w:t xml:space="preserve">“Ağarmıştı.” sözcüğünde birden fazla ses olayı vardır. </w:t>
      </w:r>
    </w:p>
    <w:p w:rsidR="0073634D" w:rsidRDefault="0073634D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A520EE">
        <w:rPr>
          <w:rFonts w:ascii="Arial" w:hAnsi="Arial" w:cs="Arial"/>
          <w:sz w:val="16"/>
          <w:szCs w:val="16"/>
        </w:rPr>
        <w:t xml:space="preserve">B) </w:t>
      </w:r>
      <w:r>
        <w:rPr>
          <w:rFonts w:ascii="Arial" w:hAnsi="Arial" w:cs="Arial"/>
          <w:sz w:val="16"/>
          <w:szCs w:val="16"/>
        </w:rPr>
        <w:t>“Çevre” sözcüğünde herhangi bir ses olayı yoktur.</w:t>
      </w:r>
    </w:p>
    <w:p w:rsidR="0073634D" w:rsidRDefault="0073634D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A520EE">
        <w:rPr>
          <w:rFonts w:ascii="Arial" w:hAnsi="Arial" w:cs="Arial"/>
          <w:sz w:val="16"/>
          <w:szCs w:val="16"/>
        </w:rPr>
        <w:t xml:space="preserve">C) </w:t>
      </w:r>
      <w:r>
        <w:rPr>
          <w:rFonts w:ascii="Arial" w:hAnsi="Arial" w:cs="Arial"/>
          <w:sz w:val="16"/>
          <w:szCs w:val="16"/>
        </w:rPr>
        <w:t>Türkçe sözcüklerin başında iki ünsüz bulunmaz.</w:t>
      </w:r>
    </w:p>
    <w:p w:rsidR="0073634D" w:rsidRPr="00A520EE" w:rsidRDefault="0073634D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A520EE">
        <w:rPr>
          <w:rFonts w:ascii="Arial" w:hAnsi="Arial" w:cs="Arial"/>
          <w:sz w:val="16"/>
          <w:szCs w:val="16"/>
        </w:rPr>
        <w:t xml:space="preserve">D) </w:t>
      </w:r>
      <w:r>
        <w:rPr>
          <w:rFonts w:ascii="Arial" w:hAnsi="Arial" w:cs="Arial"/>
          <w:sz w:val="16"/>
          <w:szCs w:val="16"/>
        </w:rPr>
        <w:t>Türkçe sözcüklerde iki ünlü yan yana gelmez.</w:t>
      </w:r>
    </w:p>
    <w:p w:rsidR="0073634D" w:rsidRPr="00A520EE" w:rsidRDefault="0073634D" w:rsidP="00FB3A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A520EE">
        <w:rPr>
          <w:rFonts w:ascii="Arial" w:hAnsi="Arial" w:cs="Arial"/>
          <w:sz w:val="16"/>
          <w:szCs w:val="16"/>
        </w:rPr>
        <w:t xml:space="preserve">E) </w:t>
      </w:r>
      <w:r>
        <w:rPr>
          <w:rFonts w:ascii="Arial" w:hAnsi="Arial" w:cs="Arial"/>
          <w:sz w:val="16"/>
          <w:szCs w:val="16"/>
        </w:rPr>
        <w:t>“Anne” sözcüğü, zamanla söylenişi değişmiş Türkçe bir sözcük-tür.</w:t>
      </w:r>
    </w:p>
    <w:p w:rsidR="0073634D" w:rsidRDefault="0073634D" w:rsidP="00A520EE">
      <w:pPr>
        <w:tabs>
          <w:tab w:val="left" w:pos="7690"/>
        </w:tabs>
        <w:spacing w:after="120"/>
        <w:rPr>
          <w:rFonts w:ascii="Arial" w:hAnsi="Arial" w:cs="Arial"/>
          <w:b/>
          <w:bCs/>
          <w:sz w:val="16"/>
          <w:szCs w:val="16"/>
        </w:rPr>
      </w:pPr>
    </w:p>
    <w:p w:rsidR="0073634D" w:rsidRPr="00E42B56" w:rsidRDefault="0073634D" w:rsidP="00FB3A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Turforsebit" w:hAnsi="ArialTurforsebit" w:cs="ArialTurforsebit"/>
          <w:b/>
          <w:bCs/>
          <w:sz w:val="17"/>
          <w:szCs w:val="17"/>
        </w:rPr>
        <w:t>III</w:t>
      </w:r>
      <w:r w:rsidRPr="00FB3AB4">
        <w:rPr>
          <w:rFonts w:ascii="ArialTurforsebit" w:hAnsi="ArialTurforsebit" w:cs="ArialTurforsebit"/>
          <w:b/>
          <w:bCs/>
          <w:sz w:val="17"/>
          <w:szCs w:val="17"/>
        </w:rPr>
        <w:t>.</w:t>
      </w:r>
      <w:r w:rsidRPr="00E42B56">
        <w:rPr>
          <w:rFonts w:ascii="Arial" w:hAnsi="Arial" w:cs="Arial"/>
          <w:sz w:val="16"/>
          <w:szCs w:val="16"/>
        </w:rPr>
        <w:t>I. Yazı dili günlük yaşamda farklılık gösterirken konuşma dili farklılık göstermez.</w:t>
      </w:r>
    </w:p>
    <w:p w:rsidR="0073634D" w:rsidRPr="00E42B56" w:rsidRDefault="0073634D" w:rsidP="00FB3A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E42B56">
        <w:rPr>
          <w:rFonts w:ascii="Arial" w:hAnsi="Arial" w:cs="Arial"/>
          <w:sz w:val="16"/>
          <w:szCs w:val="16"/>
        </w:rPr>
        <w:t>II. Bir dilin bilinen tarihinden önce kendisinden ayrılmış olup çok büyük yapısal farklılıklar gösteren şekline şive denir.</w:t>
      </w:r>
    </w:p>
    <w:p w:rsidR="0073634D" w:rsidRPr="00E42B56" w:rsidRDefault="0073634D" w:rsidP="00FB3A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E42B56">
        <w:rPr>
          <w:rFonts w:ascii="Arial" w:hAnsi="Arial" w:cs="Arial"/>
          <w:sz w:val="16"/>
          <w:szCs w:val="16"/>
        </w:rPr>
        <w:t>III. İnsanların geçmişten geleceğe birbirlerini etkileyerek oluş-turdukları değere kültür denir.</w:t>
      </w:r>
    </w:p>
    <w:p w:rsidR="0073634D" w:rsidRPr="00E42B56" w:rsidRDefault="0073634D" w:rsidP="00FB3A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E42B56">
        <w:rPr>
          <w:rFonts w:ascii="Arial" w:hAnsi="Arial" w:cs="Arial"/>
          <w:sz w:val="16"/>
          <w:szCs w:val="16"/>
        </w:rPr>
        <w:t>IV. Mardinliyle Konyalının konuşurken sözcükleri farklı söyle-mesine ağız denir.</w:t>
      </w:r>
    </w:p>
    <w:p w:rsidR="0073634D" w:rsidRPr="00E42B56" w:rsidRDefault="0073634D" w:rsidP="00FB3A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 w:rsidRPr="00E42B56">
        <w:rPr>
          <w:rFonts w:ascii="Arial" w:hAnsi="Arial" w:cs="Arial"/>
          <w:b/>
          <w:bCs/>
          <w:sz w:val="16"/>
          <w:szCs w:val="16"/>
        </w:rPr>
        <w:t>Yukarıdaki numaralanmış cümlelerin hangilerinde bilgi yanlışı vardır?</w:t>
      </w:r>
    </w:p>
    <w:p w:rsidR="0073634D" w:rsidRPr="00E42B56" w:rsidRDefault="0073634D" w:rsidP="00FB3A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73634D" w:rsidRPr="00E42B56" w:rsidRDefault="0073634D" w:rsidP="00FB3A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E42B56">
        <w:rPr>
          <w:rFonts w:ascii="Arial" w:hAnsi="Arial" w:cs="Arial"/>
          <w:sz w:val="16"/>
          <w:szCs w:val="16"/>
        </w:rPr>
        <w:t>A) I. ve II.                         B) I. ve IV.                   C) II. ve III.</w:t>
      </w:r>
    </w:p>
    <w:p w:rsidR="0073634D" w:rsidRPr="00E42B56" w:rsidRDefault="0073634D" w:rsidP="00FB3A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  <w:u w:val="single"/>
        </w:rPr>
      </w:pPr>
      <w:r w:rsidRPr="00E42B56">
        <w:rPr>
          <w:rFonts w:ascii="Arial" w:hAnsi="Arial" w:cs="Arial"/>
          <w:sz w:val="16"/>
          <w:szCs w:val="16"/>
        </w:rPr>
        <w:t>D) II. ve IV.                      E) III. ve IV.</w:t>
      </w:r>
    </w:p>
    <w:p w:rsidR="0073634D" w:rsidRPr="00A520EE" w:rsidRDefault="0073634D" w:rsidP="00A520EE">
      <w:pPr>
        <w:tabs>
          <w:tab w:val="left" w:pos="7690"/>
        </w:tabs>
        <w:spacing w:after="120"/>
        <w:rPr>
          <w:rFonts w:ascii="Arial" w:hAnsi="Arial" w:cs="Arial"/>
          <w:b/>
          <w:bCs/>
          <w:sz w:val="16"/>
          <w:szCs w:val="16"/>
        </w:rPr>
      </w:pPr>
      <w:hyperlink r:id="rId12" w:history="1">
        <w:r w:rsidRPr="00797A54">
          <w:rPr>
            <w:rStyle w:val="Hyperlink"/>
            <w:rFonts w:ascii="Arial" w:hAnsi="Arial" w:cs="Arial"/>
            <w:b/>
            <w:bCs/>
            <w:sz w:val="16"/>
            <w:szCs w:val="16"/>
          </w:rPr>
          <w:t>www.sorubak.com</w:t>
        </w:r>
      </w:hyperlink>
      <w:r>
        <w:rPr>
          <w:rFonts w:ascii="Arial" w:hAnsi="Arial" w:cs="Arial"/>
          <w:b/>
          <w:bCs/>
          <w:sz w:val="16"/>
          <w:szCs w:val="16"/>
        </w:rPr>
        <w:t xml:space="preserve"> </w:t>
      </w:r>
    </w:p>
    <w:p w:rsidR="0073634D" w:rsidRPr="00A520EE" w:rsidRDefault="0073634D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</w:p>
    <w:p w:rsidR="0073634D" w:rsidRDefault="0073634D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  <w:u w:val="single"/>
        </w:rPr>
      </w:pPr>
    </w:p>
    <w:p w:rsidR="0073634D" w:rsidRDefault="0073634D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  <w:u w:val="single"/>
        </w:rPr>
      </w:pPr>
    </w:p>
    <w:p w:rsidR="0073634D" w:rsidRDefault="0073634D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  <w:u w:val="single"/>
        </w:rPr>
      </w:pPr>
    </w:p>
    <w:p w:rsidR="0073634D" w:rsidRDefault="0073634D" w:rsidP="00FB3A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</w:p>
    <w:p w:rsidR="0073634D" w:rsidRPr="00FB3AB4" w:rsidRDefault="0073634D" w:rsidP="00FB3A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FB3AB4">
        <w:rPr>
          <w:rFonts w:ascii="Arial" w:hAnsi="Arial" w:cs="Arial"/>
          <w:b/>
          <w:bCs/>
          <w:sz w:val="16"/>
          <w:szCs w:val="16"/>
        </w:rPr>
        <w:t>IV.</w:t>
      </w:r>
      <w:r w:rsidRPr="00FB3AB4">
        <w:rPr>
          <w:rFonts w:ascii="Arial" w:hAnsi="Arial" w:cs="Arial"/>
          <w:sz w:val="16"/>
          <w:szCs w:val="16"/>
        </w:rPr>
        <w:t xml:space="preserve">Dışarıda mevsim </w:t>
      </w:r>
      <w:r w:rsidRPr="00E85A8E">
        <w:rPr>
          <w:rFonts w:ascii="Arial" w:hAnsi="Arial" w:cs="Arial"/>
          <w:sz w:val="16"/>
          <w:szCs w:val="16"/>
          <w:u w:val="single"/>
        </w:rPr>
        <w:t>baharmış</w:t>
      </w:r>
      <w:r w:rsidRPr="00E85A8E">
        <w:rPr>
          <w:rFonts w:ascii="Arial" w:hAnsi="Arial" w:cs="Arial"/>
          <w:sz w:val="16"/>
          <w:szCs w:val="16"/>
        </w:rPr>
        <w:t>.</w:t>
      </w:r>
      <w:r w:rsidRPr="00FB3AB4">
        <w:rPr>
          <w:rFonts w:ascii="Arial" w:hAnsi="Arial" w:cs="Arial"/>
          <w:sz w:val="16"/>
          <w:szCs w:val="16"/>
        </w:rPr>
        <w:t>”</w:t>
      </w:r>
    </w:p>
    <w:p w:rsidR="0073634D" w:rsidRPr="00FB3AB4" w:rsidRDefault="0073634D" w:rsidP="00FB3A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 w:rsidRPr="00FB3AB4">
        <w:rPr>
          <w:rFonts w:ascii="Arial" w:hAnsi="Arial" w:cs="Arial"/>
          <w:b/>
          <w:bCs/>
          <w:sz w:val="16"/>
          <w:szCs w:val="16"/>
        </w:rPr>
        <w:t xml:space="preserve">Altı çizili sözcükteki </w:t>
      </w:r>
      <w:r>
        <w:rPr>
          <w:rFonts w:ascii="Arial" w:hAnsi="Arial" w:cs="Arial"/>
          <w:b/>
          <w:bCs/>
          <w:sz w:val="16"/>
          <w:szCs w:val="16"/>
        </w:rPr>
        <w:t>ses olayının bir benzeri, aşağı</w:t>
      </w:r>
      <w:r w:rsidRPr="00FB3AB4">
        <w:rPr>
          <w:rFonts w:ascii="Arial" w:hAnsi="Arial" w:cs="Arial"/>
          <w:b/>
          <w:bCs/>
          <w:sz w:val="16"/>
          <w:szCs w:val="16"/>
        </w:rPr>
        <w:t>dakilerin hangisinde vardır?</w:t>
      </w:r>
    </w:p>
    <w:p w:rsidR="0073634D" w:rsidRPr="00FB3AB4" w:rsidRDefault="0073634D" w:rsidP="00FB3A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73634D" w:rsidRPr="00FB3AB4" w:rsidRDefault="0073634D" w:rsidP="00FB3A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FB3AB4">
        <w:rPr>
          <w:rFonts w:ascii="Arial" w:hAnsi="Arial" w:cs="Arial"/>
          <w:sz w:val="16"/>
          <w:szCs w:val="16"/>
        </w:rPr>
        <w:t>A) Siren sesleri, buradan bile duyuluyordu.</w:t>
      </w:r>
    </w:p>
    <w:p w:rsidR="0073634D" w:rsidRPr="00FB3AB4" w:rsidRDefault="0073634D" w:rsidP="00FB3A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FB3AB4">
        <w:rPr>
          <w:rFonts w:ascii="Arial" w:hAnsi="Arial" w:cs="Arial"/>
          <w:sz w:val="16"/>
          <w:szCs w:val="16"/>
        </w:rPr>
        <w:t>B) İki gündür bir şey yemeyince çok acıkmış.</w:t>
      </w:r>
    </w:p>
    <w:p w:rsidR="0073634D" w:rsidRPr="00FB3AB4" w:rsidRDefault="0073634D" w:rsidP="00FB3A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FB3AB4">
        <w:rPr>
          <w:rFonts w:ascii="Arial" w:hAnsi="Arial" w:cs="Arial"/>
          <w:sz w:val="16"/>
          <w:szCs w:val="16"/>
        </w:rPr>
        <w:t>C) Nihat Genç’in son yazısını okuyorum şu an.</w:t>
      </w:r>
    </w:p>
    <w:p w:rsidR="0073634D" w:rsidRPr="00FB3AB4" w:rsidRDefault="0073634D" w:rsidP="00FB3A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FB3AB4">
        <w:rPr>
          <w:rFonts w:ascii="Arial" w:hAnsi="Arial" w:cs="Arial"/>
          <w:sz w:val="16"/>
          <w:szCs w:val="16"/>
        </w:rPr>
        <w:t>D) Cevap anahtarını almayı unutmayın.</w:t>
      </w:r>
    </w:p>
    <w:p w:rsidR="0073634D" w:rsidRDefault="0073634D" w:rsidP="00FB3A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FB3AB4">
        <w:rPr>
          <w:rFonts w:ascii="Arial" w:hAnsi="Arial" w:cs="Arial"/>
          <w:sz w:val="16"/>
          <w:szCs w:val="16"/>
        </w:rPr>
        <w:t>E) Bir soğuk yel eser, üşür ölüm bile.</w:t>
      </w:r>
    </w:p>
    <w:p w:rsidR="0073634D" w:rsidRDefault="0073634D" w:rsidP="00FB3A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73634D" w:rsidRPr="00E42B56" w:rsidRDefault="0073634D" w:rsidP="00E42B5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E42B56">
        <w:rPr>
          <w:rFonts w:ascii="Arial" w:hAnsi="Arial" w:cs="Arial"/>
          <w:b/>
          <w:bCs/>
          <w:sz w:val="16"/>
          <w:szCs w:val="16"/>
        </w:rPr>
        <w:t>V.</w:t>
      </w:r>
      <w:r w:rsidRPr="00E42B56">
        <w:rPr>
          <w:rFonts w:ascii="Arial" w:hAnsi="Arial" w:cs="Arial"/>
          <w:sz w:val="16"/>
          <w:szCs w:val="16"/>
        </w:rPr>
        <w:t xml:space="preserve">(I) Herkes her şey olamaz. (II) Nasıl iyi asker olmak için disiplin, iyi öğretmen </w:t>
      </w:r>
      <w:r>
        <w:rPr>
          <w:rFonts w:ascii="Arial" w:hAnsi="Arial" w:cs="Arial"/>
          <w:sz w:val="16"/>
          <w:szCs w:val="16"/>
        </w:rPr>
        <w:t>olmak için bilgi, iyi tüccar ol</w:t>
      </w:r>
      <w:r w:rsidRPr="00E42B56">
        <w:rPr>
          <w:rFonts w:ascii="Arial" w:hAnsi="Arial" w:cs="Arial"/>
          <w:sz w:val="16"/>
          <w:szCs w:val="16"/>
        </w:rPr>
        <w:t>mak için para yeterli değil</w:t>
      </w:r>
      <w:r>
        <w:rPr>
          <w:rFonts w:ascii="Arial" w:hAnsi="Arial" w:cs="Arial"/>
          <w:sz w:val="16"/>
          <w:szCs w:val="16"/>
        </w:rPr>
        <w:t>-</w:t>
      </w:r>
      <w:r w:rsidRPr="00E42B56">
        <w:rPr>
          <w:rFonts w:ascii="Arial" w:hAnsi="Arial" w:cs="Arial"/>
          <w:sz w:val="16"/>
          <w:szCs w:val="16"/>
        </w:rPr>
        <w:t>se nasıl bütün mesleklerin, kendilerine göre biraz doğuştan gelme, ço</w:t>
      </w:r>
      <w:r>
        <w:rPr>
          <w:rFonts w:ascii="Arial" w:hAnsi="Arial" w:cs="Arial"/>
          <w:sz w:val="16"/>
          <w:szCs w:val="16"/>
        </w:rPr>
        <w:t>ğu da sonra</w:t>
      </w:r>
      <w:r w:rsidRPr="00E42B56">
        <w:rPr>
          <w:rFonts w:ascii="Arial" w:hAnsi="Arial" w:cs="Arial"/>
          <w:sz w:val="16"/>
          <w:szCs w:val="16"/>
        </w:rPr>
        <w:t>dan öğrenilen incelikleri varsa politikacıların da rast</w:t>
      </w:r>
      <w:r>
        <w:rPr>
          <w:rFonts w:ascii="Arial" w:hAnsi="Arial" w:cs="Arial"/>
          <w:sz w:val="16"/>
          <w:szCs w:val="16"/>
        </w:rPr>
        <w:t>-</w:t>
      </w:r>
      <w:r w:rsidRPr="00E42B56">
        <w:rPr>
          <w:rFonts w:ascii="Arial" w:hAnsi="Arial" w:cs="Arial"/>
          <w:sz w:val="16"/>
          <w:szCs w:val="16"/>
        </w:rPr>
        <w:t>gele, herkesin beceremeyeceği y</w:t>
      </w:r>
      <w:r>
        <w:rPr>
          <w:rFonts w:ascii="Arial" w:hAnsi="Arial" w:cs="Arial"/>
          <w:sz w:val="16"/>
          <w:szCs w:val="16"/>
        </w:rPr>
        <w:t>önleri vardır. (III) Bunları be</w:t>
      </w:r>
      <w:r w:rsidRPr="00E42B56">
        <w:rPr>
          <w:rFonts w:ascii="Arial" w:hAnsi="Arial" w:cs="Arial"/>
          <w:sz w:val="16"/>
          <w:szCs w:val="16"/>
        </w:rPr>
        <w:t>cere</w:t>
      </w:r>
      <w:r>
        <w:rPr>
          <w:rFonts w:ascii="Arial" w:hAnsi="Arial" w:cs="Arial"/>
          <w:sz w:val="16"/>
          <w:szCs w:val="16"/>
        </w:rPr>
        <w:t>-</w:t>
      </w:r>
      <w:r w:rsidRPr="00E42B56">
        <w:rPr>
          <w:rFonts w:ascii="Arial" w:hAnsi="Arial" w:cs="Arial"/>
          <w:sz w:val="16"/>
          <w:szCs w:val="16"/>
        </w:rPr>
        <w:t>bilen kimseler, on binlerce kiş</w:t>
      </w:r>
      <w:r>
        <w:rPr>
          <w:rFonts w:ascii="Arial" w:hAnsi="Arial" w:cs="Arial"/>
          <w:sz w:val="16"/>
          <w:szCs w:val="16"/>
        </w:rPr>
        <w:t>inin karşısına çıkıp nutuk çek</w:t>
      </w:r>
      <w:r w:rsidRPr="00E42B56">
        <w:rPr>
          <w:rFonts w:ascii="Arial" w:hAnsi="Arial" w:cs="Arial"/>
          <w:sz w:val="16"/>
          <w:szCs w:val="16"/>
        </w:rPr>
        <w:t>ebiliyor; binlerc</w:t>
      </w:r>
      <w:r>
        <w:rPr>
          <w:rFonts w:ascii="Arial" w:hAnsi="Arial" w:cs="Arial"/>
          <w:sz w:val="16"/>
          <w:szCs w:val="16"/>
        </w:rPr>
        <w:t>e kişinin elini sıkabiliyor, çö</w:t>
      </w:r>
      <w:r w:rsidRPr="00E42B56">
        <w:rPr>
          <w:rFonts w:ascii="Arial" w:hAnsi="Arial" w:cs="Arial"/>
          <w:sz w:val="16"/>
          <w:szCs w:val="16"/>
        </w:rPr>
        <w:t>melip ayran içebiliyor.</w:t>
      </w:r>
    </w:p>
    <w:p w:rsidR="0073634D" w:rsidRPr="00E42B56" w:rsidRDefault="0073634D" w:rsidP="00E42B5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 w:rsidRPr="00E42B56">
        <w:rPr>
          <w:rFonts w:ascii="Arial" w:hAnsi="Arial" w:cs="Arial"/>
          <w:b/>
          <w:bCs/>
          <w:sz w:val="16"/>
          <w:szCs w:val="16"/>
        </w:rPr>
        <w:t>Yukarıdaki numarala</w:t>
      </w:r>
      <w:r>
        <w:rPr>
          <w:rFonts w:ascii="Arial" w:hAnsi="Arial" w:cs="Arial"/>
          <w:b/>
          <w:bCs/>
          <w:sz w:val="16"/>
          <w:szCs w:val="16"/>
        </w:rPr>
        <w:t>ndırılmış cümlelerle ilgili aşa</w:t>
      </w:r>
      <w:r w:rsidRPr="00E42B56">
        <w:rPr>
          <w:rFonts w:ascii="Arial" w:hAnsi="Arial" w:cs="Arial"/>
          <w:b/>
          <w:bCs/>
          <w:sz w:val="16"/>
          <w:szCs w:val="16"/>
        </w:rPr>
        <w:t>ğıdakilerden hangisi doğrudur?</w:t>
      </w:r>
    </w:p>
    <w:p w:rsidR="0073634D" w:rsidRPr="00E42B56" w:rsidRDefault="0073634D" w:rsidP="00E42B5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73634D" w:rsidRPr="00E42B56" w:rsidRDefault="0073634D" w:rsidP="00E42B5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E42B56">
        <w:rPr>
          <w:rFonts w:ascii="Arial" w:hAnsi="Arial" w:cs="Arial"/>
          <w:sz w:val="16"/>
          <w:szCs w:val="16"/>
        </w:rPr>
        <w:t>A) İlk cümlede ünsüz türemesi vardır.</w:t>
      </w:r>
    </w:p>
    <w:p w:rsidR="0073634D" w:rsidRPr="00E42B56" w:rsidRDefault="0073634D" w:rsidP="00E42B5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E42B56">
        <w:rPr>
          <w:rFonts w:ascii="Arial" w:hAnsi="Arial" w:cs="Arial"/>
          <w:sz w:val="16"/>
          <w:szCs w:val="16"/>
        </w:rPr>
        <w:t>B) II. cümlede ünsüz benzeşmesine bir örnek vardır.</w:t>
      </w:r>
    </w:p>
    <w:p w:rsidR="0073634D" w:rsidRPr="00E42B56" w:rsidRDefault="0073634D" w:rsidP="00E42B5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E42B56">
        <w:rPr>
          <w:rFonts w:ascii="Arial" w:hAnsi="Arial" w:cs="Arial"/>
          <w:sz w:val="16"/>
          <w:szCs w:val="16"/>
        </w:rPr>
        <w:t>C) II. cümlede ünsüz yumuşamasına uğramış dört sözcük vardır.</w:t>
      </w:r>
    </w:p>
    <w:p w:rsidR="0073634D" w:rsidRPr="00E42B56" w:rsidRDefault="0073634D" w:rsidP="00E42B5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E42B56">
        <w:rPr>
          <w:rFonts w:ascii="Arial" w:hAnsi="Arial" w:cs="Arial"/>
          <w:sz w:val="16"/>
          <w:szCs w:val="16"/>
        </w:rPr>
        <w:t>D) III. cümlede büyük ünlü uyumunu bozan ek yoktur.</w:t>
      </w:r>
    </w:p>
    <w:p w:rsidR="0073634D" w:rsidRPr="00FB3AB4" w:rsidRDefault="0073634D" w:rsidP="00E42B5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E42B56">
        <w:rPr>
          <w:rFonts w:ascii="Arial" w:hAnsi="Arial" w:cs="Arial"/>
          <w:sz w:val="16"/>
          <w:szCs w:val="16"/>
        </w:rPr>
        <w:t>E) III. cümlede ünsüz türemesi örneği vardır.</w:t>
      </w:r>
    </w:p>
    <w:p w:rsidR="0073634D" w:rsidRDefault="0073634D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  <w:u w:val="single"/>
        </w:rPr>
      </w:pPr>
      <w:r>
        <w:rPr>
          <w:noProof/>
          <w:lang w:eastAsia="tr-TR"/>
        </w:rPr>
        <w:pict>
          <v:shape id="_x0000_s1035" type="#_x0000_t75" alt="http://t1.gstatic.com/images?q=tbn:ANd9GcTJw3TjM3Yh7Djnerk_9RC3Jo_AVT11LoYn_CpHKPQ0xsAYsD2cdA" href="http://www.google.com.tr/imgres?q=karamano%C4%9Flu+mehmet+bey+ile+ilgili+g%C3%B6rseller&amp;hl=tr&amp;sa=X&amp;rlz=1W1AMSA_trTR510&amp;biw=1280&amp;bih=546&amp;tbm=isch&amp;prmd=imvns&amp;tbnid=88lVRaKzMDg1BM:&amp;imgrefurl=http://www.guncelmeydan.com/pano/karamanoglu-mehmet-bey-ve-turkce-ye-verdigi-onem-t13763.html&amp;docid=ujF62V8Lj20RjM&amp;imgurl=http://img180.imageshack.us/img180/4287/fermanikiferfam2wz9lv3.jpg&amp;w=207&amp;h=293&amp;ei=pny2UIi_L4rIswbIrIGYBA&amp;zoom=1&amp;iact=hc&amp;vpx=491&amp;vpy=150&amp;dur=19938&amp;hovh=234&amp;hovw=165&amp;tx=105&amp;ty=144&amp;sig=111192754945754021668&amp;page=1&amp;tbnh=164&amp;tbnw=116&amp;start=0&amp;ndsp=14&amp;ved=1t:429,r:9,s:0,i:" style="position:absolute;margin-left:149.55pt;margin-top:8.15pt;width:108.2pt;height:152.2pt;z-index:-251654144;visibility:visible" o:button="t">
            <v:fill o:detectmouseclick="t"/>
            <v:imagedata r:id="rId13" o:title=""/>
          </v:shape>
        </w:pict>
      </w:r>
    </w:p>
    <w:p w:rsidR="0073634D" w:rsidRDefault="0073634D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  <w:u w:val="single"/>
        </w:rPr>
      </w:pPr>
    </w:p>
    <w:p w:rsidR="0073634D" w:rsidRPr="00E42B56" w:rsidRDefault="0073634D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 w:rsidRPr="00E42B56">
        <w:rPr>
          <w:rFonts w:ascii="Arial" w:hAnsi="Arial" w:cs="Arial"/>
          <w:b/>
          <w:bCs/>
          <w:sz w:val="16"/>
          <w:szCs w:val="16"/>
          <w:highlight w:val="lightGray"/>
        </w:rPr>
        <w:t>SINAV SÜRESİ 1 DERS SAATİDİR.</w:t>
      </w:r>
    </w:p>
    <w:p w:rsidR="0073634D" w:rsidRDefault="0073634D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  <w:u w:val="single"/>
        </w:rPr>
      </w:pPr>
    </w:p>
    <w:p w:rsidR="0073634D" w:rsidRDefault="0073634D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  <w:u w:val="single"/>
        </w:rPr>
      </w:pPr>
    </w:p>
    <w:p w:rsidR="0073634D" w:rsidRDefault="0073634D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  <w:u w:val="single"/>
        </w:rPr>
      </w:pPr>
    </w:p>
    <w:p w:rsidR="0073634D" w:rsidRDefault="0073634D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  <w:u w:val="single"/>
        </w:rPr>
      </w:pPr>
      <w:r>
        <w:rPr>
          <w:rFonts w:ascii="Arial" w:hAnsi="Arial" w:cs="Arial"/>
          <w:b/>
          <w:bCs/>
          <w:sz w:val="16"/>
          <w:szCs w:val="16"/>
        </w:rPr>
        <w:t>BAŞARILAR DİLERİZ</w:t>
      </w:r>
      <w:r w:rsidRPr="00E42B56">
        <w:rPr>
          <w:rFonts w:ascii="Arial" w:hAnsi="Arial" w:cs="Arial"/>
          <w:b/>
          <w:bCs/>
          <w:sz w:val="16"/>
          <w:szCs w:val="16"/>
        </w:rPr>
        <w:t>.</w:t>
      </w:r>
    </w:p>
    <w:p w:rsidR="0073634D" w:rsidRDefault="0073634D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  <w:u w:val="single"/>
        </w:rPr>
      </w:pPr>
    </w:p>
    <w:p w:rsidR="0073634D" w:rsidRDefault="0073634D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  <w:u w:val="single"/>
        </w:rPr>
      </w:pPr>
    </w:p>
    <w:p w:rsidR="0073634D" w:rsidRDefault="0073634D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  <w:u w:val="single"/>
        </w:rPr>
      </w:pPr>
    </w:p>
    <w:p w:rsidR="0073634D" w:rsidRDefault="0073634D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  <w:u w:val="single"/>
        </w:rPr>
      </w:pPr>
    </w:p>
    <w:p w:rsidR="0073634D" w:rsidRDefault="0073634D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  <w:u w:val="single"/>
        </w:rPr>
      </w:pPr>
    </w:p>
    <w:p w:rsidR="0073634D" w:rsidRDefault="0073634D" w:rsidP="00FB3AB4">
      <w:pPr>
        <w:autoSpaceDE w:val="0"/>
        <w:autoSpaceDN w:val="0"/>
        <w:adjustRightInd w:val="0"/>
        <w:spacing w:after="0" w:line="240" w:lineRule="auto"/>
        <w:rPr>
          <w:rFonts w:ascii="ArialTurforsebit" w:hAnsi="ArialTurforsebit" w:cs="ArialTurforsebit"/>
          <w:sz w:val="17"/>
          <w:szCs w:val="17"/>
        </w:rPr>
      </w:pPr>
      <w:bookmarkStart w:id="0" w:name="_GoBack"/>
      <w:bookmarkEnd w:id="0"/>
    </w:p>
    <w:sectPr w:rsidR="0073634D" w:rsidSect="006C55DB">
      <w:type w:val="continuous"/>
      <w:pgSz w:w="11906" w:h="16838"/>
      <w:pgMar w:top="851" w:right="851" w:bottom="851" w:left="851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634D" w:rsidRDefault="0073634D" w:rsidP="00EA302F">
      <w:pPr>
        <w:spacing w:after="0" w:line="240" w:lineRule="auto"/>
      </w:pPr>
      <w:r>
        <w:separator/>
      </w:r>
    </w:p>
  </w:endnote>
  <w:endnote w:type="continuationSeparator" w:id="1">
    <w:p w:rsidR="0073634D" w:rsidRDefault="0073634D" w:rsidP="00EA30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ArialTurforsebi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634D" w:rsidRDefault="0073634D" w:rsidP="00EA302F">
      <w:pPr>
        <w:spacing w:after="0" w:line="240" w:lineRule="auto"/>
      </w:pPr>
      <w:r>
        <w:separator/>
      </w:r>
    </w:p>
  </w:footnote>
  <w:footnote w:type="continuationSeparator" w:id="1">
    <w:p w:rsidR="0073634D" w:rsidRDefault="0073634D" w:rsidP="00EA30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634D" w:rsidRPr="00EA302F" w:rsidRDefault="0073634D">
    <w:pPr>
      <w:pStyle w:val="Header"/>
      <w:rPr>
        <w:rFonts w:ascii="Arial Black" w:hAnsi="Arial Black" w:cs="Arial Black"/>
      </w:rPr>
    </w:pPr>
    <w:r w:rsidRPr="00EA302F">
      <w:rPr>
        <w:rFonts w:ascii="Arial Black" w:hAnsi="Arial Black" w:cs="Arial Black"/>
      </w:rPr>
      <w:t>9. SINIFLAR DİL VE ANLATIM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5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713F7"/>
    <w:rsid w:val="00041854"/>
    <w:rsid w:val="000741FC"/>
    <w:rsid w:val="001C09C6"/>
    <w:rsid w:val="00224382"/>
    <w:rsid w:val="0029152B"/>
    <w:rsid w:val="003E485E"/>
    <w:rsid w:val="0041785C"/>
    <w:rsid w:val="004178BF"/>
    <w:rsid w:val="004713F7"/>
    <w:rsid w:val="004A25E7"/>
    <w:rsid w:val="004C7D8F"/>
    <w:rsid w:val="00533DF7"/>
    <w:rsid w:val="0058557D"/>
    <w:rsid w:val="006525AF"/>
    <w:rsid w:val="006B13EC"/>
    <w:rsid w:val="006C55DB"/>
    <w:rsid w:val="006F79CF"/>
    <w:rsid w:val="0070482D"/>
    <w:rsid w:val="0073634D"/>
    <w:rsid w:val="00797A54"/>
    <w:rsid w:val="007B0087"/>
    <w:rsid w:val="007D20E5"/>
    <w:rsid w:val="00843B66"/>
    <w:rsid w:val="0088518A"/>
    <w:rsid w:val="008F61CF"/>
    <w:rsid w:val="00943279"/>
    <w:rsid w:val="00994B89"/>
    <w:rsid w:val="00A35D09"/>
    <w:rsid w:val="00A36306"/>
    <w:rsid w:val="00A520EE"/>
    <w:rsid w:val="00B9479F"/>
    <w:rsid w:val="00B96354"/>
    <w:rsid w:val="00BA0252"/>
    <w:rsid w:val="00BA4B33"/>
    <w:rsid w:val="00C978FC"/>
    <w:rsid w:val="00D801BA"/>
    <w:rsid w:val="00E04216"/>
    <w:rsid w:val="00E41F4C"/>
    <w:rsid w:val="00E42B56"/>
    <w:rsid w:val="00E85A8E"/>
    <w:rsid w:val="00EA302F"/>
    <w:rsid w:val="00EC392A"/>
    <w:rsid w:val="00F74702"/>
    <w:rsid w:val="00FB3AB4"/>
    <w:rsid w:val="00FB5531"/>
    <w:rsid w:val="00FD77FA"/>
    <w:rsid w:val="00FF2C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785C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A363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3630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58557D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EA30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EA302F"/>
  </w:style>
  <w:style w:type="paragraph" w:styleId="Footer">
    <w:name w:val="footer"/>
    <w:basedOn w:val="Normal"/>
    <w:link w:val="FooterChar"/>
    <w:uiPriority w:val="99"/>
    <w:rsid w:val="00EA30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EA302F"/>
  </w:style>
  <w:style w:type="character" w:styleId="Hyperlink">
    <w:name w:val="Hyperlink"/>
    <w:basedOn w:val="DefaultParagraphFont"/>
    <w:uiPriority w:val="99"/>
    <w:rsid w:val="00BA4B3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1564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6.jpe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275</TotalTime>
  <Pages>3</Pages>
  <Words>1221</Words>
  <Characters>6961</Characters>
  <Application>Microsoft Office Outlook</Application>
  <DocSecurity>0</DocSecurity>
  <Lines>0</Lines>
  <Paragraphs>0</Paragraphs>
  <ScaleCrop>false</ScaleCrop>
  <Company>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>sorubak.com</cp:keywords>
  <dc:description/>
  <cp:lastModifiedBy>edanur</cp:lastModifiedBy>
  <cp:revision>10</cp:revision>
  <cp:lastPrinted>2012-12-17T20:11:00Z</cp:lastPrinted>
  <dcterms:created xsi:type="dcterms:W3CDTF">2012-11-27T20:11:00Z</dcterms:created>
  <dcterms:modified xsi:type="dcterms:W3CDTF">2016-10-25T19:25:00Z</dcterms:modified>
</cp:coreProperties>
</file>