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3A4" w:rsidRDefault="00CA33A4" w:rsidP="007B00C5">
      <w:pPr>
        <w:jc w:val="center"/>
        <w:rPr>
          <w:rFonts w:ascii="Forte" w:hAnsi="Forte" w:cs="Forte"/>
        </w:rPr>
      </w:pPr>
      <w:r w:rsidRPr="007B00C5">
        <w:rPr>
          <w:rFonts w:ascii="Forte" w:hAnsi="Forte" w:cs="Forte"/>
        </w:rPr>
        <w:t>SORULAR</w:t>
      </w:r>
    </w:p>
    <w:p w:rsidR="00CA33A4" w:rsidRDefault="00CA33A4" w:rsidP="007B00C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7543A">
        <w:rPr>
          <w:rFonts w:ascii="Times New Roman" w:hAnsi="Times New Roman" w:cs="Times New Roman"/>
          <w:b/>
          <w:bCs/>
        </w:rPr>
        <w:t>İstiklal Marşı’nın resmi kabul tarihini yazınız</w:t>
      </w:r>
      <w:r>
        <w:rPr>
          <w:rFonts w:ascii="Times New Roman" w:hAnsi="Times New Roman" w:cs="Times New Roman"/>
        </w:rPr>
        <w:t>.5p</w:t>
      </w:r>
    </w:p>
    <w:p w:rsidR="00CA33A4" w:rsidRDefault="00CA33A4" w:rsidP="007B00C5">
      <w:pPr>
        <w:rPr>
          <w:rFonts w:ascii="Times New Roman" w:hAnsi="Times New Roman" w:cs="Times New Roman"/>
        </w:rPr>
      </w:pPr>
    </w:p>
    <w:p w:rsidR="00CA33A4" w:rsidRDefault="00CA33A4" w:rsidP="000754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7543A">
        <w:rPr>
          <w:rFonts w:ascii="Times New Roman" w:hAnsi="Times New Roman" w:cs="Times New Roman"/>
          <w:b/>
          <w:bCs/>
        </w:rPr>
        <w:t>Aşağıdaki boşlukları doldurunuz</w:t>
      </w:r>
      <w:r>
        <w:rPr>
          <w:rFonts w:ascii="Times New Roman" w:hAnsi="Times New Roman" w:cs="Times New Roman"/>
        </w:rPr>
        <w:t>.10p</w:t>
      </w:r>
    </w:p>
    <w:p w:rsidR="00CA33A4" w:rsidRDefault="00CA33A4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gösterge……………………………ve ……………………………………….oluşur. Bunlar birbirinden ayrılmaz.</w:t>
      </w:r>
    </w:p>
    <w:p w:rsidR="00CA33A4" w:rsidRDefault="00CA33A4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…………………………………………….kendi dışında bir başka şeyi düşündüren ,gösteren ve  yerini alabilen olgudur.</w:t>
      </w:r>
    </w:p>
    <w:p w:rsidR="00CA33A4" w:rsidRDefault="00CA33A4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Dilin işlevlerinde bir konuda bilgi vermek, açıklama yapmak için üstlendiği işlev    …………………………………işlevdir</w:t>
      </w:r>
    </w:p>
    <w:p w:rsidR="00CA33A4" w:rsidRDefault="00CA33A4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…………………….insanlar arasında anlaşma sağlamakta en güçlü araçtır.</w:t>
      </w:r>
    </w:p>
    <w:p w:rsidR="00CA33A4" w:rsidRDefault="00CA33A4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İletişimde bulunması gereken en zorunlu iki öğe……………………………..ve …………………………………………..dır.</w:t>
      </w:r>
    </w:p>
    <w:p w:rsidR="00CA33A4" w:rsidRDefault="00CA33A4" w:rsidP="004C59D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4C59D0">
        <w:rPr>
          <w:rFonts w:ascii="Times New Roman" w:hAnsi="Times New Roman" w:cs="Times New Roman"/>
          <w:b/>
          <w:bCs/>
        </w:rPr>
        <w:t>Doğru olana D yanlış olana da Y harfi koyunuz.</w:t>
      </w:r>
      <w:r>
        <w:rPr>
          <w:rFonts w:ascii="Times New Roman" w:hAnsi="Times New Roman" w:cs="Times New Roman"/>
          <w:b/>
          <w:bCs/>
        </w:rPr>
        <w:t>10p</w:t>
      </w:r>
    </w:p>
    <w:p w:rsidR="00CA33A4" w:rsidRDefault="00CA33A4" w:rsidP="004C59D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Gösterge sistemini inceleyen bilme gösterge bilim denir.</w:t>
      </w:r>
    </w:p>
    <w:p w:rsidR="00CA33A4" w:rsidRDefault="00CA33A4" w:rsidP="004C59D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Arapça Hami-Sami dil ailesine aittir.</w:t>
      </w:r>
    </w:p>
    <w:p w:rsidR="00CA33A4" w:rsidRDefault="00CA33A4" w:rsidP="004C59D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Geleneklere uygun davranışlar sergilemek doğal göstergedir.</w:t>
      </w:r>
    </w:p>
    <w:p w:rsidR="00CA33A4" w:rsidRDefault="00CA33A4" w:rsidP="004C59D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Dilin şiirsellik işlevinin olduğu metinlerde heyecana bildirme işlevi vardır.</w:t>
      </w:r>
    </w:p>
    <w:p w:rsidR="00CA33A4" w:rsidRDefault="00CA33A4" w:rsidP="004C59D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 iletişim kurmadan da yaşar.</w:t>
      </w:r>
    </w:p>
    <w:p w:rsidR="00CA33A4" w:rsidRPr="004C59D0" w:rsidRDefault="00CA33A4" w:rsidP="004C59D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Köken bakımından dil ailelerinin </w:t>
      </w:r>
      <w:r w:rsidRPr="00A417C0">
        <w:rPr>
          <w:rFonts w:ascii="Times New Roman" w:hAnsi="Times New Roman" w:cs="Times New Roman"/>
          <w:b/>
          <w:bCs/>
          <w:u w:val="single"/>
        </w:rPr>
        <w:t>sadece</w:t>
      </w:r>
      <w:r>
        <w:rPr>
          <w:rFonts w:ascii="Times New Roman" w:hAnsi="Times New Roman" w:cs="Times New Roman"/>
          <w:b/>
          <w:bCs/>
        </w:rPr>
        <w:t xml:space="preserve"> adlarını yazıp, Türkçe’nin yapı ve köken bakımından yerini belirtiniz.10p</w:t>
      </w:r>
    </w:p>
    <w:p w:rsidR="00CA33A4" w:rsidRDefault="00CA33A4" w:rsidP="004B75B1">
      <w:pPr>
        <w:rPr>
          <w:rFonts w:ascii="Times New Roman" w:hAnsi="Times New Roman" w:cs="Times New Roman"/>
        </w:rPr>
      </w:pPr>
    </w:p>
    <w:p w:rsidR="00CA33A4" w:rsidRDefault="00CA33A4" w:rsidP="004B75B1">
      <w:pPr>
        <w:rPr>
          <w:rFonts w:ascii="Times New Roman" w:hAnsi="Times New Roman" w:cs="Times New Roman"/>
        </w:rPr>
      </w:pPr>
    </w:p>
    <w:p w:rsidR="00CA33A4" w:rsidRDefault="00CA33A4" w:rsidP="004B75B1">
      <w:pPr>
        <w:rPr>
          <w:rFonts w:ascii="Times New Roman" w:hAnsi="Times New Roman" w:cs="Times New Roman"/>
        </w:rPr>
      </w:pPr>
    </w:p>
    <w:p w:rsidR="00CA33A4" w:rsidRDefault="00CA33A4" w:rsidP="004B75B1">
      <w:pPr>
        <w:rPr>
          <w:rFonts w:ascii="Times New Roman" w:hAnsi="Times New Roman" w:cs="Times New Roman"/>
        </w:rPr>
      </w:pPr>
    </w:p>
    <w:p w:rsidR="00CA33A4" w:rsidRDefault="00CA33A4" w:rsidP="004B75B1">
      <w:pPr>
        <w:rPr>
          <w:rFonts w:ascii="Times New Roman" w:hAnsi="Times New Roman" w:cs="Times New Roman"/>
        </w:rPr>
      </w:pPr>
    </w:p>
    <w:p w:rsidR="00CA33A4" w:rsidRDefault="00CA33A4" w:rsidP="004B75B1">
      <w:pPr>
        <w:rPr>
          <w:rFonts w:ascii="Times New Roman" w:hAnsi="Times New Roman" w:cs="Times New Roman"/>
        </w:rPr>
      </w:pPr>
    </w:p>
    <w:p w:rsidR="00CA33A4" w:rsidRPr="00F01E50" w:rsidRDefault="00CA33A4" w:rsidP="004B75B1">
      <w:pPr>
        <w:rPr>
          <w:rFonts w:ascii="Times New Roman" w:hAnsi="Times New Roman" w:cs="Times New Roman"/>
          <w:b/>
          <w:bCs/>
        </w:rPr>
      </w:pPr>
    </w:p>
    <w:p w:rsidR="00CA33A4" w:rsidRPr="00F01E50" w:rsidRDefault="00CA33A4" w:rsidP="004B75B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F01E50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 xml:space="preserve">şağıdaki  konuşmada dil    </w:t>
      </w:r>
      <w:r w:rsidRPr="00F01E50">
        <w:rPr>
          <w:rFonts w:ascii="Times New Roman" w:hAnsi="Times New Roman" w:cs="Times New Roman"/>
          <w:b/>
          <w:bCs/>
        </w:rPr>
        <w:t>hangi işleviyle kullan</w:t>
      </w:r>
      <w:r>
        <w:rPr>
          <w:rFonts w:ascii="Times New Roman" w:hAnsi="Times New Roman" w:cs="Times New Roman"/>
          <w:b/>
          <w:bCs/>
        </w:rPr>
        <w:t>ıl</w:t>
      </w:r>
      <w:r w:rsidRPr="00F01E50">
        <w:rPr>
          <w:rFonts w:ascii="Times New Roman" w:hAnsi="Times New Roman" w:cs="Times New Roman"/>
          <w:b/>
          <w:bCs/>
        </w:rPr>
        <w:t>maktadır?10p</w:t>
      </w:r>
    </w:p>
    <w:p w:rsidR="00CA33A4" w:rsidRDefault="00CA33A4" w:rsidP="0007543A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-Ben kredi kartımın hesap kesim tarihini değiştirmek istiyorum,onun için aramıştım.Alo,alo! Beni duyuyor musunuz? Ayla Hanım,Ayla Hanım!...</w:t>
      </w:r>
    </w:p>
    <w:p w:rsidR="00CA33A4" w:rsidRDefault="00CA33A4" w:rsidP="0007543A">
      <w:pPr>
        <w:rPr>
          <w:rFonts w:ascii="Times New Roman" w:hAnsi="Times New Roman" w:cs="Times New Roman"/>
          <w:noProof/>
          <w:lang w:eastAsia="tr-TR"/>
        </w:rPr>
      </w:pPr>
    </w:p>
    <w:p w:rsidR="00CA33A4" w:rsidRDefault="00CA33A4" w:rsidP="0007543A">
      <w:pPr>
        <w:rPr>
          <w:rFonts w:ascii="Times New Roman" w:hAnsi="Times New Roman" w:cs="Times New Roman"/>
          <w:noProof/>
          <w:lang w:eastAsia="tr-TR"/>
        </w:rPr>
      </w:pPr>
    </w:p>
    <w:p w:rsidR="00CA33A4" w:rsidRDefault="00CA33A4" w:rsidP="0007543A">
      <w:pPr>
        <w:rPr>
          <w:rFonts w:ascii="Times New Roman" w:hAnsi="Times New Roman" w:cs="Times New Roman"/>
        </w:rPr>
      </w:pPr>
    </w:p>
    <w:p w:rsidR="00CA33A4" w:rsidRPr="00F01E50" w:rsidRDefault="00CA33A4" w:rsidP="004B75B1">
      <w:pPr>
        <w:pStyle w:val="ListParagraph"/>
        <w:numPr>
          <w:ilvl w:val="0"/>
          <w:numId w:val="1"/>
        </w:numPr>
        <w:spacing w:before="100" w:beforeAutospacing="1"/>
        <w:rPr>
          <w:rFonts w:ascii="Times New Roman" w:hAnsi="Times New Roman" w:cs="Times New Roman"/>
          <w:b/>
          <w:bCs/>
        </w:rPr>
      </w:pPr>
      <w:r w:rsidRPr="00F01E50">
        <w:rPr>
          <w:rFonts w:ascii="Times New Roman" w:hAnsi="Times New Roman" w:cs="Times New Roman"/>
          <w:b/>
          <w:bCs/>
        </w:rPr>
        <w:t>Aşağıdaki gösterge çeşitlerini hangisinin örneği olduğunu rakamların önündeki boş kutulara işaretleyiniz.10p</w:t>
      </w:r>
    </w:p>
    <w:p w:rsidR="00CA33A4" w:rsidRDefault="00CA33A4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 )Doğal gösterge     b)Yapay gösterge      c)  Dil göstergesi     d)Sosyal gösterge    e)Sanatsal gösterge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67"/>
        <w:gridCol w:w="10095"/>
      </w:tblGrid>
      <w:tr w:rsidR="00CA33A4" w:rsidRPr="004E21F7">
        <w:tc>
          <w:tcPr>
            <w:tcW w:w="534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1</w:t>
            </w:r>
          </w:p>
        </w:tc>
        <w:tc>
          <w:tcPr>
            <w:tcW w:w="567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Bir toplantı salonundaki  GİRİLMEZ yazısı</w:t>
            </w:r>
          </w:p>
        </w:tc>
      </w:tr>
      <w:tr w:rsidR="00CA33A4" w:rsidRPr="004E21F7">
        <w:tc>
          <w:tcPr>
            <w:tcW w:w="534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2</w:t>
            </w:r>
          </w:p>
        </w:tc>
        <w:tc>
          <w:tcPr>
            <w:tcW w:w="567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Elektrik trafosunun kapısındaki kuru kafa işareti</w:t>
            </w:r>
          </w:p>
        </w:tc>
      </w:tr>
      <w:tr w:rsidR="00CA33A4" w:rsidRPr="004E21F7">
        <w:tc>
          <w:tcPr>
            <w:tcW w:w="534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3</w:t>
            </w:r>
          </w:p>
        </w:tc>
        <w:tc>
          <w:tcPr>
            <w:tcW w:w="567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Bir öğrencin yolda geçerken öğretmenine selam vermesi</w:t>
            </w:r>
          </w:p>
        </w:tc>
      </w:tr>
      <w:tr w:rsidR="00CA33A4" w:rsidRPr="004E21F7">
        <w:tc>
          <w:tcPr>
            <w:tcW w:w="534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4</w:t>
            </w:r>
          </w:p>
        </w:tc>
        <w:tc>
          <w:tcPr>
            <w:tcW w:w="567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Teklifi kabul etmediğini belirten birinin kafasını iki yana sallaması</w:t>
            </w:r>
          </w:p>
        </w:tc>
      </w:tr>
      <w:tr w:rsidR="00CA33A4" w:rsidRPr="004E21F7">
        <w:tc>
          <w:tcPr>
            <w:tcW w:w="534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5</w:t>
            </w:r>
          </w:p>
        </w:tc>
        <w:tc>
          <w:tcPr>
            <w:tcW w:w="567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CA33A4" w:rsidRPr="004E21F7" w:rsidRDefault="00CA33A4" w:rsidP="004E21F7">
            <w:pPr>
              <w:spacing w:before="100" w:beforeAutospacing="1"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4E21F7">
              <w:rPr>
                <w:rFonts w:ascii="Times New Roman" w:hAnsi="Times New Roman" w:cs="Times New Roman"/>
                <w:noProof/>
                <w:lang w:eastAsia="tr-TR"/>
              </w:rPr>
              <w:t>Gökyüzünde hiç bulut olmaması</w:t>
            </w:r>
          </w:p>
        </w:tc>
      </w:tr>
    </w:tbl>
    <w:p w:rsidR="00CA33A4" w:rsidRDefault="00CA33A4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CA33A4" w:rsidRDefault="00CA33A4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CA33A4" w:rsidRDefault="00CA33A4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CA33A4" w:rsidRDefault="00CA33A4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CA33A4" w:rsidRDefault="00CA33A4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CA33A4" w:rsidRPr="0007543A" w:rsidRDefault="00CA33A4" w:rsidP="0007543A">
      <w:pPr>
        <w:spacing w:before="100" w:beforeAutospacing="1"/>
        <w:rPr>
          <w:rFonts w:ascii="Times New Roman" w:hAnsi="Times New Roman" w:cs="Times New Roman"/>
        </w:rPr>
      </w:pPr>
    </w:p>
    <w:p w:rsidR="00CA33A4" w:rsidRDefault="00CA33A4" w:rsidP="007B00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F01E50">
        <w:rPr>
          <w:rFonts w:ascii="Times New Roman" w:hAnsi="Times New Roman" w:cs="Times New Roman"/>
          <w:b/>
          <w:bCs/>
        </w:rPr>
        <w:t>.Aşağıdaki testleri çözünüz.25p</w:t>
      </w:r>
      <w:r>
        <w:rPr>
          <w:rFonts w:ascii="Times New Roman" w:hAnsi="Times New Roman" w:cs="Times New Roman"/>
        </w:rPr>
        <w:t xml:space="preserve"> </w:t>
      </w:r>
    </w:p>
    <w:p w:rsidR="00CA33A4" w:rsidRPr="007B00C5" w:rsidRDefault="00CA33A4" w:rsidP="007B00C5">
      <w:pPr>
        <w:rPr>
          <w:rFonts w:ascii="Times New Roman" w:hAnsi="Times New Roman" w:cs="Times New Roman"/>
        </w:rPr>
      </w:pPr>
      <w:r w:rsidRPr="004E21F7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594pt;height:370.5pt;visibility:visible">
            <v:imagedata r:id="rId7" o:title=""/>
          </v:shape>
        </w:pict>
      </w:r>
    </w:p>
    <w:p w:rsidR="00CA33A4" w:rsidRPr="00E8065F" w:rsidRDefault="00CA33A4" w:rsidP="000361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036151">
        <w:rPr>
          <w:rFonts w:ascii="Times New Roman" w:hAnsi="Times New Roman" w:cs="Times New Roman"/>
        </w:rPr>
        <w:t xml:space="preserve"> </w:t>
      </w:r>
      <w:r w:rsidRPr="00E8065F">
        <w:rPr>
          <w:rFonts w:ascii="Times New Roman" w:hAnsi="Times New Roman" w:cs="Times New Roman"/>
          <w:b/>
          <w:bCs/>
        </w:rPr>
        <w:t>Aşağıdaki sorular Ayaşlı ile Kiracıları romanı ile  ilgilidir?10p</w:t>
      </w:r>
    </w:p>
    <w:p w:rsidR="00CA33A4" w:rsidRPr="00E8065F" w:rsidRDefault="00CA33A4" w:rsidP="00E8065F">
      <w:pPr>
        <w:pStyle w:val="ListParagraph"/>
        <w:ind w:left="644"/>
        <w:rPr>
          <w:rFonts w:ascii="Times New Roman" w:hAnsi="Times New Roman" w:cs="Times New Roman"/>
        </w:rPr>
      </w:pPr>
      <w:r w:rsidRPr="00E8065F">
        <w:rPr>
          <w:rFonts w:ascii="Times New Roman" w:hAnsi="Times New Roman" w:cs="Times New Roman"/>
          <w:b/>
          <w:bCs/>
        </w:rPr>
        <w:t>&gt;Eserin kahramanlarından değildir</w:t>
      </w:r>
      <w:r w:rsidRPr="00E8065F">
        <w:rPr>
          <w:rFonts w:ascii="Times New Roman" w:hAnsi="Times New Roman" w:cs="Times New Roman"/>
        </w:rPr>
        <w:t>?</w:t>
      </w:r>
      <w:r w:rsidRPr="00E8065F">
        <w:rPr>
          <w:rFonts w:ascii="Times New Roman" w:hAnsi="Times New Roman" w:cs="Times New Roman"/>
          <w:color w:val="515151"/>
          <w:sz w:val="20"/>
          <w:szCs w:val="20"/>
        </w:rPr>
        <w:t xml:space="preserve"> </w:t>
      </w:r>
      <w:r w:rsidRPr="00F01E50">
        <w:rPr>
          <w:rFonts w:ascii="Times New Roman" w:hAnsi="Times New Roman" w:cs="Times New Roman"/>
          <w:color w:val="000000"/>
          <w:sz w:val="20"/>
          <w:szCs w:val="20"/>
        </w:rPr>
        <w:t>A)Yazar,  b)Ayaşlı,  c)Halide, d) Şoför Fuat, e)Faika,  f)Şefik Bey, g) Hasan Bey, ğ)Abdülkerim ,h) İffet Hanım,  ı)İskender Bey,  i)Turan Hanım,  j) Haki Bey,   k)Selami Efendi</w:t>
      </w:r>
    </w:p>
    <w:p w:rsidR="00CA33A4" w:rsidRDefault="00CA33A4" w:rsidP="00036151">
      <w:pPr>
        <w:pStyle w:val="ListParagraph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&gt;</w:t>
      </w:r>
      <w:r w:rsidRPr="00E8065F">
        <w:rPr>
          <w:rFonts w:ascii="Times New Roman" w:hAnsi="Times New Roman" w:cs="Times New Roman"/>
          <w:b/>
          <w:bCs/>
        </w:rPr>
        <w:t>Yazar ne iş yapmaktadır</w:t>
      </w:r>
      <w:r>
        <w:rPr>
          <w:rFonts w:ascii="Times New Roman" w:hAnsi="Times New Roman" w:cs="Times New Roman"/>
        </w:rPr>
        <w:t>?.....................................</w:t>
      </w:r>
      <w:bookmarkStart w:id="0" w:name="_GoBack"/>
      <w:bookmarkEnd w:id="0"/>
    </w:p>
    <w:p w:rsidR="00CA33A4" w:rsidRDefault="00CA33A4" w:rsidP="00036151">
      <w:pPr>
        <w:pStyle w:val="ListParagraph"/>
        <w:ind w:left="64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&gt;</w:t>
      </w:r>
      <w:r w:rsidRPr="00E8065F">
        <w:rPr>
          <w:rFonts w:ascii="Times New Roman" w:hAnsi="Times New Roman" w:cs="Times New Roman"/>
          <w:b/>
          <w:bCs/>
        </w:rPr>
        <w:t>Eserin sonunda Ayaşlı’ya ne olmuştur?</w:t>
      </w:r>
      <w:r>
        <w:rPr>
          <w:rFonts w:ascii="Times New Roman" w:hAnsi="Times New Roman" w:cs="Times New Roman"/>
          <w:b/>
          <w:bCs/>
        </w:rPr>
        <w:t>...........................................................</w:t>
      </w:r>
    </w:p>
    <w:p w:rsidR="00CA33A4" w:rsidRDefault="00CA33A4" w:rsidP="00036151">
      <w:pPr>
        <w:pStyle w:val="ListParagraph"/>
        <w:ind w:left="64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&gt;Eserin ana fikri nedir?....................................................................................................................................................</w:t>
      </w:r>
    </w:p>
    <w:p w:rsidR="00CA33A4" w:rsidRDefault="00CA33A4" w:rsidP="00036151">
      <w:pPr>
        <w:pStyle w:val="ListParagraph"/>
        <w:ind w:left="64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&gt;Odasında kumar oynatan ve yazara ilgi duyan kahraman kimdir?..........................................................</w:t>
      </w:r>
    </w:p>
    <w:p w:rsidR="00CA33A4" w:rsidRPr="0096473C" w:rsidRDefault="00CA33A4" w:rsidP="0096473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9. Dili  güzel kullanmanın sosyal hayata etkisini belirten bir açıklama yazınız.10p</w:t>
      </w:r>
    </w:p>
    <w:p w:rsidR="00CA33A4" w:rsidRDefault="00CA33A4" w:rsidP="007B00C5">
      <w:pPr>
        <w:rPr>
          <w:rFonts w:ascii="Forte" w:hAnsi="Forte" w:cs="Forte"/>
        </w:rPr>
      </w:pPr>
    </w:p>
    <w:p w:rsidR="00CA33A4" w:rsidRPr="002D2A7A" w:rsidRDefault="00CA33A4" w:rsidP="0096473C">
      <w:pPr>
        <w:rPr>
          <w:rFonts w:ascii="Times New Roman" w:hAnsi="Times New Roman" w:cs="Times New Roman"/>
        </w:rPr>
      </w:pPr>
      <w:hyperlink r:id="rId8" w:history="1">
        <w:r w:rsidRPr="000922C1"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CA33A4" w:rsidRPr="0096473C" w:rsidRDefault="00CA33A4" w:rsidP="0096473C">
      <w:pPr>
        <w:rPr>
          <w:rFonts w:ascii="Times New Roman" w:hAnsi="Times New Roman" w:cs="Times New Roman"/>
        </w:rPr>
      </w:pPr>
    </w:p>
    <w:p w:rsidR="00CA33A4" w:rsidRDefault="00CA33A4" w:rsidP="0096473C">
      <w:pPr>
        <w:tabs>
          <w:tab w:val="left" w:pos="953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Yusuf AKSOY</w:t>
      </w:r>
    </w:p>
    <w:p w:rsidR="00CA33A4" w:rsidRPr="0096473C" w:rsidRDefault="00CA33A4" w:rsidP="0096473C">
      <w:pPr>
        <w:tabs>
          <w:tab w:val="left" w:pos="953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</w:t>
      </w:r>
    </w:p>
    <w:sectPr w:rsidR="00CA33A4" w:rsidRPr="0096473C" w:rsidSect="00DC49EF">
      <w:headerReference w:type="default" r:id="rId9"/>
      <w:pgSz w:w="11906" w:h="16838"/>
      <w:pgMar w:top="340" w:right="510" w:bottom="340" w:left="3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3A4" w:rsidRDefault="00CA33A4" w:rsidP="007B00C5">
      <w:pPr>
        <w:spacing w:after="0" w:line="240" w:lineRule="auto"/>
      </w:pPr>
      <w:r>
        <w:separator/>
      </w:r>
    </w:p>
  </w:endnote>
  <w:endnote w:type="continuationSeparator" w:id="1">
    <w:p w:rsidR="00CA33A4" w:rsidRDefault="00CA33A4" w:rsidP="007B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3A4" w:rsidRDefault="00CA33A4" w:rsidP="007B00C5">
      <w:pPr>
        <w:spacing w:after="0" w:line="240" w:lineRule="auto"/>
      </w:pPr>
      <w:r>
        <w:separator/>
      </w:r>
    </w:p>
  </w:footnote>
  <w:footnote w:type="continuationSeparator" w:id="1">
    <w:p w:rsidR="00CA33A4" w:rsidRDefault="00CA33A4" w:rsidP="007B0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3A4" w:rsidRPr="007B00C5" w:rsidRDefault="00CA33A4" w:rsidP="007B00C5">
    <w:pPr>
      <w:pStyle w:val="Header"/>
      <w:jc w:val="center"/>
      <w:rPr>
        <w:rFonts w:ascii="Segoe Script" w:hAnsi="Segoe Script" w:cs="Segoe Script"/>
        <w:b/>
        <w:bCs/>
      </w:rPr>
    </w:pPr>
    <w:r w:rsidRPr="007B00C5">
      <w:rPr>
        <w:rFonts w:ascii="Segoe Script" w:hAnsi="Segoe Script" w:cs="Segoe Script"/>
        <w:b/>
        <w:bCs/>
      </w:rPr>
      <w:t>ARİFİYE FEN LİSESİ</w:t>
    </w:r>
  </w:p>
  <w:p w:rsidR="00CA33A4" w:rsidRPr="007B00C5" w:rsidRDefault="00CA33A4" w:rsidP="007B00C5">
    <w:pPr>
      <w:pStyle w:val="Header"/>
      <w:jc w:val="center"/>
      <w:rPr>
        <w:rFonts w:ascii="Segoe Script" w:hAnsi="Segoe Script" w:cs="Segoe Script"/>
        <w:b/>
        <w:bCs/>
      </w:rPr>
    </w:pPr>
    <w:r>
      <w:rPr>
        <w:rFonts w:ascii="Segoe Script" w:hAnsi="Segoe Script" w:cs="Segoe Script"/>
        <w:b/>
        <w:bCs/>
      </w:rPr>
      <w:t xml:space="preserve">2016-2017 </w:t>
    </w:r>
    <w:r w:rsidRPr="007B00C5">
      <w:rPr>
        <w:rFonts w:ascii="Segoe Script" w:hAnsi="Segoe Script" w:cs="Segoe Script"/>
        <w:b/>
        <w:bCs/>
      </w:rPr>
      <w:t xml:space="preserve"> </w:t>
    </w:r>
    <w:r>
      <w:rPr>
        <w:rFonts w:ascii="Segoe Script" w:hAnsi="Segoe Script" w:cs="Segoe Script"/>
        <w:b/>
        <w:bCs/>
      </w:rPr>
      <w:t xml:space="preserve">yılı   </w:t>
    </w:r>
    <w:r w:rsidRPr="007B00C5">
      <w:rPr>
        <w:rFonts w:ascii="Segoe Script" w:hAnsi="Segoe Script" w:cs="Segoe Script"/>
        <w:b/>
        <w:bCs/>
      </w:rPr>
      <w:t>9. SINIF 1.DÖNEM 1. 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65D9"/>
    <w:multiLevelType w:val="hybridMultilevel"/>
    <w:tmpl w:val="8EB05ADE"/>
    <w:lvl w:ilvl="0" w:tplc="9908537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B837A4"/>
    <w:multiLevelType w:val="hybridMultilevel"/>
    <w:tmpl w:val="C35AE48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252"/>
    <w:rsid w:val="0002099B"/>
    <w:rsid w:val="00036151"/>
    <w:rsid w:val="0007543A"/>
    <w:rsid w:val="000922C1"/>
    <w:rsid w:val="0021708E"/>
    <w:rsid w:val="00261E4B"/>
    <w:rsid w:val="002D2A7A"/>
    <w:rsid w:val="002F6B1D"/>
    <w:rsid w:val="003C60BF"/>
    <w:rsid w:val="003D28D1"/>
    <w:rsid w:val="00445734"/>
    <w:rsid w:val="004B75B1"/>
    <w:rsid w:val="004C59D0"/>
    <w:rsid w:val="004E21F7"/>
    <w:rsid w:val="00506EC3"/>
    <w:rsid w:val="005952A8"/>
    <w:rsid w:val="005A6BEB"/>
    <w:rsid w:val="00747E8E"/>
    <w:rsid w:val="007B00C5"/>
    <w:rsid w:val="008B17E7"/>
    <w:rsid w:val="00914A33"/>
    <w:rsid w:val="0096473C"/>
    <w:rsid w:val="00A417C0"/>
    <w:rsid w:val="00A73B4C"/>
    <w:rsid w:val="00B32252"/>
    <w:rsid w:val="00C50E76"/>
    <w:rsid w:val="00C5708D"/>
    <w:rsid w:val="00CA33A4"/>
    <w:rsid w:val="00DC49EF"/>
    <w:rsid w:val="00E2340C"/>
    <w:rsid w:val="00E8065F"/>
    <w:rsid w:val="00F01E50"/>
    <w:rsid w:val="00F673A6"/>
    <w:rsid w:val="00FE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B00C5"/>
  </w:style>
  <w:style w:type="paragraph" w:styleId="Footer">
    <w:name w:val="footer"/>
    <w:basedOn w:val="Normal"/>
    <w:link w:val="FooterChar"/>
    <w:uiPriority w:val="99"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00C5"/>
  </w:style>
  <w:style w:type="paragraph" w:styleId="BalloonText">
    <w:name w:val="Balloon Text"/>
    <w:basedOn w:val="Normal"/>
    <w:link w:val="BalloonTextChar"/>
    <w:uiPriority w:val="99"/>
    <w:semiHidden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0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B00C5"/>
    <w:pPr>
      <w:ind w:left="720"/>
    </w:pPr>
  </w:style>
  <w:style w:type="table" w:styleId="TableGrid">
    <w:name w:val="Table Grid"/>
    <w:basedOn w:val="TableNormal"/>
    <w:uiPriority w:val="99"/>
    <w:rsid w:val="008B17E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D2A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390</Words>
  <Characters>2223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Aksoy</dc:creator>
  <cp:keywords>sorubak.com</cp:keywords>
  <dc:description/>
  <cp:lastModifiedBy>edanur</cp:lastModifiedBy>
  <cp:revision>8</cp:revision>
  <dcterms:created xsi:type="dcterms:W3CDTF">2014-11-10T08:25:00Z</dcterms:created>
  <dcterms:modified xsi:type="dcterms:W3CDTF">2016-10-25T19:29:00Z</dcterms:modified>
</cp:coreProperties>
</file>