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420" w:rsidRPr="00984A17" w:rsidRDefault="00CE5420">
      <w:pPr>
        <w:rPr>
          <w:sz w:val="28"/>
          <w:szCs w:val="28"/>
        </w:rPr>
      </w:pPr>
      <w:r w:rsidRPr="00984A17">
        <w:rPr>
          <w:sz w:val="28"/>
          <w:szCs w:val="28"/>
        </w:rPr>
        <w:t>2017/2018 ÖĞRETİM YILI 9. SINIFLAR COĞRAFYA DERSİ 1. DÖNEM 1. YAZILI SINAVI SORULARI</w:t>
      </w:r>
    </w:p>
    <w:p w:rsidR="00CE5420" w:rsidRDefault="00CE5420">
      <w:r>
        <w:t>S1. Niçin coğrafya öğrenmeliyiz?5p</w:t>
      </w:r>
    </w:p>
    <w:p w:rsidR="00CE5420" w:rsidRDefault="00CE5420"/>
    <w:p w:rsidR="00CE5420" w:rsidRDefault="00CE5420"/>
    <w:p w:rsidR="00CE5420" w:rsidRDefault="00CE5420">
      <w:r>
        <w:t>S2. Coğrafyaya hizmet etmiş Müslüman bilim adamlarından 5 tanesinin adını yazınız.5p</w:t>
      </w:r>
    </w:p>
    <w:p w:rsidR="00CE5420" w:rsidRDefault="00CE5420"/>
    <w:p w:rsidR="00CE5420" w:rsidRDefault="00CE5420">
      <w:r>
        <w:t>S3. Muhteşem dörtlü nedir? Neden bu ismi almıştır?5p</w:t>
      </w:r>
    </w:p>
    <w:p w:rsidR="00CE5420" w:rsidRDefault="00CE5420"/>
    <w:p w:rsidR="00CE5420" w:rsidRDefault="00CE5420"/>
    <w:p w:rsidR="00CE5420" w:rsidRDefault="00CE5420">
      <w:r>
        <w:t>S4.beşeri ve ekonomik coğrafyanın alt dallarından 5 tanesini yazınız.5p</w:t>
      </w:r>
    </w:p>
    <w:p w:rsidR="00CE5420" w:rsidRDefault="00CE5420"/>
    <w:p w:rsidR="00CE5420" w:rsidRDefault="00CE5420">
      <w:r>
        <w:t>S5. Coğrafyaya yardımcı bilim dallarından 10 tanesini yazınız.5p</w:t>
      </w:r>
    </w:p>
    <w:p w:rsidR="00CE5420" w:rsidRDefault="00CE5420"/>
    <w:p w:rsidR="00CE5420" w:rsidRDefault="00CE5420">
      <w:r>
        <w:t>S6.a- Doğal unsurun beşeri unsura etkisine bir örnek veriniz.3p</w:t>
      </w:r>
    </w:p>
    <w:p w:rsidR="00CE5420" w:rsidRDefault="00CE5420"/>
    <w:p w:rsidR="00CE5420" w:rsidRDefault="00CE5420">
      <w:r>
        <w:t xml:space="preserve">   b. beşeri unsurun doğal unsura etkisine bir örnek veriniz.3p</w:t>
      </w:r>
    </w:p>
    <w:p w:rsidR="00CE5420" w:rsidRDefault="00CE5420"/>
    <w:p w:rsidR="00CE5420" w:rsidRDefault="00CE5420"/>
    <w:p w:rsidR="00CE5420" w:rsidRDefault="00CE5420">
      <w:r>
        <w:t>S7. A. Jeomorfoloji, klimatoloji birer cümle ile açıklayınız.5p</w:t>
      </w:r>
    </w:p>
    <w:p w:rsidR="00CE5420" w:rsidRDefault="00CE5420"/>
    <w:p w:rsidR="00CE5420" w:rsidRDefault="00CE5420"/>
    <w:p w:rsidR="00CE5420" w:rsidRDefault="00CE5420"/>
    <w:p w:rsidR="00CE5420" w:rsidRDefault="00CE5420">
      <w:r>
        <w:t>S8. Coğrafyayı diğer bilim dallarından ayıran en önemli ilkesi nedir? Bir örnek veriniz.5p</w:t>
      </w:r>
    </w:p>
    <w:p w:rsidR="00CE5420" w:rsidRDefault="00CE5420"/>
    <w:p w:rsidR="00CE5420" w:rsidRDefault="00CE5420"/>
    <w:p w:rsidR="00CE5420" w:rsidRDefault="00CE5420">
      <w:r>
        <w:t>S9. Karşılıklı ilgi (bağıntı) ilkesine bir örnek veriniz. 5p</w:t>
      </w:r>
    </w:p>
    <w:p w:rsidR="00CE5420" w:rsidRDefault="00CE5420"/>
    <w:p w:rsidR="00CE5420" w:rsidRDefault="00CE5420">
      <w:r>
        <w:t>ADI SOYADI;___________________</w:t>
      </w:r>
    </w:p>
    <w:p w:rsidR="00CE5420" w:rsidRDefault="00CE5420">
      <w:r>
        <w:t xml:space="preserve">SINIF;_____________  NO;_________                </w:t>
      </w:r>
    </w:p>
    <w:p w:rsidR="00CE5420" w:rsidRDefault="00CE5420">
      <w:r>
        <w:t>S10. Bir dünya şekli çizerek üzerinde paralel ve meridyenleri (birkaç tane) gösteriniz. 5p</w:t>
      </w:r>
    </w:p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Pr="002C5A45" w:rsidRDefault="00CE5420">
      <w:pPr>
        <w:rPr>
          <w:b/>
          <w:bCs/>
        </w:rPr>
      </w:pPr>
      <w:r w:rsidRPr="002C5A45">
        <w:rPr>
          <w:b/>
          <w:bCs/>
        </w:rPr>
        <w:t>S11.aşağıdaki boşlukları doldurunuz. 10p</w:t>
      </w:r>
    </w:p>
    <w:p w:rsidR="00CE5420" w:rsidRDefault="00CE5420">
      <w:r>
        <w:t xml:space="preserve"> Herhangi bir noktanın ekvatora olan uzaklığının açı cinsinden değerine ……………………………….; başmeridyene olan uzaklığına ise …………………………………… denir.</w:t>
      </w:r>
    </w:p>
    <w:p w:rsidR="00CE5420" w:rsidRDefault="00CE5420">
      <w:r>
        <w:t>Güneşin en dik geldiği anda 12.00 a ayarlanan saat o noktanın ……………………………………………. dir. Bu saat sadece …………………………….. belirlenmesinde kullanılır.</w:t>
      </w:r>
    </w:p>
    <w:p w:rsidR="00CE5420" w:rsidRDefault="00CE5420">
      <w:r>
        <w:t xml:space="preserve">…………… tane uluslararası saat dilimi var. Her saat diliminde ………………… meridyen var. </w:t>
      </w:r>
    </w:p>
    <w:p w:rsidR="00CE5420" w:rsidRDefault="00CE5420">
      <w:r>
        <w:t>Türkiye ……… ve ……………. nolu saat dilimlerinde yer alır.</w:t>
      </w:r>
    </w:p>
    <w:p w:rsidR="00CE5420" w:rsidRDefault="00CE5420">
      <w:r>
        <w:t>Türkiye’nin matematik konumu ………. ve ……. Derece doğu meridyenleri ile ………. ve …….. kuzey paralelleri arasında bulunur.</w:t>
      </w:r>
    </w:p>
    <w:p w:rsidR="00CE5420" w:rsidRDefault="00CE5420">
      <w:r w:rsidRPr="002C5A45">
        <w:rPr>
          <w:b/>
          <w:bCs/>
        </w:rPr>
        <w:t>S12. Türkiye’nin özel konumunu anlatan 5 özellik yazınız.</w:t>
      </w:r>
      <w:r>
        <w:t>10p</w:t>
      </w:r>
    </w:p>
    <w:p w:rsidR="00CE5420" w:rsidRDefault="00CE5420"/>
    <w:p w:rsidR="00CE5420" w:rsidRDefault="00CE5420"/>
    <w:p w:rsidR="00CE5420" w:rsidRDefault="00CE5420"/>
    <w:p w:rsidR="00CE5420" w:rsidRDefault="00CE5420"/>
    <w:p w:rsidR="00CE5420" w:rsidRDefault="00CE5420">
      <w:r>
        <w:t xml:space="preserve">S13. </w:t>
      </w:r>
      <w:r w:rsidRPr="002C5A45">
        <w:rPr>
          <w:b/>
          <w:bCs/>
        </w:rPr>
        <w:t>70 doğu boylamında yerel saat 1500 iken 20 batı boylamında yerel saat kaçtır</w:t>
      </w:r>
      <w:r>
        <w:t>? 5p</w:t>
      </w:r>
    </w:p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Pr="009A669A" w:rsidRDefault="00CE5420" w:rsidP="004B334C">
      <w:pPr>
        <w:rPr>
          <w:b/>
          <w:bCs/>
        </w:rPr>
      </w:pPr>
      <w:bookmarkStart w:id="0" w:name="_GoBack"/>
      <w:bookmarkEnd w:id="0"/>
      <w:r w:rsidRPr="009A669A">
        <w:rPr>
          <w:b/>
          <w:bCs/>
        </w:rPr>
        <w:t>S14. Aşağıdaki testleri çözünüz . üzerinde işaretleyiniz.</w:t>
      </w:r>
    </w:p>
    <w:p w:rsidR="00CE5420" w:rsidRPr="00763E43" w:rsidRDefault="00CE5420" w:rsidP="00763E43">
      <w:pPr>
        <w:spacing w:after="0"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9A669A">
        <w:rPr>
          <w:rFonts w:ascii="Arial" w:hAnsi="Arial" w:cs="Arial"/>
          <w:color w:val="333333"/>
          <w:sz w:val="21"/>
          <w:szCs w:val="21"/>
          <w:lang w:eastAsia="tr-TR"/>
        </w:rPr>
        <w:t>40</w:t>
      </w: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 xml:space="preserve"> Doğu merid</w:t>
      </w:r>
      <w:r w:rsidRPr="009A669A">
        <w:rPr>
          <w:rFonts w:ascii="Arial" w:hAnsi="Arial" w:cs="Arial"/>
          <w:color w:val="333333"/>
          <w:sz w:val="21"/>
          <w:szCs w:val="21"/>
          <w:lang w:eastAsia="tr-TR"/>
        </w:rPr>
        <w:t>yeni ile 65</w:t>
      </w: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 xml:space="preserve"> Doğu  meridyeni arasında kaç dakikalık zaman farkı vardır?</w:t>
      </w:r>
    </w:p>
    <w:p w:rsidR="00CE5420" w:rsidRPr="00763E43" w:rsidRDefault="00CE5420" w:rsidP="00763E43">
      <w:pPr>
        <w:spacing w:after="0"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A) 25         B) 50          C) 100        D) 105      E) 150</w:t>
      </w:r>
    </w:p>
    <w:p w:rsidR="00CE5420" w:rsidRPr="00763E43" w:rsidRDefault="00CE5420" w:rsidP="00763E43">
      <w:pPr>
        <w:spacing w:after="0"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 </w:t>
      </w:r>
    </w:p>
    <w:p w:rsidR="00CE5420" w:rsidRPr="00763E43" w:rsidRDefault="00CE5420" w:rsidP="00763E43">
      <w:pPr>
        <w:spacing w:after="0"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  <w:lang w:eastAsia="tr-TR"/>
        </w:rPr>
      </w:pPr>
      <w:r>
        <w:rPr>
          <w:rFonts w:ascii="Arial" w:hAnsi="Arial" w:cs="Arial"/>
          <w:b/>
          <w:bCs/>
          <w:color w:val="333333"/>
          <w:sz w:val="21"/>
          <w:szCs w:val="21"/>
          <w:lang w:eastAsia="tr-TR"/>
        </w:rPr>
        <w:t xml:space="preserve"> 30</w:t>
      </w:r>
      <w:r w:rsidRPr="00763E43">
        <w:rPr>
          <w:rFonts w:ascii="Arial" w:hAnsi="Arial" w:cs="Arial"/>
          <w:b/>
          <w:bCs/>
          <w:color w:val="333333"/>
          <w:sz w:val="21"/>
          <w:szCs w:val="21"/>
          <w:lang w:eastAsia="tr-TR"/>
        </w:rPr>
        <w:t xml:space="preserve"> doğu meridyeninde yer alan İz</w:t>
      </w:r>
      <w:r>
        <w:rPr>
          <w:rFonts w:ascii="Arial" w:hAnsi="Arial" w:cs="Arial"/>
          <w:b/>
          <w:bCs/>
          <w:color w:val="333333"/>
          <w:sz w:val="21"/>
          <w:szCs w:val="21"/>
          <w:lang w:eastAsia="tr-TR"/>
        </w:rPr>
        <w:t>mit de yerel saat 14.00 iken 45</w:t>
      </w:r>
      <w:r w:rsidRPr="00763E43">
        <w:rPr>
          <w:rFonts w:ascii="Arial" w:hAnsi="Arial" w:cs="Arial"/>
          <w:b/>
          <w:bCs/>
          <w:color w:val="333333"/>
          <w:sz w:val="21"/>
          <w:szCs w:val="21"/>
          <w:lang w:eastAsia="tr-TR"/>
        </w:rPr>
        <w:t xml:space="preserve"> doğu meridyeninde yer alan Iğdır’da yerel saat kaçtır.</w:t>
      </w:r>
    </w:p>
    <w:p w:rsidR="00CE5420" w:rsidRPr="00763E43" w:rsidRDefault="00CE5420" w:rsidP="00763E43">
      <w:pPr>
        <w:spacing w:after="0"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A) 12::26                          B) 13:46                    C) 15:04</w:t>
      </w:r>
    </w:p>
    <w:p w:rsidR="00CE5420" w:rsidRPr="00763E43" w:rsidRDefault="00CE5420" w:rsidP="00763E43">
      <w:pPr>
        <w:spacing w:after="0" w:line="315" w:lineRule="atLeast"/>
        <w:ind w:left="142" w:right="141" w:firstLine="142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D) 17:24                           E) 15:00</w:t>
      </w:r>
    </w:p>
    <w:p w:rsidR="00CE5420" w:rsidRDefault="00CE5420" w:rsidP="00763E43">
      <w:pPr>
        <w:spacing w:after="0" w:line="240" w:lineRule="auto"/>
        <w:ind w:left="142" w:right="141" w:firstLine="104"/>
        <w:jc w:val="both"/>
        <w:rPr>
          <w:rFonts w:ascii="Arial" w:hAnsi="Arial" w:cs="Arial"/>
          <w:b/>
          <w:bCs/>
          <w:color w:val="333333"/>
          <w:sz w:val="21"/>
          <w:szCs w:val="21"/>
          <w:lang w:eastAsia="tr-TR"/>
        </w:rPr>
      </w:pPr>
    </w:p>
    <w:p w:rsidR="00CE5420" w:rsidRPr="00763E43" w:rsidRDefault="00CE5420" w:rsidP="00763E43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b/>
          <w:bCs/>
          <w:color w:val="333333"/>
          <w:sz w:val="21"/>
          <w:szCs w:val="21"/>
          <w:lang w:eastAsia="tr-TR"/>
        </w:rPr>
        <w:t> Aşağıdakilerden hangisi doğal unsur değildir?</w:t>
      </w:r>
    </w:p>
    <w:p w:rsidR="00CE5420" w:rsidRPr="00763E43" w:rsidRDefault="00CE5420" w:rsidP="00763E43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A) Deniz</w:t>
      </w:r>
    </w:p>
    <w:p w:rsidR="00CE5420" w:rsidRPr="00763E43" w:rsidRDefault="00CE5420" w:rsidP="00763E43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B) Ağaç</w:t>
      </w:r>
    </w:p>
    <w:p w:rsidR="00CE5420" w:rsidRPr="00763E43" w:rsidRDefault="00CE5420" w:rsidP="00763E43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C) Bulut</w:t>
      </w:r>
    </w:p>
    <w:p w:rsidR="00CE5420" w:rsidRPr="00763E43" w:rsidRDefault="00CE5420" w:rsidP="00763E43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D) Mağara</w:t>
      </w:r>
    </w:p>
    <w:p w:rsidR="00CE5420" w:rsidRPr="00763E43" w:rsidRDefault="00CE5420" w:rsidP="00763E43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763E43">
        <w:rPr>
          <w:rFonts w:ascii="Arial" w:hAnsi="Arial" w:cs="Arial"/>
          <w:color w:val="333333"/>
          <w:sz w:val="21"/>
          <w:szCs w:val="21"/>
          <w:lang w:eastAsia="tr-TR"/>
        </w:rPr>
        <w:t>E) Tahta</w:t>
      </w:r>
    </w:p>
    <w:p w:rsidR="00CE5420" w:rsidRDefault="00CE5420" w:rsidP="004B334C">
      <w:pPr>
        <w:spacing w:after="0" w:line="240" w:lineRule="auto"/>
        <w:ind w:left="142" w:right="141" w:firstLine="104"/>
        <w:jc w:val="both"/>
        <w:rPr>
          <w:rFonts w:ascii="Arial" w:hAnsi="Arial" w:cs="Arial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 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Coğrafyanın dallarından biri olan …………………… su küreyi inceler.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b/>
          <w:bCs/>
          <w:color w:val="333333"/>
          <w:sz w:val="21"/>
          <w:szCs w:val="21"/>
          <w:lang w:eastAsia="tr-TR"/>
        </w:rPr>
        <w:t>Yukarıdaki cümlede boş bırakılan yere aşağıdaki kelimelerden hangisi gelmelidir?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A) Hidrografya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B) Hidrosfer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C) Hidroloji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D) Kartoğrafya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E) Litosfer</w:t>
      </w:r>
    </w:p>
    <w:p w:rsidR="00CE5420" w:rsidRDefault="00CE5420" w:rsidP="004B334C">
      <w:pPr>
        <w:spacing w:after="0" w:line="240" w:lineRule="auto"/>
        <w:ind w:left="142" w:right="141" w:firstLine="104"/>
        <w:jc w:val="both"/>
        <w:rPr>
          <w:rFonts w:ascii="Arial" w:hAnsi="Arial" w:cs="Arial"/>
          <w:b/>
          <w:bCs/>
          <w:color w:val="333333"/>
          <w:sz w:val="21"/>
          <w:szCs w:val="21"/>
          <w:lang w:eastAsia="tr-TR"/>
        </w:rPr>
      </w:pP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b/>
          <w:bCs/>
          <w:color w:val="333333"/>
          <w:sz w:val="21"/>
          <w:szCs w:val="21"/>
          <w:lang w:eastAsia="tr-TR"/>
        </w:rPr>
        <w:t>Aşağıdaki meridyen ve paralellerden hangisi ülkemizin içerisinde yer almaz?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A) 45</w:t>
      </w:r>
      <w:r w:rsidRPr="004B334C">
        <w:rPr>
          <w:rFonts w:ascii="Arial" w:hAnsi="Arial" w:cs="Arial"/>
          <w:color w:val="333333"/>
          <w:sz w:val="16"/>
          <w:szCs w:val="16"/>
          <w:vertAlign w:val="superscript"/>
          <w:lang w:eastAsia="tr-TR"/>
        </w:rPr>
        <w:t>0</w:t>
      </w: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 Doğu Meridyeni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B) 42</w:t>
      </w:r>
      <w:r w:rsidRPr="004B334C">
        <w:rPr>
          <w:rFonts w:ascii="Arial" w:hAnsi="Arial" w:cs="Arial"/>
          <w:color w:val="333333"/>
          <w:sz w:val="16"/>
          <w:szCs w:val="16"/>
          <w:vertAlign w:val="superscript"/>
          <w:lang w:eastAsia="tr-TR"/>
        </w:rPr>
        <w:t>0</w:t>
      </w: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 Doğu Meridyeni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C) 39</w:t>
      </w:r>
      <w:r w:rsidRPr="004B334C">
        <w:rPr>
          <w:rFonts w:ascii="Arial" w:hAnsi="Arial" w:cs="Arial"/>
          <w:color w:val="333333"/>
          <w:sz w:val="16"/>
          <w:szCs w:val="16"/>
          <w:vertAlign w:val="superscript"/>
          <w:lang w:eastAsia="tr-TR"/>
        </w:rPr>
        <w:t>0</w:t>
      </w: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 Kuzey Paraleli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D) 48</w:t>
      </w:r>
      <w:r w:rsidRPr="004B334C">
        <w:rPr>
          <w:rFonts w:ascii="Arial" w:hAnsi="Arial" w:cs="Arial"/>
          <w:color w:val="333333"/>
          <w:sz w:val="16"/>
          <w:szCs w:val="16"/>
          <w:vertAlign w:val="superscript"/>
          <w:lang w:eastAsia="tr-TR"/>
        </w:rPr>
        <w:t>0</w:t>
      </w: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 Kuzey Paraleli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E) 41</w:t>
      </w:r>
      <w:r w:rsidRPr="004B334C">
        <w:rPr>
          <w:rFonts w:ascii="Arial" w:hAnsi="Arial" w:cs="Arial"/>
          <w:color w:val="333333"/>
          <w:sz w:val="16"/>
          <w:szCs w:val="16"/>
          <w:vertAlign w:val="superscript"/>
          <w:lang w:eastAsia="tr-TR"/>
        </w:rPr>
        <w:t>0</w:t>
      </w: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 Kuzey Paraleli</w:t>
      </w:r>
    </w:p>
    <w:p w:rsidR="00CE5420" w:rsidRDefault="00CE5420" w:rsidP="004B334C">
      <w:pPr>
        <w:spacing w:after="0" w:line="240" w:lineRule="auto"/>
        <w:ind w:left="142" w:right="141" w:firstLine="104"/>
        <w:jc w:val="both"/>
        <w:rPr>
          <w:rFonts w:ascii="Arial" w:hAnsi="Arial" w:cs="Arial"/>
          <w:b/>
          <w:bCs/>
          <w:color w:val="333333"/>
          <w:sz w:val="21"/>
          <w:szCs w:val="21"/>
          <w:lang w:eastAsia="tr-TR"/>
        </w:rPr>
      </w:pP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b/>
          <w:bCs/>
          <w:color w:val="333333"/>
          <w:sz w:val="21"/>
          <w:szCs w:val="21"/>
          <w:lang w:eastAsia="tr-TR"/>
        </w:rPr>
        <w:t>Aşağıda aynı gün içerisinde saatleri verilen yerlerden hangisi diğerlerine göre daha doğudadır?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A)12.00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B) 08.00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C) 21.00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D) 09.00</w:t>
      </w:r>
    </w:p>
    <w:p w:rsidR="00CE5420" w:rsidRPr="004B334C" w:rsidRDefault="00CE5420" w:rsidP="004B334C">
      <w:pPr>
        <w:spacing w:after="0" w:line="240" w:lineRule="auto"/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  <w:lang w:eastAsia="tr-TR"/>
        </w:rPr>
      </w:pPr>
      <w:r w:rsidRPr="004B334C">
        <w:rPr>
          <w:rFonts w:ascii="Arial" w:hAnsi="Arial" w:cs="Arial"/>
          <w:color w:val="333333"/>
          <w:sz w:val="21"/>
          <w:szCs w:val="21"/>
          <w:lang w:eastAsia="tr-TR"/>
        </w:rPr>
        <w:t>E) 05.00</w:t>
      </w:r>
    </w:p>
    <w:p w:rsidR="00CE5420" w:rsidRDefault="00CE5420"/>
    <w:p w:rsidR="00CE5420" w:rsidRDefault="00CE5420">
      <w:r>
        <w:t xml:space="preserve">              </w:t>
      </w:r>
    </w:p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/>
    <w:p w:rsidR="00CE5420" w:rsidRDefault="00CE5420" w:rsidP="009A669A">
      <w:r>
        <w:t>Not baremi; her sorunun kaçar puan olduğu surunun yanında yazılıdır.</w:t>
      </w:r>
    </w:p>
    <w:p w:rsidR="00CE5420" w:rsidRDefault="00CE5420" w:rsidP="009A669A">
      <w:pPr>
        <w:jc w:val="center"/>
      </w:pPr>
      <w:r>
        <w:t>13/11/2017</w:t>
      </w:r>
    </w:p>
    <w:p w:rsidR="00CE5420" w:rsidRDefault="00CE5420" w:rsidP="009A669A">
      <w:pPr>
        <w:jc w:val="center"/>
      </w:pPr>
      <w:r>
        <w:t>Şemseddin ÇOBAN</w:t>
      </w:r>
    </w:p>
    <w:p w:rsidR="00CE5420" w:rsidRDefault="00CE5420" w:rsidP="009A669A">
      <w:pPr>
        <w:jc w:val="center"/>
      </w:pPr>
      <w:r>
        <w:t>Uzman coğrafya öğretmeni</w:t>
      </w:r>
    </w:p>
    <w:sectPr w:rsidR="00CE5420" w:rsidSect="009A669A">
      <w:pgSz w:w="11906" w:h="16838"/>
      <w:pgMar w:top="426" w:right="140" w:bottom="1417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5D8"/>
    <w:rsid w:val="00097541"/>
    <w:rsid w:val="00132E45"/>
    <w:rsid w:val="001A68E3"/>
    <w:rsid w:val="002C5A45"/>
    <w:rsid w:val="00315672"/>
    <w:rsid w:val="00380A12"/>
    <w:rsid w:val="003B06E5"/>
    <w:rsid w:val="003D3877"/>
    <w:rsid w:val="004B334C"/>
    <w:rsid w:val="00593A19"/>
    <w:rsid w:val="00763E43"/>
    <w:rsid w:val="00844B45"/>
    <w:rsid w:val="008525D8"/>
    <w:rsid w:val="00922FBD"/>
    <w:rsid w:val="00984A17"/>
    <w:rsid w:val="009A669A"/>
    <w:rsid w:val="00B40624"/>
    <w:rsid w:val="00BB6528"/>
    <w:rsid w:val="00CE5420"/>
    <w:rsid w:val="00D3274E"/>
    <w:rsid w:val="00FD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74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50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433</Words>
  <Characters>2473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2017/2018 ÖĞRETİM YILI 9</dc:title>
  <dc:subject/>
  <dc:creator>Pc</dc:creator>
  <cp:keywords/>
  <dc:description/>
  <cp:lastModifiedBy>Edanur</cp:lastModifiedBy>
  <cp:revision>2</cp:revision>
  <dcterms:created xsi:type="dcterms:W3CDTF">2017-12-03T10:06:00Z</dcterms:created>
  <dcterms:modified xsi:type="dcterms:W3CDTF">2017-12-03T10:06:00Z</dcterms:modified>
</cp:coreProperties>
</file>