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2016-2017 EĞİTİM-ÖĞRETİM YILI  BİYOLOJİ DERSİ 2.DÖNEM 1.YAZILI SORULARI</w:t>
      </w:r>
    </w:p>
    <w:p w:rsidR="009956C3" w:rsidRDefault="009956C3">
      <w:pPr>
        <w:rPr>
          <w:sz w:val="28"/>
          <w:szCs w:val="28"/>
        </w:rPr>
      </w:pP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AD:                                                                    SINIF/NUMARA: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SOYAD:    </w:t>
      </w:r>
    </w:p>
    <w:p w:rsidR="009956C3" w:rsidRDefault="009956C3">
      <w:pPr>
        <w:rPr>
          <w:sz w:val="28"/>
          <w:szCs w:val="28"/>
        </w:rPr>
      </w:pP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1)Mitokondri ve kloroplasttın farklarından 3 tanesini yazınız.(9p)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2)Lökoplasttın görevi nedir?(3p)</w:t>
      </w:r>
    </w:p>
    <w:p w:rsidR="009956C3" w:rsidRDefault="009956C3">
      <w:pPr>
        <w:rPr>
          <w:b/>
          <w:bCs/>
          <w:sz w:val="28"/>
          <w:szCs w:val="28"/>
        </w:rPr>
      </w:pP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3)Aşağıda görevi verilen organellerin hangi organel olduğunu bulunuz.(19p)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-Fotosentezi gerçekleştirme……………………..(3p)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-Oksijenli solunum yaparak ATP üretme……………………(3p)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-Hücre içi sindirim yapma………………(3p)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-Hücre içine madde taşıma…………………(3p)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-Protein sentezi yapma……………….(3p)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-Sindirim,solunum,fotosentez gibi metabolik olayları gerçekleştirme………………(4p)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4)Derişimi,hücre içine göre fazla olan bir ortama koyulan bitki hücresinde gerçekleşen değişimi yazınız (artar/azalır şeklinde cevap veriniz) (11p)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    Hangi ortama konulmuştur?........................ (3p)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    Çözünen madde miktarı……………….(2p)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    Su oranı…………………..(2p)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Osmotik basınç………………..(2p)</w:t>
      </w:r>
    </w:p>
    <w:p w:rsidR="009956C3" w:rsidRPr="00CB1541" w:rsidRDefault="009956C3" w:rsidP="00CB1541">
      <w:pPr>
        <w:rPr>
          <w:sz w:val="28"/>
          <w:szCs w:val="28"/>
        </w:rPr>
      </w:pPr>
      <w:r>
        <w:rPr>
          <w:sz w:val="28"/>
          <w:szCs w:val="28"/>
        </w:rPr>
        <w:t xml:space="preserve">       Turgor basıcı……………..(2p)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5)Endositoz ve ekzositozun farklı özelliklerinden 3 tane yazınız.(10p)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6)Fagositoz ve pinositozun ortak özelliklerinden 2 tane yazınız.(6p)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7)Hücre duvarı ile hücre zarının farklarından 3 tane yazınız.(6p)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8) DNA ve RNA yı aşağıda verilen özelliklerine göre karşılaştırınız.(10p)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DNA                           RNA 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-Zincir sayısı:                                                                                              (2p)                                                                                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-Şekeri:                                                                                                        (2p)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-Enzimi:                                                                                                        (2p)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-Görevi:                                                                                                          (2p)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-Hücrelerde                                                                                            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Bulundukları                                                                                                    (2p)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Yeri :</w:t>
      </w:r>
    </w:p>
    <w:p w:rsidR="009956C3" w:rsidRPr="00EC69F0" w:rsidRDefault="009956C3">
      <w:pPr>
        <w:rPr>
          <w:sz w:val="28"/>
          <w:szCs w:val="28"/>
        </w:rPr>
      </w:pP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9)Aşağıda verilen boşluklarını doldurunuz.(13p)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ATP nin sentezine………………… (2p)denir.ATPnin hidrolizine ise……………… (2p)denir.ATPnin hidrolizi sonucu çıkan enerji ise 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---…………………………….(3p)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---…………………………….(3p)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>---………………………….(3p)   gibi birçok biyolojik olaylarda kullanılır.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10) Basit difüzyona 3 örnek veriniz.(9p)</w:t>
      </w:r>
    </w:p>
    <w:p w:rsidR="009956C3" w:rsidRDefault="009956C3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---</w:t>
      </w:r>
    </w:p>
    <w:p w:rsidR="009956C3" w:rsidRDefault="009956C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---</w:t>
      </w:r>
    </w:p>
    <w:p w:rsidR="009956C3" w:rsidRDefault="009956C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---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11)Aşağıdaki soruları difüzyon hızını artırır veya azaltır şeklinde cevaplayınız.(4p)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Ortam sıcaklığı…………………….  (1p)</w:t>
      </w:r>
    </w:p>
    <w:p w:rsidR="009956C3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 Moleküllerin büyüklüğü……………….(2p)</w:t>
      </w:r>
    </w:p>
    <w:p w:rsidR="009956C3" w:rsidRPr="00BA3981" w:rsidRDefault="009956C3">
      <w:pPr>
        <w:rPr>
          <w:sz w:val="28"/>
          <w:szCs w:val="28"/>
        </w:rPr>
      </w:pPr>
      <w:r>
        <w:rPr>
          <w:sz w:val="28"/>
          <w:szCs w:val="28"/>
        </w:rPr>
        <w:t xml:space="preserve"> Ortamlar arası yoğunluk farkı………………(1p)</w:t>
      </w:r>
    </w:p>
    <w:p w:rsidR="009956C3" w:rsidRDefault="009956C3">
      <w:pPr>
        <w:rPr>
          <w:sz w:val="28"/>
          <w:szCs w:val="28"/>
        </w:rPr>
      </w:pPr>
    </w:p>
    <w:p w:rsidR="009956C3" w:rsidRDefault="009956C3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BAŞARILAR DİLERİZ…</w:t>
      </w:r>
    </w:p>
    <w:p w:rsidR="009956C3" w:rsidRDefault="009956C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BİYOLOJİ ZÜMRESİ  </w:t>
      </w:r>
    </w:p>
    <w:p w:rsidR="009956C3" w:rsidRPr="00BA3981" w:rsidRDefault="009956C3">
      <w:pPr>
        <w:rPr>
          <w:b/>
          <w:bCs/>
          <w:sz w:val="28"/>
          <w:szCs w:val="28"/>
        </w:rPr>
      </w:pPr>
    </w:p>
    <w:sectPr w:rsidR="009956C3" w:rsidRPr="00BA3981" w:rsidSect="004C19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053"/>
    <w:rsid w:val="004C1966"/>
    <w:rsid w:val="00573358"/>
    <w:rsid w:val="009956C3"/>
    <w:rsid w:val="00BA3981"/>
    <w:rsid w:val="00C46FF4"/>
    <w:rsid w:val="00CB1541"/>
    <w:rsid w:val="00D3565B"/>
    <w:rsid w:val="00D75053"/>
    <w:rsid w:val="00EC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96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406</Words>
  <Characters>2316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EĞİTİM-ÖĞRETİM YILI  BİYOLOJİ DERSİ 2</dc:title>
  <dc:subject/>
  <dc:creator>mehmet UÇAR</dc:creator>
  <cp:keywords/>
  <dc:description/>
  <cp:lastModifiedBy>edanur</cp:lastModifiedBy>
  <cp:revision>2</cp:revision>
  <dcterms:created xsi:type="dcterms:W3CDTF">2017-04-01T20:34:00Z</dcterms:created>
  <dcterms:modified xsi:type="dcterms:W3CDTF">2017-04-01T20:34:00Z</dcterms:modified>
</cp:coreProperties>
</file>