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66B" w:rsidRPr="00D814D2" w:rsidRDefault="009F666B" w:rsidP="00D814D2">
      <w:pPr>
        <w:spacing w:after="0"/>
      </w:pPr>
      <w:r w:rsidRPr="00D814D2">
        <w:t>GAZİANTEP TÜRK TELEKOM MESLE</w:t>
      </w:r>
      <w:r>
        <w:t>Kİ VE TEKNİK ANADOLU LİSESİ 2015-2016</w:t>
      </w:r>
      <w:bookmarkStart w:id="0" w:name="_GoBack"/>
      <w:bookmarkEnd w:id="0"/>
      <w:r w:rsidRPr="00D814D2">
        <w:t xml:space="preserve"> EĞİTİM ÖĞRETİM YILI BİYOLOJİ DERSİ 9 SINIF II.DÖNEM I.YAZILI YOKLAMA SORULARI   (A)</w:t>
      </w:r>
    </w:p>
    <w:p w:rsidR="009F666B" w:rsidRPr="00D814D2" w:rsidRDefault="009F666B" w:rsidP="00D814D2">
      <w:pPr>
        <w:tabs>
          <w:tab w:val="left" w:pos="8700"/>
        </w:tabs>
        <w:spacing w:after="0"/>
        <w:sectPr w:rsidR="009F666B" w:rsidRPr="00D814D2" w:rsidSect="00D814D2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9F666B" w:rsidRPr="00D814D2" w:rsidRDefault="009F666B" w:rsidP="00D814D2">
      <w:pPr>
        <w:tabs>
          <w:tab w:val="left" w:pos="8700"/>
        </w:tabs>
        <w:spacing w:after="0"/>
      </w:pPr>
      <w:r w:rsidRPr="00D814D2">
        <w:t>ADI:                                                     NO:</w:t>
      </w:r>
      <w:r w:rsidRPr="00D814D2">
        <w:tab/>
        <w:t>NOTU:</w:t>
      </w:r>
    </w:p>
    <w:p w:rsidR="009F666B" w:rsidRPr="00D814D2" w:rsidRDefault="009F666B">
      <w:r w:rsidRPr="00D814D2">
        <w:t>SOYADI:                                             SINIFI</w:t>
      </w:r>
    </w:p>
    <w:p w:rsidR="009F666B" w:rsidRPr="00D814D2" w:rsidRDefault="009F666B" w:rsidP="00D814D2">
      <w:pPr>
        <w:spacing w:after="0"/>
        <w:rPr>
          <w:b/>
          <w:bCs/>
        </w:rPr>
      </w:pPr>
      <w:r w:rsidRPr="00D814D2">
        <w:rPr>
          <w:b/>
          <w:bCs/>
        </w:rPr>
        <w:t>AŞAĞIDAKİ  (     )   İÇERİSİNE  D  YADA Y   YAZINIZ.</w:t>
      </w:r>
    </w:p>
    <w:p w:rsidR="009F666B" w:rsidRPr="00D814D2" w:rsidRDefault="009F666B" w:rsidP="00D814D2">
      <w:pPr>
        <w:spacing w:after="0"/>
        <w:rPr>
          <w:b/>
          <w:bCs/>
        </w:rPr>
      </w:pPr>
      <w:r w:rsidRPr="00D814D2">
        <w:rPr>
          <w:b/>
          <w:bCs/>
        </w:rPr>
        <w:t>(10 PUAN)</w:t>
      </w:r>
    </w:p>
    <w:p w:rsidR="009F666B" w:rsidRPr="00D814D2" w:rsidRDefault="009F666B" w:rsidP="00D814D2">
      <w:pPr>
        <w:spacing w:after="0"/>
      </w:pPr>
      <w:r w:rsidRPr="00D814D2">
        <w:t xml:space="preserve">(     )   Sınıflandırmada türden aleme doğru gidildikçe,birey sayısı artar. </w:t>
      </w:r>
    </w:p>
    <w:p w:rsidR="009F666B" w:rsidRPr="00D814D2" w:rsidRDefault="009F666B" w:rsidP="00D52300">
      <w:pPr>
        <w:spacing w:after="0"/>
      </w:pPr>
      <w:r w:rsidRPr="00D814D2">
        <w:t>(     )   Arkeler aşırı sıcak,aşırı tuz gibi koşullarda yaşayamaz</w:t>
      </w:r>
    </w:p>
    <w:p w:rsidR="009F666B" w:rsidRPr="00D814D2" w:rsidRDefault="009F666B" w:rsidP="00D52300">
      <w:pPr>
        <w:spacing w:after="0"/>
      </w:pPr>
      <w:r w:rsidRPr="00D814D2">
        <w:t>(      )Mantarların tamamı ototroftur.</w:t>
      </w:r>
    </w:p>
    <w:p w:rsidR="009F666B" w:rsidRPr="00D814D2" w:rsidRDefault="009F666B" w:rsidP="00D52300">
      <w:pPr>
        <w:spacing w:after="0"/>
      </w:pPr>
      <w:r w:rsidRPr="00D814D2">
        <w:t>(     )Tüm ökaryot ve prokaryotlarda ribozom vardır.</w:t>
      </w:r>
    </w:p>
    <w:p w:rsidR="009F666B" w:rsidRPr="00D814D2" w:rsidRDefault="009F666B" w:rsidP="00D814D2">
      <w:pPr>
        <w:spacing w:after="120"/>
      </w:pPr>
      <w:r w:rsidRPr="00D814D2">
        <w:t>(     )Kökenleri ayrı görevleri aynı organlara homolog organ denir.</w:t>
      </w:r>
    </w:p>
    <w:p w:rsidR="009F666B" w:rsidRPr="00D814D2" w:rsidRDefault="009F666B" w:rsidP="00D814D2">
      <w:pPr>
        <w:spacing w:after="0"/>
        <w:rPr>
          <w:b/>
          <w:bCs/>
        </w:rPr>
      </w:pPr>
      <w:r w:rsidRPr="00D814D2">
        <w:rPr>
          <w:b/>
          <w:bCs/>
        </w:rPr>
        <w:t>AŞAĞIDAKİ BOŞLIKLARI DOLDURUNUZ</w:t>
      </w:r>
      <w:r>
        <w:rPr>
          <w:b/>
          <w:bCs/>
        </w:rPr>
        <w:t>(15PUAN)</w:t>
      </w:r>
    </w:p>
    <w:p w:rsidR="009F666B" w:rsidRPr="00D814D2" w:rsidRDefault="009F666B" w:rsidP="00D52300">
      <w:pPr>
        <w:spacing w:after="0"/>
      </w:pPr>
      <w:r w:rsidRPr="00D814D2">
        <w:t>1. Cıvık mantarlar  …………………………….aleminde yer alır.</w:t>
      </w:r>
    </w:p>
    <w:p w:rsidR="009F666B" w:rsidRPr="00D814D2" w:rsidRDefault="009F666B" w:rsidP="00D52300">
      <w:pPr>
        <w:spacing w:after="0"/>
      </w:pPr>
      <w:r w:rsidRPr="00D814D2">
        <w:t>2. Hayvan hücrelerinin çok su alarak patlamasına………………………….denir.</w:t>
      </w:r>
    </w:p>
    <w:p w:rsidR="009F666B" w:rsidRPr="00D814D2" w:rsidRDefault="009F666B" w:rsidP="00D814D2">
      <w:pPr>
        <w:spacing w:after="0"/>
      </w:pPr>
      <w:r w:rsidRPr="00D814D2">
        <w:t>3. Kendi besinini kendisi üreten Bakterilere;……………………………bakteri denir.</w:t>
      </w:r>
    </w:p>
    <w:p w:rsidR="009F666B" w:rsidRPr="00D814D2" w:rsidRDefault="009F666B" w:rsidP="00D814D2">
      <w:pPr>
        <w:spacing w:after="0"/>
      </w:pPr>
      <w:r w:rsidRPr="00D814D2">
        <w:t>4. . Canlıların protein benzerliği,akrabalık derecesi, ve embriyolojik benzerliklerine dayanarak sınıflandırılmasına …………………………sınıflandırma denir.</w:t>
      </w:r>
    </w:p>
    <w:p w:rsidR="009F666B" w:rsidRPr="00D814D2" w:rsidRDefault="009F666B" w:rsidP="00D52300">
      <w:r w:rsidRPr="00D814D2">
        <w:t>5.Maddelerin çok yoğun olduğu taraftan az yoğun olduğu tarafa enerji harcamadan geçişine………………………denir.</w:t>
      </w:r>
    </w:p>
    <w:p w:rsidR="009F666B" w:rsidRPr="00D814D2" w:rsidRDefault="009F666B" w:rsidP="00D52300">
      <w:pPr>
        <w:rPr>
          <w:b/>
          <w:bCs/>
        </w:rPr>
      </w:pPr>
      <w:r w:rsidRPr="00D814D2">
        <w:rPr>
          <w:b/>
          <w:bCs/>
        </w:rPr>
        <w:t>AŞAĞIDAKİ SORULARI YANITLAYINIZ.</w:t>
      </w:r>
      <w:r>
        <w:rPr>
          <w:b/>
          <w:bCs/>
        </w:rPr>
        <w:t>(25PUAN)</w:t>
      </w:r>
    </w:p>
    <w:p w:rsidR="009F666B" w:rsidRPr="00B64C44" w:rsidRDefault="009F666B" w:rsidP="00B64C44">
      <w:r w:rsidRPr="00B64C44">
        <w:t>1. Bilimsel adı “ Pinusalba” olan canlıyla, aşağıdakilerden hangisinin akrabalığı daha fazladır?</w:t>
      </w:r>
    </w:p>
    <w:p w:rsidR="009F666B" w:rsidRPr="00B64C44" w:rsidRDefault="009F666B" w:rsidP="00B64C44">
      <w:pPr>
        <w:spacing w:after="0"/>
      </w:pPr>
      <w:r w:rsidRPr="00B64C44">
        <w:t>A-) Capradomesticus</w:t>
      </w:r>
    </w:p>
    <w:p w:rsidR="009F666B" w:rsidRPr="00B64C44" w:rsidRDefault="009F666B" w:rsidP="00B64C44">
      <w:pPr>
        <w:spacing w:after="0"/>
      </w:pPr>
      <w:r w:rsidRPr="00B64C44">
        <w:t>B-) Rosadomascena</w:t>
      </w:r>
    </w:p>
    <w:p w:rsidR="009F666B" w:rsidRPr="00B64C44" w:rsidRDefault="009F666B" w:rsidP="00B64C44">
      <w:pPr>
        <w:spacing w:after="0"/>
      </w:pPr>
      <w:r w:rsidRPr="00B64C44">
        <w:t>C-) Felisleo</w:t>
      </w:r>
    </w:p>
    <w:p w:rsidR="009F666B" w:rsidRPr="00B64C44" w:rsidRDefault="009F666B" w:rsidP="00B64C44">
      <w:pPr>
        <w:spacing w:after="0"/>
      </w:pPr>
      <w:r w:rsidRPr="00B64C44">
        <w:t>D-) Pinusnigra</w:t>
      </w:r>
    </w:p>
    <w:p w:rsidR="009F666B" w:rsidRPr="00B64C44" w:rsidRDefault="009F666B" w:rsidP="00B64C44">
      <w:r w:rsidRPr="00B64C44">
        <w:t>E-) Cedruslibani</w:t>
      </w:r>
    </w:p>
    <w:p w:rsidR="009F666B" w:rsidRPr="00D814D2" w:rsidRDefault="009F666B" w:rsidP="00B64C44">
      <w:pPr>
        <w:spacing w:after="0"/>
        <w:rPr>
          <w:color w:val="000000"/>
        </w:rPr>
      </w:pPr>
      <w:r w:rsidRPr="00D814D2">
        <w:t>2.</w:t>
      </w:r>
      <w:r w:rsidRPr="00D814D2">
        <w:rPr>
          <w:color w:val="000000"/>
        </w:rPr>
        <w:t>Aşagıda verilen</w:t>
      </w:r>
    </w:p>
    <w:p w:rsidR="009F666B" w:rsidRPr="00D814D2" w:rsidRDefault="009F666B" w:rsidP="00812690">
      <w:pPr>
        <w:widowControl w:val="0"/>
        <w:autoSpaceDE w:val="0"/>
        <w:autoSpaceDN w:val="0"/>
        <w:adjustRightInd w:val="0"/>
        <w:spacing w:after="0"/>
        <w:rPr>
          <w:color w:val="000000"/>
        </w:rPr>
      </w:pPr>
      <w:r w:rsidRPr="00D814D2">
        <w:rPr>
          <w:color w:val="000000"/>
        </w:rPr>
        <w:t xml:space="preserve"> 1.Aktif taşıma  2.  Pinositoz3. Fagositoz    4.Difüzyon</w:t>
      </w:r>
    </w:p>
    <w:p w:rsidR="009F666B" w:rsidRPr="00D814D2" w:rsidRDefault="009F666B" w:rsidP="00812690">
      <w:pPr>
        <w:widowControl w:val="0"/>
        <w:autoSpaceDE w:val="0"/>
        <w:autoSpaceDN w:val="0"/>
        <w:adjustRightInd w:val="0"/>
        <w:spacing w:after="0"/>
        <w:rPr>
          <w:color w:val="000000"/>
        </w:rPr>
      </w:pPr>
      <w:r w:rsidRPr="00D814D2">
        <w:rPr>
          <w:color w:val="000000"/>
        </w:rPr>
        <w:t xml:space="preserve"> Olaylarından hangileri bitkisel  hücrelerde görülmez?</w:t>
      </w:r>
    </w:p>
    <w:p w:rsidR="009F666B" w:rsidRPr="00D814D2" w:rsidRDefault="009F666B" w:rsidP="00812690">
      <w:pPr>
        <w:widowControl w:val="0"/>
        <w:autoSpaceDE w:val="0"/>
        <w:autoSpaceDN w:val="0"/>
        <w:adjustRightInd w:val="0"/>
        <w:rPr>
          <w:color w:val="000000"/>
        </w:rPr>
      </w:pPr>
      <w:r w:rsidRPr="00D814D2">
        <w:rPr>
          <w:color w:val="000000"/>
        </w:rPr>
        <w:t>A) 1 ve 2   B) 1 ve 4   C) 2 ve 3   D) 1, 3 ve 4    E) 3 ve 4</w:t>
      </w:r>
    </w:p>
    <w:p w:rsidR="009F666B" w:rsidRDefault="009F666B" w:rsidP="00CE424D">
      <w:pPr>
        <w:rPr>
          <w:b/>
          <w:bCs/>
        </w:rPr>
      </w:pPr>
      <w:r w:rsidRPr="00D814D2">
        <w:rPr>
          <w:rStyle w:val="FontStyle97"/>
          <w:rFonts w:ascii="Calibri" w:cs="Calibri"/>
          <w:b w:val="0"/>
          <w:bCs w:val="0"/>
          <w:sz w:val="22"/>
          <w:szCs w:val="22"/>
        </w:rPr>
        <w:t>3.</w:t>
      </w:r>
      <w:r w:rsidRPr="00EC2657">
        <w:rPr>
          <w:b/>
          <w:bCs/>
        </w:rPr>
        <w:t>Aşağıdakilerden hangisi protistaalemi içinde yer alır?</w:t>
      </w:r>
    </w:p>
    <w:p w:rsidR="009F666B" w:rsidRPr="00EC2657" w:rsidRDefault="009F666B" w:rsidP="00CE424D">
      <w:r w:rsidRPr="00EC2657">
        <w:rPr>
          <w:b/>
          <w:bCs/>
        </w:rPr>
        <w:t>A</w:t>
      </w:r>
      <w:r w:rsidRPr="00EC2657">
        <w:t>) Şapkalı mantar</w:t>
      </w:r>
      <w:r w:rsidRPr="00EC2657">
        <w:tab/>
      </w:r>
      <w:r w:rsidRPr="00EC2657">
        <w:tab/>
        <w:t>B) Küf mantarı</w:t>
      </w:r>
    </w:p>
    <w:p w:rsidR="009F666B" w:rsidRPr="00EC2657" w:rsidRDefault="009F666B" w:rsidP="00CE424D">
      <w:r w:rsidRPr="00EC2657">
        <w:t>C) Arke</w:t>
      </w:r>
      <w:r w:rsidRPr="00EC2657">
        <w:tab/>
      </w:r>
      <w:r w:rsidRPr="00EC2657">
        <w:tab/>
        <w:t>D) Bakteriler</w:t>
      </w:r>
      <w:r w:rsidRPr="00EC2657">
        <w:tab/>
        <w:t>E) Paramesyum</w:t>
      </w:r>
      <w:r w:rsidRPr="00EC2657">
        <w:tab/>
      </w:r>
    </w:p>
    <w:p w:rsidR="009F666B" w:rsidRDefault="009F666B" w:rsidP="00812690">
      <w:pPr>
        <w:pStyle w:val="NoSpacing"/>
        <w:rPr>
          <w:rStyle w:val="FontStyle97"/>
          <w:rFonts w:ascii="Calibri" w:cs="Calibri"/>
          <w:sz w:val="22"/>
          <w:szCs w:val="22"/>
        </w:rPr>
      </w:pPr>
      <w:r>
        <w:rPr>
          <w:rStyle w:val="FontStyle97"/>
          <w:rFonts w:ascii="Calibri" w:cs="Calibri"/>
          <w:b w:val="0"/>
          <w:bCs w:val="0"/>
          <w:sz w:val="22"/>
          <w:szCs w:val="22"/>
        </w:rPr>
        <w:t xml:space="preserve"> 4.</w:t>
      </w:r>
      <w:r w:rsidRPr="00D814D2">
        <w:rPr>
          <w:rStyle w:val="FontStyle97"/>
          <w:rFonts w:ascii="Calibri" w:cs="Calibri"/>
          <w:b w:val="0"/>
          <w:bCs w:val="0"/>
          <w:sz w:val="22"/>
          <w:szCs w:val="22"/>
        </w:rPr>
        <w:t>Bütün canlı hücrelerde;</w:t>
      </w:r>
      <w:r w:rsidRPr="00D814D2">
        <w:rPr>
          <w:rStyle w:val="FontStyle97"/>
          <w:rFonts w:ascii="Calibri" w:cs="Calibri"/>
          <w:b w:val="0"/>
          <w:bCs w:val="0"/>
          <w:sz w:val="22"/>
          <w:szCs w:val="22"/>
        </w:rPr>
        <w:br/>
      </w:r>
      <w:r w:rsidRPr="00D814D2">
        <w:rPr>
          <w:rStyle w:val="FontStyle96"/>
          <w:rFonts w:ascii="Calibri" w:cs="Calibri"/>
          <w:sz w:val="22"/>
          <w:szCs w:val="22"/>
        </w:rPr>
        <w:t>I. Golgicisimciği     II. Ribozom</w:t>
      </w:r>
      <w:r w:rsidRPr="00D814D2">
        <w:rPr>
          <w:rStyle w:val="FontStyle96"/>
          <w:rFonts w:ascii="Calibri" w:cs="Calibri"/>
          <w:sz w:val="22"/>
          <w:szCs w:val="22"/>
        </w:rPr>
        <w:br/>
        <w:t>III. Hücre çeperi   IV. Hücre zarı</w:t>
      </w:r>
      <w:r w:rsidRPr="00D814D2">
        <w:rPr>
          <w:rStyle w:val="FontStyle96"/>
          <w:rFonts w:ascii="Calibri" w:cs="Calibri"/>
          <w:sz w:val="22"/>
          <w:szCs w:val="22"/>
        </w:rPr>
        <w:br/>
      </w:r>
      <w:r w:rsidRPr="00D814D2">
        <w:rPr>
          <w:rStyle w:val="FontStyle97"/>
          <w:rFonts w:ascii="Calibri" w:cs="Calibri"/>
          <w:sz w:val="22"/>
          <w:szCs w:val="22"/>
        </w:rPr>
        <w:t>şeklindeki yapı ve organellerden hangileri or</w:t>
      </w:r>
      <w:r w:rsidRPr="00D814D2">
        <w:rPr>
          <w:rStyle w:val="FontStyle97"/>
          <w:rFonts w:ascii="Calibri" w:cs="Calibri"/>
          <w:sz w:val="22"/>
          <w:szCs w:val="22"/>
        </w:rPr>
        <w:softHyphen/>
        <w:t xml:space="preserve">tak </w:t>
      </w:r>
    </w:p>
    <w:p w:rsidR="009F666B" w:rsidRPr="00D814D2" w:rsidRDefault="009F666B" w:rsidP="00812690">
      <w:pPr>
        <w:pStyle w:val="NoSpacing"/>
        <w:rPr>
          <w:rFonts w:eastAsia="Arial Unicode MS"/>
        </w:rPr>
      </w:pPr>
      <w:r w:rsidRPr="00D814D2">
        <w:rPr>
          <w:rStyle w:val="FontStyle97"/>
          <w:rFonts w:ascii="Calibri" w:cs="Calibri"/>
          <w:sz w:val="22"/>
          <w:szCs w:val="22"/>
        </w:rPr>
        <w:t>olarak bulunur?</w:t>
      </w:r>
      <w:r w:rsidRPr="00D814D2">
        <w:rPr>
          <w:rStyle w:val="FontStyle97"/>
          <w:rFonts w:ascii="Calibri" w:cs="Calibri"/>
          <w:sz w:val="22"/>
          <w:szCs w:val="22"/>
        </w:rPr>
        <w:br/>
      </w:r>
      <w:r w:rsidRPr="00D814D2">
        <w:rPr>
          <w:rStyle w:val="FontStyle96"/>
          <w:rFonts w:ascii="Calibri" w:cs="Calibri"/>
          <w:sz w:val="22"/>
          <w:szCs w:val="22"/>
        </w:rPr>
        <w:t>A) Yalnız I</w:t>
      </w:r>
      <w:r w:rsidRPr="00D814D2">
        <w:rPr>
          <w:rStyle w:val="FontStyle96"/>
          <w:rFonts w:ascii="Calibri" w:cs="Calibri"/>
          <w:sz w:val="22"/>
          <w:szCs w:val="22"/>
        </w:rPr>
        <w:tab/>
      </w:r>
      <w:r>
        <w:rPr>
          <w:rStyle w:val="FontStyle96"/>
          <w:rFonts w:ascii="Calibri" w:cs="Calibri"/>
          <w:sz w:val="22"/>
          <w:szCs w:val="22"/>
        </w:rPr>
        <w:t xml:space="preserve"> B) Yalnız III</w:t>
      </w:r>
      <w:r>
        <w:rPr>
          <w:rStyle w:val="FontStyle96"/>
          <w:rFonts w:ascii="Calibri" w:cs="Calibri"/>
          <w:sz w:val="22"/>
          <w:szCs w:val="22"/>
        </w:rPr>
        <w:tab/>
        <w:t>C) I</w:t>
      </w:r>
      <w:r w:rsidRPr="00D814D2">
        <w:rPr>
          <w:rStyle w:val="FontStyle96"/>
          <w:rFonts w:ascii="Calibri" w:cs="Calibri"/>
          <w:sz w:val="22"/>
          <w:szCs w:val="22"/>
        </w:rPr>
        <w:t xml:space="preserve"> ve IV</w:t>
      </w:r>
      <w:r w:rsidRPr="00D814D2">
        <w:rPr>
          <w:rStyle w:val="FontStyle96"/>
          <w:rFonts w:ascii="Calibri" w:cs="Calibri"/>
          <w:sz w:val="22"/>
          <w:szCs w:val="22"/>
        </w:rPr>
        <w:br/>
      </w:r>
      <w:r w:rsidRPr="00D814D2">
        <w:rPr>
          <w:rFonts w:eastAsia="Arial Unicode MS"/>
        </w:rPr>
        <w:t>D) I</w:t>
      </w:r>
      <w:r>
        <w:rPr>
          <w:rFonts w:eastAsia="Arial Unicode MS"/>
        </w:rPr>
        <w:t>I</w:t>
      </w:r>
      <w:r w:rsidRPr="00D814D2">
        <w:rPr>
          <w:rFonts w:eastAsia="Arial Unicode MS"/>
        </w:rPr>
        <w:t xml:space="preserve"> ve IV         E) II, III ve IV</w:t>
      </w:r>
    </w:p>
    <w:p w:rsidR="009F666B" w:rsidRPr="00D814D2" w:rsidRDefault="009F666B" w:rsidP="00812690">
      <w:pPr>
        <w:pStyle w:val="NoSpacing"/>
        <w:rPr>
          <w:rFonts w:eastAsia="Arial Unicode MS"/>
        </w:rPr>
      </w:pPr>
    </w:p>
    <w:p w:rsidR="009F666B" w:rsidRDefault="009F666B" w:rsidP="00D814D2">
      <w:pPr>
        <w:pStyle w:val="NoSpacing"/>
      </w:pPr>
      <w:r>
        <w:t>5</w:t>
      </w:r>
      <w:r w:rsidRPr="00D814D2">
        <w:t xml:space="preserve">.Aşağıdakilerden hangisi </w:t>
      </w:r>
      <w:r w:rsidRPr="00D814D2">
        <w:rPr>
          <w:u w:val="single"/>
        </w:rPr>
        <w:t>prokaryot</w:t>
      </w:r>
      <w:r w:rsidRPr="00D814D2">
        <w:t xml:space="preserve"> hücrelerde </w:t>
      </w:r>
      <w:r w:rsidRPr="00D814D2">
        <w:rPr>
          <w:b/>
          <w:bCs/>
          <w:u w:val="single"/>
        </w:rPr>
        <w:t>bulunmaz</w:t>
      </w:r>
      <w:r w:rsidRPr="00D814D2">
        <w:t>?</w:t>
      </w:r>
    </w:p>
    <w:p w:rsidR="009F666B" w:rsidRDefault="009F666B" w:rsidP="00B64C44">
      <w:pPr>
        <w:pStyle w:val="NoSpacing"/>
      </w:pPr>
      <w:r w:rsidRPr="00D814D2">
        <w:t>A-) DNA     B-) RNA        C-) Hücre zarı</w:t>
      </w:r>
    </w:p>
    <w:p w:rsidR="009F666B" w:rsidRDefault="009F666B" w:rsidP="00B64C44">
      <w:pPr>
        <w:pStyle w:val="NoSpacing"/>
      </w:pPr>
      <w:r w:rsidRPr="00D814D2">
        <w:t xml:space="preserve">   D-) Sitoplazma                     E-) Mitokondri      </w:t>
      </w:r>
    </w:p>
    <w:p w:rsidR="009F666B" w:rsidRPr="00D814D2" w:rsidRDefault="009F666B" w:rsidP="00D814D2">
      <w:pPr>
        <w:pStyle w:val="NoSpacing"/>
      </w:pPr>
    </w:p>
    <w:p w:rsidR="009F666B" w:rsidRPr="00967472" w:rsidRDefault="009F666B" w:rsidP="00967472">
      <w:pPr>
        <w:spacing w:after="0"/>
        <w:rPr>
          <w:b/>
          <w:bCs/>
        </w:rPr>
      </w:pPr>
      <w:r w:rsidRPr="00967472">
        <w:rPr>
          <w:b/>
          <w:bCs/>
        </w:rPr>
        <w:t>AŞAĞIDAKİ SORULARI CEVAPLAYINIZ</w:t>
      </w:r>
      <w:r w:rsidRPr="00967472">
        <w:rPr>
          <w:u w:val="single"/>
        </w:rPr>
        <w:t>.( 50PUAN)</w:t>
      </w:r>
    </w:p>
    <w:p w:rsidR="009F666B" w:rsidRPr="00D814D2" w:rsidRDefault="009F666B" w:rsidP="00967472">
      <w:pPr>
        <w:spacing w:after="0"/>
      </w:pPr>
      <w:r w:rsidRPr="00D814D2">
        <w:t>1.Kontraktil kofulun görevi nedir?</w:t>
      </w:r>
    </w:p>
    <w:p w:rsidR="009F666B" w:rsidRPr="00D814D2" w:rsidRDefault="009F666B" w:rsidP="00D52300">
      <w:pPr>
        <w:pStyle w:val="ListParagraph"/>
        <w:spacing w:before="0" w:beforeAutospacing="0" w:after="0" w:afterAutospacing="0" w:line="240" w:lineRule="atLeast"/>
        <w:rPr>
          <w:rFonts w:ascii="Calibri" w:hAnsi="Calibri" w:cs="Calibri"/>
          <w:sz w:val="22"/>
          <w:szCs w:val="22"/>
        </w:rPr>
      </w:pPr>
      <w:r w:rsidRPr="00D814D2">
        <w:rPr>
          <w:rFonts w:ascii="Calibri" w:hAnsi="Calibri" w:cs="Calibri"/>
          <w:sz w:val="22"/>
          <w:szCs w:val="22"/>
        </w:rPr>
        <w:t>2.Aşağıdaki  protistalara  örnek veriniz</w:t>
      </w:r>
    </w:p>
    <w:p w:rsidR="009F666B" w:rsidRPr="00D814D2" w:rsidRDefault="009F666B" w:rsidP="00D814D2">
      <w:pPr>
        <w:pStyle w:val="ListParagraph"/>
        <w:spacing w:before="0" w:beforeAutospacing="0" w:line="240" w:lineRule="atLeast"/>
        <w:rPr>
          <w:rFonts w:ascii="Calibri" w:hAnsi="Calibri" w:cs="Calibri"/>
          <w:sz w:val="22"/>
          <w:szCs w:val="22"/>
        </w:rPr>
      </w:pPr>
      <w:r w:rsidRPr="00D814D2">
        <w:rPr>
          <w:rFonts w:ascii="Calibri" w:hAnsi="Calibri" w:cs="Calibri"/>
          <w:sz w:val="22"/>
          <w:szCs w:val="22"/>
        </w:rPr>
        <w:t>Kamçılılar:…………………Silliler:……………………Kökayaklılar:……………….</w:t>
      </w:r>
    </w:p>
    <w:p w:rsidR="009F666B" w:rsidRPr="00D814D2" w:rsidRDefault="009F666B" w:rsidP="00D52300">
      <w:pPr>
        <w:pStyle w:val="ListParagraph"/>
        <w:spacing w:before="0" w:beforeAutospacing="0" w:after="0" w:afterAutospacing="0" w:line="240" w:lineRule="atLeast"/>
        <w:rPr>
          <w:rFonts w:ascii="Calibri" w:hAnsi="Calibri" w:cs="Calibri"/>
          <w:sz w:val="22"/>
          <w:szCs w:val="22"/>
        </w:rPr>
      </w:pPr>
    </w:p>
    <w:p w:rsidR="009F666B" w:rsidRPr="00D814D2" w:rsidRDefault="009F666B" w:rsidP="00D814D2">
      <w:pPr>
        <w:spacing w:after="0"/>
      </w:pPr>
      <w:r w:rsidRPr="00D814D2">
        <w:t>3.Çekirdek kaç kısma ayrılır?İsimlerinin yazınız.</w:t>
      </w:r>
    </w:p>
    <w:p w:rsidR="009F666B" w:rsidRPr="00D814D2" w:rsidRDefault="009F666B" w:rsidP="00D814D2">
      <w:pPr>
        <w:spacing w:after="0"/>
      </w:pPr>
      <w:r w:rsidRPr="00D814D2">
        <w:t>4. .Bakteriler şekillerine göre kaça ayrılır isimlerin yazınız.</w:t>
      </w:r>
    </w:p>
    <w:p w:rsidR="009F666B" w:rsidRPr="00D814D2" w:rsidRDefault="009F666B" w:rsidP="00D814D2">
      <w:pPr>
        <w:spacing w:after="0"/>
      </w:pPr>
      <w:r w:rsidRPr="00D814D2">
        <w:t xml:space="preserve">5.Bitki </w:t>
      </w:r>
      <w:r>
        <w:t>ve hayvan hücresi  arasındaki 3</w:t>
      </w:r>
      <w:r w:rsidRPr="00D814D2">
        <w:t xml:space="preserve"> Farkı yazınız</w:t>
      </w:r>
    </w:p>
    <w:p w:rsidR="009F666B" w:rsidRPr="00D814D2" w:rsidRDefault="009F666B" w:rsidP="00D814D2">
      <w:pPr>
        <w:spacing w:after="0"/>
      </w:pPr>
      <w:r w:rsidRPr="00D814D2">
        <w:t>6.Mitokondrinin görevi nedir?</w:t>
      </w:r>
    </w:p>
    <w:p w:rsidR="009F666B" w:rsidRPr="00D814D2" w:rsidRDefault="009F666B" w:rsidP="00D814D2">
      <w:pPr>
        <w:spacing w:after="0"/>
      </w:pPr>
      <w:r w:rsidRPr="00D814D2">
        <w:t>7.Mantarlar özelliklerine göre kaça ayrılır isimlerini yazınız.</w:t>
      </w:r>
    </w:p>
    <w:p w:rsidR="009F666B" w:rsidRPr="00D814D2" w:rsidRDefault="009F666B" w:rsidP="00D814D2">
      <w:pPr>
        <w:spacing w:after="0"/>
      </w:pPr>
      <w:r w:rsidRPr="00D814D2">
        <w:t>8.Ökaryat hücre ne demektir?Açıklayınız.</w:t>
      </w:r>
    </w:p>
    <w:p w:rsidR="009F666B" w:rsidRPr="00D814D2" w:rsidRDefault="009F666B" w:rsidP="00D814D2">
      <w:pPr>
        <w:spacing w:after="0"/>
      </w:pPr>
      <w:r w:rsidRPr="00D814D2">
        <w:t>9.Fagositozu açıklayınız.</w:t>
      </w:r>
    </w:p>
    <w:p w:rsidR="009F666B" w:rsidRPr="00D814D2" w:rsidRDefault="009F666B" w:rsidP="00D814D2">
      <w:r w:rsidRPr="00D814D2">
        <w:t xml:space="preserve">10 Aşağıdaki sınıflandırma birimlerini </w:t>
      </w:r>
      <w:r w:rsidRPr="00D814D2">
        <w:rPr>
          <w:b/>
          <w:bCs/>
          <w:u w:val="single"/>
        </w:rPr>
        <w:t>küçükten büyüğe</w:t>
      </w:r>
      <w:r w:rsidRPr="00D814D2">
        <w:t xml:space="preserve"> doğru numaralandırınız.</w:t>
      </w:r>
    </w:p>
    <w:p w:rsidR="009F666B" w:rsidRPr="00D814D2" w:rsidRDefault="009F666B" w:rsidP="00D814D2">
      <w:pPr>
        <w:rPr>
          <w:b/>
          <w:bCs/>
        </w:rPr>
      </w:pPr>
      <w:r>
        <w:rPr>
          <w:noProof/>
          <w:lang w:eastAsia="tr-TR"/>
        </w:rPr>
        <w:pict>
          <v:oval id="_x0000_s1026" style="position:absolute;margin-left:90pt;margin-top:15.1pt;width:18pt;height:18pt;z-index:251656192"/>
        </w:pict>
      </w:r>
      <w:r>
        <w:rPr>
          <w:noProof/>
          <w:lang w:eastAsia="tr-TR"/>
        </w:rPr>
        <w:pict>
          <v:oval id="_x0000_s1027" style="position:absolute;margin-left:120.5pt;margin-top:14.55pt;width:18pt;height:18pt;z-index:251657216"/>
        </w:pict>
      </w:r>
      <w:r>
        <w:rPr>
          <w:noProof/>
          <w:lang w:eastAsia="tr-TR"/>
        </w:rPr>
        <w:pict>
          <v:oval id="_x0000_s1028" style="position:absolute;margin-left:152.25pt;margin-top:14.55pt;width:18pt;height:18pt;z-index:251658240"/>
        </w:pict>
      </w:r>
      <w:r>
        <w:rPr>
          <w:noProof/>
          <w:lang w:eastAsia="tr-TR"/>
        </w:rPr>
        <w:pict>
          <v:oval id="_x0000_s1029" style="position:absolute;margin-left:187.5pt;margin-top:14.55pt;width:18pt;height:22.45pt;z-index:251659264"/>
        </w:pict>
      </w:r>
      <w:r>
        <w:rPr>
          <w:noProof/>
          <w:lang w:eastAsia="tr-TR"/>
        </w:rPr>
        <w:pict>
          <v:oval id="_x0000_s1030" style="position:absolute;margin-left:222pt;margin-top:19pt;width:18pt;height:22.45pt;z-index:251661312"/>
        </w:pict>
      </w:r>
      <w:r>
        <w:rPr>
          <w:noProof/>
          <w:lang w:eastAsia="tr-TR"/>
        </w:rPr>
        <w:pict>
          <v:oval id="_x0000_s1031" style="position:absolute;margin-left:6pt;margin-top:15.1pt;width:18pt;height:18pt;z-index:251654144"/>
        </w:pict>
      </w:r>
      <w:r>
        <w:rPr>
          <w:noProof/>
          <w:lang w:eastAsia="tr-TR"/>
        </w:rPr>
        <w:pict>
          <v:oval id="_x0000_s1032" style="position:absolute;margin-left:49.9pt;margin-top:19pt;width:21pt;height:18pt;flip:x;z-index:251655168">
            <v:textbox>
              <w:txbxContent>
                <w:p w:rsidR="009F666B" w:rsidRDefault="009F666B" w:rsidP="00D814D2"/>
              </w:txbxContent>
            </v:textbox>
          </v:oval>
        </w:pict>
      </w:r>
      <w:r>
        <w:rPr>
          <w:noProof/>
          <w:lang w:eastAsia="tr-TR"/>
        </w:rPr>
        <w:pict>
          <v:oval id="_x0000_s1033" style="position:absolute;margin-left:290.25pt;margin-top:9.9pt;width:18pt;height:18pt;z-index:251660288"/>
        </w:pict>
      </w:r>
      <w:r w:rsidRPr="00D814D2">
        <w:t>FAMİLYA  -ALEM   - ŞUBE - TÜR - TAKIM -  CİNS  -  SINIF</w:t>
      </w:r>
      <w:r w:rsidRPr="00D814D2">
        <w:tab/>
      </w:r>
    </w:p>
    <w:p w:rsidR="009F666B" w:rsidRPr="00D814D2" w:rsidRDefault="009F666B" w:rsidP="00D814D2">
      <w:pPr>
        <w:spacing w:line="240" w:lineRule="atLeast"/>
      </w:pPr>
    </w:p>
    <w:p w:rsidR="009F666B" w:rsidRPr="00D814D2" w:rsidRDefault="009F666B" w:rsidP="00812690">
      <w:pPr>
        <w:spacing w:line="240" w:lineRule="atLeast"/>
      </w:pPr>
    </w:p>
    <w:p w:rsidR="009F666B" w:rsidRPr="00D814D2" w:rsidRDefault="009F666B" w:rsidP="00D52300">
      <w:pPr>
        <w:pStyle w:val="ListParagraph"/>
        <w:spacing w:before="0" w:beforeAutospacing="0" w:after="0" w:afterAutospacing="0" w:line="240" w:lineRule="atLeast"/>
        <w:rPr>
          <w:rFonts w:ascii="Calibri" w:hAnsi="Calibri" w:cs="Calibri"/>
          <w:sz w:val="22"/>
          <w:szCs w:val="22"/>
        </w:rPr>
      </w:pPr>
    </w:p>
    <w:p w:rsidR="009F666B" w:rsidRDefault="009F666B" w:rsidP="00D814D2">
      <w:r>
        <w:t xml:space="preserve">                                                   BAŞARILAR</w:t>
      </w:r>
    </w:p>
    <w:p w:rsidR="009F666B" w:rsidRPr="00EB14AF" w:rsidRDefault="009F666B" w:rsidP="00D814D2">
      <w:r>
        <w:t xml:space="preserve">                                                 SÜRE:40 DAKİKADIR</w:t>
      </w:r>
    </w:p>
    <w:p w:rsidR="009F666B" w:rsidRDefault="009F666B" w:rsidP="00D814D2">
      <w:r>
        <w:t>SERAP BARDAKCI</w:t>
      </w:r>
    </w:p>
    <w:p w:rsidR="009F666B" w:rsidRDefault="009F666B" w:rsidP="00D814D2">
      <w:hyperlink r:id="rId5" w:history="1">
        <w:r w:rsidRPr="00B55602">
          <w:rPr>
            <w:rStyle w:val="Hyperlink"/>
          </w:rPr>
          <w:t>www.sorubak.com</w:t>
        </w:r>
      </w:hyperlink>
      <w:r>
        <w:t xml:space="preserve"> </w:t>
      </w:r>
    </w:p>
    <w:p w:rsidR="009F666B" w:rsidRDefault="009F666B" w:rsidP="00D814D2"/>
    <w:p w:rsidR="009F666B" w:rsidRDefault="009F666B" w:rsidP="00D814D2"/>
    <w:p w:rsidR="009F666B" w:rsidRDefault="009F666B" w:rsidP="00D814D2"/>
    <w:p w:rsidR="009F666B" w:rsidRDefault="009F666B" w:rsidP="00D814D2"/>
    <w:p w:rsidR="009F666B" w:rsidRPr="00EB14AF" w:rsidRDefault="009F666B" w:rsidP="00D814D2"/>
    <w:p w:rsidR="009F666B" w:rsidRPr="00D814D2" w:rsidRDefault="009F666B" w:rsidP="00D52300">
      <w:pPr>
        <w:pStyle w:val="ListParagraph"/>
        <w:spacing w:before="0" w:beforeAutospacing="0" w:after="0" w:afterAutospacing="0" w:line="240" w:lineRule="atLeast"/>
        <w:rPr>
          <w:rFonts w:ascii="Calibri" w:hAnsi="Calibri" w:cs="Calibri"/>
          <w:sz w:val="22"/>
          <w:szCs w:val="22"/>
        </w:rPr>
      </w:pPr>
    </w:p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/>
    <w:p w:rsidR="009F666B" w:rsidRPr="00D814D2" w:rsidRDefault="009F666B" w:rsidP="00D52300">
      <w:pPr>
        <w:sectPr w:rsidR="009F666B" w:rsidRPr="00D814D2" w:rsidSect="00D52300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9F666B" w:rsidRPr="00D814D2" w:rsidRDefault="009F666B"/>
    <w:sectPr w:rsidR="009F666B" w:rsidRPr="00D814D2" w:rsidSect="00D52300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4B6F02"/>
    <w:multiLevelType w:val="hybridMultilevel"/>
    <w:tmpl w:val="D5129B3A"/>
    <w:lvl w:ilvl="0" w:tplc="6D303FB8">
      <w:start w:val="1"/>
      <w:numFmt w:val="decimal"/>
      <w:lvlText w:val="[%1]"/>
      <w:lvlJc w:val="left"/>
      <w:pPr>
        <w:ind w:left="340" w:hanging="340"/>
      </w:pPr>
      <w:rPr>
        <w:rFonts w:ascii="Calibri" w:hAnsi="Calibri" w:cs="Calibri" w:hint="default"/>
        <w:b w:val="0"/>
        <w:bCs w:val="0"/>
        <w:i w:val="0"/>
        <w:iCs w:val="0"/>
        <w:color w:val="00000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2300"/>
    <w:rsid w:val="00021CEA"/>
    <w:rsid w:val="001226DC"/>
    <w:rsid w:val="002A6FA7"/>
    <w:rsid w:val="004217A4"/>
    <w:rsid w:val="0061452C"/>
    <w:rsid w:val="007C2493"/>
    <w:rsid w:val="007C3FA6"/>
    <w:rsid w:val="00812690"/>
    <w:rsid w:val="00967472"/>
    <w:rsid w:val="0098074A"/>
    <w:rsid w:val="009F666B"/>
    <w:rsid w:val="00B55602"/>
    <w:rsid w:val="00B64C44"/>
    <w:rsid w:val="00C97711"/>
    <w:rsid w:val="00CE424D"/>
    <w:rsid w:val="00D52300"/>
    <w:rsid w:val="00D814D2"/>
    <w:rsid w:val="00EB14AF"/>
    <w:rsid w:val="00EC2657"/>
    <w:rsid w:val="00F33AB1"/>
    <w:rsid w:val="00F659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26DC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523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96">
    <w:name w:val="Font Style96"/>
    <w:uiPriority w:val="99"/>
    <w:rsid w:val="00812690"/>
    <w:rPr>
      <w:rFonts w:ascii="Arial Unicode MS" w:eastAsia="Arial Unicode MS" w:cs="Arial Unicode MS"/>
      <w:sz w:val="16"/>
      <w:szCs w:val="16"/>
    </w:rPr>
  </w:style>
  <w:style w:type="character" w:customStyle="1" w:styleId="FontStyle97">
    <w:name w:val="Font Style97"/>
    <w:uiPriority w:val="99"/>
    <w:rsid w:val="00812690"/>
    <w:rPr>
      <w:rFonts w:ascii="Arial Unicode MS" w:eastAsia="Arial Unicode MS" w:cs="Arial Unicode MS"/>
      <w:b/>
      <w:bCs/>
      <w:sz w:val="18"/>
      <w:szCs w:val="18"/>
    </w:rPr>
  </w:style>
  <w:style w:type="paragraph" w:styleId="NoSpacing">
    <w:name w:val="No Spacing"/>
    <w:link w:val="NoSpacingChar"/>
    <w:uiPriority w:val="99"/>
    <w:qFormat/>
    <w:rsid w:val="00812690"/>
    <w:rPr>
      <w:rFonts w:cs="Calibri"/>
      <w:lang w:eastAsia="en-US"/>
    </w:rPr>
  </w:style>
  <w:style w:type="character" w:customStyle="1" w:styleId="NoSpacingChar">
    <w:name w:val="No Spacing Char"/>
    <w:link w:val="NoSpacing"/>
    <w:uiPriority w:val="99"/>
    <w:locked/>
    <w:rsid w:val="00812690"/>
    <w:rPr>
      <w:rFonts w:ascii="Calibri" w:eastAsia="Times New Roman" w:hAnsi="Calibri" w:cs="Calibri"/>
      <w:sz w:val="22"/>
      <w:szCs w:val="22"/>
      <w:lang w:val="tr-TR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64C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64C4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9807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41</TotalTime>
  <Pages>2</Pages>
  <Words>440</Words>
  <Characters>2511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Benim</dc:creator>
  <cp:keywords>www.sorubak.com</cp:keywords>
  <dc:description/>
  <cp:lastModifiedBy>edanur</cp:lastModifiedBy>
  <cp:revision>10</cp:revision>
  <cp:lastPrinted>2015-03-21T11:41:00Z</cp:lastPrinted>
  <dcterms:created xsi:type="dcterms:W3CDTF">2015-03-21T09:57:00Z</dcterms:created>
  <dcterms:modified xsi:type="dcterms:W3CDTF">2016-03-17T18:12:00Z</dcterms:modified>
</cp:coreProperties>
</file>