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4" w:rsidRPr="003C2F36" w:rsidRDefault="008859F4" w:rsidP="00AC55B8">
      <w:pPr>
        <w:ind w:left="-170"/>
        <w:rPr>
          <w:b/>
          <w:bCs/>
          <w:sz w:val="22"/>
          <w:szCs w:val="22"/>
        </w:rPr>
      </w:pPr>
      <w:bookmarkStart w:id="0" w:name="_GoBack"/>
      <w:bookmarkEnd w:id="0"/>
      <w:r w:rsidRPr="003C2F36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DI SOYADI:</w:t>
      </w:r>
      <w:r w:rsidRPr="003C2F36">
        <w:rPr>
          <w:b/>
          <w:bCs/>
          <w:sz w:val="22"/>
          <w:szCs w:val="22"/>
        </w:rPr>
        <w:br/>
      </w:r>
    </w:p>
    <w:p w:rsidR="008859F4" w:rsidRPr="003C2F36" w:rsidRDefault="008859F4" w:rsidP="00AC55B8">
      <w:pPr>
        <w:ind w:left="-170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SINIFI ve NO:</w:t>
      </w:r>
    </w:p>
    <w:p w:rsidR="008859F4" w:rsidRPr="003C2F36" w:rsidRDefault="008859F4" w:rsidP="00AC55B8">
      <w:pPr>
        <w:ind w:left="-17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…. ANADOLU </w:t>
      </w:r>
      <w:r w:rsidRPr="003C2F36">
        <w:rPr>
          <w:b/>
          <w:bCs/>
          <w:sz w:val="22"/>
          <w:szCs w:val="22"/>
        </w:rPr>
        <w:t xml:space="preserve"> LİSESİ</w:t>
      </w:r>
    </w:p>
    <w:p w:rsidR="008859F4" w:rsidRPr="003C2F36" w:rsidRDefault="008859F4" w:rsidP="00AC55B8">
      <w:pPr>
        <w:jc w:val="center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BİYOLOJİ DERSİ </w:t>
      </w:r>
      <w:r>
        <w:rPr>
          <w:b/>
          <w:bCs/>
          <w:sz w:val="22"/>
          <w:szCs w:val="22"/>
        </w:rPr>
        <w:t xml:space="preserve">9. SINIFLAR </w:t>
      </w:r>
      <w:r w:rsidRPr="003C2F36">
        <w:rPr>
          <w:b/>
          <w:bCs/>
          <w:sz w:val="22"/>
          <w:szCs w:val="22"/>
        </w:rPr>
        <w:t xml:space="preserve">I. DÖNEM I. YAZILI YOKLAMA SORULARI 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DOĞRU-YANLIŞ TİPİ SORULAR. DOĞRU CÜMLEYE (D), YANLIŞ CÜMLEYE (Y) HARFİ KOYUNUZ.( her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soru  1puandır)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……1.</w:t>
      </w:r>
      <w:r w:rsidRPr="003C2F36">
        <w:rPr>
          <w:sz w:val="22"/>
          <w:szCs w:val="22"/>
        </w:rPr>
        <w:t xml:space="preserve"> Beş duyu organı ve ölçme aletleriyle yapılan gözlemlere nicel gözlem denir.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……2.</w:t>
      </w:r>
      <w:r>
        <w:rPr>
          <w:b/>
          <w:bCs/>
          <w:sz w:val="22"/>
          <w:szCs w:val="22"/>
        </w:rPr>
        <w:t xml:space="preserve">Canlıların  dış görünüşünü </w:t>
      </w:r>
      <w:r w:rsidRPr="003C2F36">
        <w:rPr>
          <w:sz w:val="22"/>
          <w:szCs w:val="22"/>
        </w:rPr>
        <w:t xml:space="preserve"> inceleyen bilim dalına Moleküler biyoloji denir.</w:t>
      </w:r>
    </w:p>
    <w:p w:rsidR="008859F4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……3. </w:t>
      </w:r>
      <w:r w:rsidRPr="003C2F36">
        <w:rPr>
          <w:sz w:val="22"/>
          <w:szCs w:val="22"/>
        </w:rPr>
        <w:t>Tüm canlılar yaşamını sürdürmek için üremek zorundadır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……4</w:t>
      </w:r>
      <w:r w:rsidRPr="003C2F36">
        <w:rPr>
          <w:b/>
          <w:bCs/>
          <w:sz w:val="22"/>
          <w:szCs w:val="22"/>
        </w:rPr>
        <w:t xml:space="preserve">. </w:t>
      </w:r>
      <w:r w:rsidRPr="003C2F36">
        <w:rPr>
          <w:sz w:val="22"/>
          <w:szCs w:val="22"/>
        </w:rPr>
        <w:t>Kalsiyum vücudumuzda en çok diş ve kemiklerin yapısına katılır.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……5</w:t>
      </w:r>
      <w:r w:rsidRPr="003C2F36">
        <w:rPr>
          <w:b/>
          <w:bCs/>
          <w:sz w:val="22"/>
          <w:szCs w:val="22"/>
        </w:rPr>
        <w:t xml:space="preserve">. </w:t>
      </w:r>
      <w:r w:rsidRPr="003C2F36">
        <w:rPr>
          <w:sz w:val="22"/>
          <w:szCs w:val="22"/>
        </w:rPr>
        <w:t>Asitlerin pH değeri 7-14 arasındadır.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……6</w:t>
      </w:r>
      <w:r w:rsidRPr="003C2F36">
        <w:rPr>
          <w:b/>
          <w:bCs/>
          <w:sz w:val="22"/>
          <w:szCs w:val="22"/>
        </w:rPr>
        <w:t xml:space="preserve">. </w:t>
      </w:r>
      <w:r w:rsidRPr="003C2F36">
        <w:rPr>
          <w:sz w:val="22"/>
          <w:szCs w:val="22"/>
        </w:rPr>
        <w:t>Canlılar ihtiyaç duydukları minareleri vücutlarında üretirler.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……7</w:t>
      </w:r>
      <w:r w:rsidRPr="003C2F36">
        <w:rPr>
          <w:b/>
          <w:bCs/>
          <w:sz w:val="22"/>
          <w:szCs w:val="22"/>
        </w:rPr>
        <w:t xml:space="preserve">. </w:t>
      </w:r>
      <w:r w:rsidRPr="003C2F36">
        <w:rPr>
          <w:sz w:val="22"/>
          <w:szCs w:val="22"/>
        </w:rPr>
        <w:t>İyi hazırlanmış bir hipotez deneylere açık olmalı, tüm verileri kapsamalıdır.</w:t>
      </w:r>
    </w:p>
    <w:p w:rsidR="008859F4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…..  8</w:t>
      </w:r>
      <w:r w:rsidRPr="003C2F36">
        <w:rPr>
          <w:b/>
          <w:bCs/>
          <w:sz w:val="22"/>
          <w:szCs w:val="22"/>
        </w:rPr>
        <w:t xml:space="preserve">. </w:t>
      </w:r>
      <w:r w:rsidRPr="003C2F36">
        <w:rPr>
          <w:sz w:val="22"/>
          <w:szCs w:val="22"/>
        </w:rPr>
        <w:t>Bazların tatları acıdır.</w:t>
      </w:r>
    </w:p>
    <w:p w:rsidR="008859F4" w:rsidRDefault="008859F4" w:rsidP="009A424B">
      <w:r>
        <w:t xml:space="preserve"> ......9.Lipitlerin yapıtaşı monosakkaritlerdir.</w:t>
      </w:r>
    </w:p>
    <w:p w:rsidR="008859F4" w:rsidRPr="001E4EF7" w:rsidRDefault="008859F4" w:rsidP="00295F2F">
      <w:pPr>
        <w:pBdr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(</w:t>
      </w:r>
      <w:r w:rsidRPr="001E4EF7">
        <w:rPr>
          <w:sz w:val="20"/>
          <w:szCs w:val="20"/>
        </w:rPr>
        <w:t>…</w:t>
      </w:r>
      <w:r>
        <w:rPr>
          <w:sz w:val="20"/>
          <w:szCs w:val="20"/>
        </w:rPr>
        <w:t>.)</w:t>
      </w:r>
      <w:r w:rsidRPr="001E4EF7">
        <w:rPr>
          <w:sz w:val="20"/>
          <w:szCs w:val="20"/>
        </w:rPr>
        <w:t>.</w:t>
      </w:r>
      <w:r>
        <w:rPr>
          <w:sz w:val="20"/>
          <w:szCs w:val="20"/>
        </w:rPr>
        <w:t>10-</w:t>
      </w:r>
      <w:r w:rsidRPr="001E4EF7">
        <w:rPr>
          <w:sz w:val="20"/>
          <w:szCs w:val="20"/>
        </w:rPr>
        <w:t>mineraller enerji vermezler.</w:t>
      </w:r>
    </w:p>
    <w:p w:rsidR="008859F4" w:rsidRDefault="008859F4" w:rsidP="009A424B"/>
    <w:p w:rsidR="008859F4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BOŞLUK DOLDURMA SORULARI BOŞ KISIMLARA UYGUN KELİMEYİ YAZINIZ.(her soru 2 puan)</w:t>
      </w:r>
    </w:p>
    <w:p w:rsidR="008859F4" w:rsidRDefault="008859F4" w:rsidP="009A424B">
      <w:r>
        <w:t>1). …………………yağ asitleri oda sıcaklığında sıvıdırlar.</w:t>
      </w:r>
    </w:p>
    <w:p w:rsidR="008859F4" w:rsidRPr="001E4EF7" w:rsidRDefault="008859F4" w:rsidP="002E0A6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Pr="001E4EF7">
        <w:rPr>
          <w:sz w:val="20"/>
          <w:szCs w:val="20"/>
        </w:rPr>
        <w:t>-Metabolizma olayları ;…………………..ve ……………………..olarak iki kısımda incelenir.</w:t>
      </w:r>
    </w:p>
    <w:p w:rsidR="008859F4" w:rsidRPr="001E4EF7" w:rsidRDefault="008859F4" w:rsidP="002E0A6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Pr="001E4EF7">
        <w:rPr>
          <w:sz w:val="20"/>
          <w:szCs w:val="20"/>
        </w:rPr>
        <w:t>-Or</w:t>
      </w:r>
      <w:r>
        <w:rPr>
          <w:sz w:val="20"/>
          <w:szCs w:val="20"/>
        </w:rPr>
        <w:t>ganik bileşikler yapısında</w:t>
      </w:r>
      <w:r w:rsidRPr="001E4EF7">
        <w:rPr>
          <w:sz w:val="20"/>
          <w:szCs w:val="20"/>
        </w:rPr>
        <w:t xml:space="preserve"> ……………………..elementleri bulunur.</w:t>
      </w:r>
    </w:p>
    <w:p w:rsidR="008859F4" w:rsidRPr="001E4EF7" w:rsidRDefault="008859F4" w:rsidP="002E0A68">
      <w:pPr>
        <w:rPr>
          <w:sz w:val="20"/>
          <w:szCs w:val="20"/>
        </w:rPr>
      </w:pPr>
    </w:p>
    <w:p w:rsidR="008859F4" w:rsidRPr="001E4EF7" w:rsidRDefault="008859F4" w:rsidP="002E0A68">
      <w:pPr>
        <w:rPr>
          <w:sz w:val="20"/>
          <w:szCs w:val="20"/>
        </w:rPr>
      </w:pPr>
      <w:r>
        <w:rPr>
          <w:sz w:val="20"/>
          <w:szCs w:val="20"/>
        </w:rPr>
        <w:t>4-</w:t>
      </w:r>
      <w:r w:rsidRPr="001E4EF7">
        <w:rPr>
          <w:sz w:val="20"/>
          <w:szCs w:val="20"/>
        </w:rPr>
        <w:t>Karbonhidratlarda bulunan bağ……………</w:t>
      </w:r>
      <w:r>
        <w:rPr>
          <w:sz w:val="20"/>
          <w:szCs w:val="20"/>
        </w:rPr>
        <w:t>… , yağlarda ……………. bağı bulunur.</w:t>
      </w:r>
    </w:p>
    <w:p w:rsidR="008859F4" w:rsidRDefault="008859F4" w:rsidP="002E0A68">
      <w:pPr>
        <w:rPr>
          <w:sz w:val="20"/>
          <w:szCs w:val="20"/>
        </w:rPr>
      </w:pPr>
      <w:r>
        <w:rPr>
          <w:sz w:val="20"/>
          <w:szCs w:val="20"/>
        </w:rPr>
        <w:t>5-b</w:t>
      </w:r>
      <w:r w:rsidRPr="001E4EF7">
        <w:rPr>
          <w:sz w:val="20"/>
          <w:szCs w:val="20"/>
        </w:rPr>
        <w:t>öceklerin dış iskeletini oluşturan polisakkarit…………………..’di</w:t>
      </w:r>
      <w:r>
        <w:rPr>
          <w:sz w:val="20"/>
          <w:szCs w:val="20"/>
        </w:rPr>
        <w:t>r</w:t>
      </w:r>
    </w:p>
    <w:p w:rsidR="008859F4" w:rsidRPr="001E4EF7" w:rsidRDefault="008859F4" w:rsidP="002E0A68">
      <w:pPr>
        <w:rPr>
          <w:sz w:val="20"/>
          <w:szCs w:val="20"/>
        </w:rPr>
      </w:pPr>
    </w:p>
    <w:p w:rsidR="008859F4" w:rsidRPr="001E4EF7" w:rsidRDefault="008859F4" w:rsidP="002E0A68">
      <w:pPr>
        <w:rPr>
          <w:sz w:val="20"/>
          <w:szCs w:val="20"/>
        </w:rPr>
      </w:pPr>
      <w:r w:rsidRPr="001E4EF7">
        <w:rPr>
          <w:sz w:val="20"/>
          <w:szCs w:val="20"/>
        </w:rPr>
        <w:t>-</w:t>
      </w:r>
      <w:r>
        <w:rPr>
          <w:sz w:val="20"/>
          <w:szCs w:val="20"/>
        </w:rPr>
        <w:t>6-</w:t>
      </w:r>
      <w:r w:rsidRPr="001E4EF7">
        <w:rPr>
          <w:sz w:val="20"/>
          <w:szCs w:val="20"/>
        </w:rPr>
        <w:t>Bitkilere bulunan  polisakkaritler……………………..ve………………………..;hayvanlarda ise ……………………dır.</w:t>
      </w:r>
    </w:p>
    <w:p w:rsidR="008859F4" w:rsidRPr="002E0A68" w:rsidRDefault="008859F4" w:rsidP="009A424B">
      <w:pPr>
        <w:rPr>
          <w:sz w:val="20"/>
          <w:szCs w:val="20"/>
        </w:rPr>
      </w:pPr>
      <w:r>
        <w:rPr>
          <w:sz w:val="20"/>
          <w:szCs w:val="20"/>
        </w:rPr>
        <w:t>7-Bitkilerde hücre çeperinin yapısına katılan poliskakkarit ………………........ dur.</w:t>
      </w:r>
    </w:p>
    <w:p w:rsidR="008859F4" w:rsidRDefault="008859F4" w:rsidP="009A424B">
      <w:r>
        <w:t>8).</w:t>
      </w:r>
      <w:r w:rsidRPr="002103F4">
        <w:t xml:space="preserve"> </w:t>
      </w:r>
      <w:r>
        <w:t>………………monosakkaritlere örnek olarak verilebilir.</w:t>
      </w:r>
    </w:p>
    <w:p w:rsidR="008859F4" w:rsidRDefault="008859F4" w:rsidP="009A424B">
      <w:r>
        <w:t>9).Canlı hücrelerde gerçekleşen tüm yapım ve yıkım olaylarına……………………denir.</w:t>
      </w:r>
    </w:p>
    <w:p w:rsidR="008859F4" w:rsidRDefault="008859F4" w:rsidP="009A424B">
      <w:r>
        <w:t>10).Hücre içindeki maddelerin hücre dışına atılmasına…………………..denir.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Pr="003C2F36">
        <w:rPr>
          <w:b/>
          <w:bCs/>
          <w:sz w:val="22"/>
          <w:szCs w:val="22"/>
        </w:rPr>
        <w:t xml:space="preserve"> </w:t>
      </w:r>
      <w:r w:rsidRPr="003C2F36">
        <w:rPr>
          <w:sz w:val="22"/>
          <w:szCs w:val="22"/>
        </w:rPr>
        <w:t>Canlıların yaşama ve üreme şansını arttıran .çevresel değişimlere uyum özelliğine ……………………… denir.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12</w:t>
      </w:r>
      <w:r w:rsidRPr="003C2F36">
        <w:rPr>
          <w:b/>
          <w:bCs/>
          <w:sz w:val="22"/>
          <w:szCs w:val="22"/>
        </w:rPr>
        <w:t xml:space="preserve"> </w:t>
      </w:r>
      <w:r w:rsidRPr="003C2F36">
        <w:rPr>
          <w:sz w:val="22"/>
          <w:szCs w:val="22"/>
        </w:rPr>
        <w:t>Sulu çözeltilerinde hidrojen (H</w:t>
      </w:r>
      <w:r w:rsidRPr="003C2F36">
        <w:rPr>
          <w:sz w:val="22"/>
          <w:szCs w:val="22"/>
          <w:vertAlign w:val="superscript"/>
        </w:rPr>
        <w:t>+)</w:t>
      </w:r>
      <w:r w:rsidRPr="003C2F36">
        <w:rPr>
          <w:sz w:val="22"/>
          <w:szCs w:val="22"/>
        </w:rPr>
        <w:t xml:space="preserve"> iyonu vere bilen bileşiklere ……………………………..denir.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13</w:t>
      </w:r>
      <w:r w:rsidRPr="003C2F36">
        <w:rPr>
          <w:sz w:val="22"/>
          <w:szCs w:val="22"/>
        </w:rPr>
        <w:t xml:space="preserve"> Bir deneyin sonucunu değiştiren etkenlerden birinin sabit tutulup diğerlerinin değiştirilerek yapıldığı deneylere  ……………………………….  deneyler denir.</w:t>
      </w:r>
    </w:p>
    <w:p w:rsidR="008859F4" w:rsidRPr="001E4EF7" w:rsidRDefault="008859F4" w:rsidP="0057053A">
      <w:pPr>
        <w:rPr>
          <w:sz w:val="20"/>
          <w:szCs w:val="20"/>
        </w:rPr>
      </w:pPr>
      <w:r>
        <w:rPr>
          <w:b/>
          <w:bCs/>
          <w:sz w:val="22"/>
          <w:szCs w:val="22"/>
        </w:rPr>
        <w:t>14</w:t>
      </w:r>
      <w:r>
        <w:rPr>
          <w:sz w:val="22"/>
          <w:szCs w:val="22"/>
        </w:rPr>
        <w:t xml:space="preserve"> -</w:t>
      </w:r>
      <w:r w:rsidRPr="001E4EF7">
        <w:rPr>
          <w:sz w:val="20"/>
          <w:szCs w:val="20"/>
        </w:rPr>
        <w:t>-Canlardaki kütle ve hacim artışına………………………denir.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15-</w:t>
      </w:r>
      <w:r w:rsidRPr="003C2F36">
        <w:rPr>
          <w:b/>
          <w:bCs/>
          <w:sz w:val="22"/>
          <w:szCs w:val="22"/>
        </w:rPr>
        <w:t xml:space="preserve"> </w:t>
      </w:r>
      <w:r w:rsidRPr="003C2F36">
        <w:rPr>
          <w:sz w:val="22"/>
          <w:szCs w:val="22"/>
        </w:rPr>
        <w:t>Sulu çözeltilerinde Hidroksit iyonu (OH</w:t>
      </w:r>
      <w:r w:rsidRPr="003C2F36">
        <w:rPr>
          <w:sz w:val="22"/>
          <w:szCs w:val="22"/>
          <w:vertAlign w:val="superscript"/>
        </w:rPr>
        <w:t>-</w:t>
      </w:r>
      <w:r w:rsidRPr="003C2F36">
        <w:rPr>
          <w:sz w:val="22"/>
          <w:szCs w:val="22"/>
        </w:rPr>
        <w:t>) verebilen bileşiklere  …………………….  denir.</w:t>
      </w: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ÇOKTAN SEÇMELİ SORULAR. DOĞRU CEVABI İŞARETLEYİNİZ.(her soru 5 puan)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1.Aşağıdakilerden hangisi canlıların ortak özelliklerinden birisi değildir.</w:t>
      </w: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A)</w:t>
      </w:r>
      <w:r w:rsidRPr="003C2F36">
        <w:rPr>
          <w:sz w:val="22"/>
          <w:szCs w:val="22"/>
        </w:rPr>
        <w:t>Boşaltım yapma</w:t>
      </w:r>
      <w:r w:rsidRPr="003C2F36">
        <w:rPr>
          <w:b/>
          <w:bCs/>
          <w:sz w:val="22"/>
          <w:szCs w:val="22"/>
        </w:rPr>
        <w:t>.  B)</w:t>
      </w:r>
      <w:r w:rsidRPr="003C2F36">
        <w:rPr>
          <w:sz w:val="22"/>
          <w:szCs w:val="22"/>
        </w:rPr>
        <w:t xml:space="preserve">Solunum yapma.  </w:t>
      </w:r>
      <w:r w:rsidRPr="00F7515A">
        <w:rPr>
          <w:b/>
          <w:bCs/>
          <w:sz w:val="22"/>
          <w:szCs w:val="22"/>
        </w:rPr>
        <w:t>C)</w:t>
      </w:r>
      <w:r w:rsidRPr="003C2F36">
        <w:rPr>
          <w:sz w:val="22"/>
          <w:szCs w:val="22"/>
        </w:rPr>
        <w:t xml:space="preserve">Adaptasyon.  </w:t>
      </w:r>
      <w:r w:rsidRPr="00F7515A">
        <w:rPr>
          <w:b/>
          <w:bCs/>
          <w:sz w:val="22"/>
          <w:szCs w:val="22"/>
        </w:rPr>
        <w:t>D)</w:t>
      </w:r>
      <w:r w:rsidRPr="003C2F36">
        <w:rPr>
          <w:sz w:val="22"/>
          <w:szCs w:val="22"/>
        </w:rPr>
        <w:t xml:space="preserve">Metabolizma   </w:t>
      </w:r>
      <w:r w:rsidRPr="00F7515A">
        <w:rPr>
          <w:b/>
          <w:bCs/>
          <w:sz w:val="22"/>
          <w:szCs w:val="22"/>
        </w:rPr>
        <w:t>E)</w:t>
      </w:r>
      <w:r w:rsidRPr="003C2F36">
        <w:rPr>
          <w:sz w:val="22"/>
          <w:szCs w:val="22"/>
        </w:rPr>
        <w:t>Işık enerjisiyle besin üretme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2. </w:t>
      </w:r>
      <w:r w:rsidRPr="003C2F36">
        <w:rPr>
          <w:sz w:val="22"/>
          <w:szCs w:val="22"/>
        </w:rPr>
        <w:t>Elementlerin canlı vücundaki görevleri,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I. Kalsiyum kemiklerin yapısına katılır.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II. Demir kanın yapısına katılır.</w:t>
      </w: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III. Fosfor ATP ve nükleik</w:t>
      </w:r>
      <w:r w:rsidRPr="003C2F36">
        <w:rPr>
          <w:b/>
          <w:bCs/>
          <w:sz w:val="22"/>
          <w:szCs w:val="22"/>
        </w:rPr>
        <w:t>asitlerin yapısına katılır.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>İfadelerinden hangisi/hangileri doğrudur.</w:t>
      </w: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A) </w:t>
      </w:r>
      <w:r w:rsidRPr="003C2F36">
        <w:rPr>
          <w:sz w:val="22"/>
          <w:szCs w:val="22"/>
        </w:rPr>
        <w:t xml:space="preserve">Yalnız I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bCs/>
          <w:sz w:val="22"/>
          <w:szCs w:val="22"/>
        </w:rPr>
        <w:t>B)</w:t>
      </w:r>
      <w:r w:rsidRPr="003C2F36">
        <w:rPr>
          <w:sz w:val="22"/>
          <w:szCs w:val="22"/>
        </w:rPr>
        <w:t xml:space="preserve"> Yalnız II </w:t>
      </w:r>
      <w:r>
        <w:rPr>
          <w:sz w:val="22"/>
          <w:szCs w:val="22"/>
        </w:rPr>
        <w:tab/>
      </w:r>
      <w:r w:rsidRPr="003C2F36">
        <w:rPr>
          <w:b/>
          <w:bCs/>
          <w:sz w:val="22"/>
          <w:szCs w:val="22"/>
        </w:rPr>
        <w:t>C)</w:t>
      </w:r>
      <w:r w:rsidRPr="003C2F36">
        <w:rPr>
          <w:sz w:val="22"/>
          <w:szCs w:val="22"/>
        </w:rPr>
        <w:t xml:space="preserve">Yalnız III </w:t>
      </w:r>
      <w:r>
        <w:rPr>
          <w:sz w:val="22"/>
          <w:szCs w:val="22"/>
        </w:rPr>
        <w:tab/>
      </w:r>
      <w:r w:rsidRPr="003C2F36">
        <w:rPr>
          <w:b/>
          <w:bCs/>
          <w:sz w:val="22"/>
          <w:szCs w:val="22"/>
        </w:rPr>
        <w:t>D)</w:t>
      </w:r>
      <w:r w:rsidRPr="003C2F36">
        <w:rPr>
          <w:sz w:val="22"/>
          <w:szCs w:val="22"/>
        </w:rPr>
        <w:t xml:space="preserve">II-III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</w:t>
      </w:r>
      <w:r w:rsidRPr="003C2F36">
        <w:rPr>
          <w:b/>
          <w:bCs/>
          <w:sz w:val="22"/>
          <w:szCs w:val="22"/>
        </w:rPr>
        <w:t>E)</w:t>
      </w:r>
      <w:r w:rsidRPr="003C2F36">
        <w:rPr>
          <w:sz w:val="22"/>
          <w:szCs w:val="22"/>
        </w:rPr>
        <w:t>I-II-III</w:t>
      </w:r>
    </w:p>
    <w:p w:rsidR="008859F4" w:rsidRPr="003C2F36" w:rsidRDefault="008859F4" w:rsidP="00AC55B8">
      <w:pPr>
        <w:pStyle w:val="ListParagraph"/>
        <w:ind w:right="-828"/>
        <w:rPr>
          <w:b/>
          <w:bCs/>
          <w:sz w:val="22"/>
          <w:szCs w:val="22"/>
        </w:rPr>
      </w:pPr>
    </w:p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3C2F36">
        <w:rPr>
          <w:b/>
          <w:bCs/>
          <w:sz w:val="22"/>
          <w:szCs w:val="22"/>
        </w:rPr>
        <w:t>. Bir bilim adamı her hangi bir bilimsel problemi belirledikten sonraki aşamada ilk olarak ne yapmalıdır?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Teori geliştirmelidir. 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B)Tahminlerde bulunmalıdır.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 Hipotez hazırlamalıdır.</w:t>
      </w: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D)Nicel gözlemler ve kontrollü deneyler yapmalıdır.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E)Kanunlar koymalıdır.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</w:p>
    <w:p w:rsidR="008859F4" w:rsidRPr="003C2F36" w:rsidRDefault="008859F4" w:rsidP="00AC55B8">
      <w:pPr>
        <w:ind w:right="-828"/>
        <w:rPr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Pr="003C2F36">
        <w:rPr>
          <w:b/>
          <w:bCs/>
          <w:sz w:val="22"/>
          <w:szCs w:val="22"/>
        </w:rPr>
        <w:t>.Aşağıdakilerden hangisi nicel bir gözlemin tanımına uygun değildir</w:t>
      </w:r>
      <w:r w:rsidRPr="003C2F36">
        <w:rPr>
          <w:sz w:val="22"/>
          <w:szCs w:val="22"/>
        </w:rPr>
        <w:t>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İnsan kalbi dakikada 72 kez atar.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B)Kan pH değeri 7,4'tür. </w:t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 xml:space="preserve"> C)İnsan vücut ısısı 37,5 </w:t>
      </w:r>
      <w:r w:rsidRPr="003C2F36">
        <w:rPr>
          <w:sz w:val="22"/>
          <w:szCs w:val="22"/>
          <w:vertAlign w:val="superscript"/>
        </w:rPr>
        <w:t>O</w:t>
      </w:r>
      <w:r w:rsidRPr="003C2F36">
        <w:rPr>
          <w:sz w:val="22"/>
          <w:szCs w:val="22"/>
        </w:rPr>
        <w:t xml:space="preserve">C'dir. 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D) İnsan kılcal damarları çok uzundur.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C2F36">
        <w:rPr>
          <w:sz w:val="22"/>
          <w:szCs w:val="22"/>
        </w:rPr>
        <w:t>E)Pankreas günde 1,2 litre sıvı salgılar.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</w:p>
    <w:p w:rsidR="008859F4" w:rsidRDefault="008859F4" w:rsidP="009A424B">
      <w:r>
        <w:t>5.Tuzlar aşağıdaki maddelerden hangi ikisinin birleşmesiyle oluşur?</w:t>
      </w:r>
    </w:p>
    <w:p w:rsidR="008859F4" w:rsidRDefault="008859F4" w:rsidP="009A424B">
      <w:r>
        <w:t xml:space="preserve">   a).Su-Sodyum     b).Glikoz-Fruktoz  </w:t>
      </w:r>
      <w:r>
        <w:tab/>
        <w:t xml:space="preserve"> c).Asit-Su  </w:t>
      </w:r>
      <w:r>
        <w:tab/>
        <w:t xml:space="preserve"> d).Protein-Baz  </w:t>
      </w:r>
      <w:r>
        <w:tab/>
        <w:t xml:space="preserve"> e).Asit-Baz</w:t>
      </w:r>
      <w:r w:rsidRPr="00C60C65">
        <w:t xml:space="preserve"> </w:t>
      </w:r>
    </w:p>
    <w:p w:rsidR="008859F4" w:rsidRDefault="008859F4" w:rsidP="009A424B"/>
    <w:p w:rsidR="008859F4" w:rsidRDefault="008859F4" w:rsidP="009A424B">
      <w:r>
        <w:t xml:space="preserve">6. I.Deoksiriboz </w:t>
      </w:r>
    </w:p>
    <w:p w:rsidR="008859F4" w:rsidRDefault="008859F4" w:rsidP="009A424B">
      <w:r>
        <w:t xml:space="preserve">    II.Glikoz</w:t>
      </w:r>
    </w:p>
    <w:p w:rsidR="008859F4" w:rsidRDefault="008859F4" w:rsidP="009A424B">
      <w:r>
        <w:t xml:space="preserve">    III.Riboz</w:t>
      </w:r>
    </w:p>
    <w:p w:rsidR="008859F4" w:rsidRDefault="008859F4" w:rsidP="009A424B">
      <w:r>
        <w:t xml:space="preserve">    IV.Galaktoz</w:t>
      </w:r>
    </w:p>
    <w:p w:rsidR="008859F4" w:rsidRDefault="008859F4" w:rsidP="009A424B">
      <w:r>
        <w:t>Yukarıdakilerden hangisi yada hangileri beş karbonlu karbonhiratlardandır?</w:t>
      </w:r>
      <w:r w:rsidRPr="001F02EB">
        <w:t xml:space="preserve"> </w:t>
      </w:r>
    </w:p>
    <w:p w:rsidR="008859F4" w:rsidRDefault="008859F4" w:rsidP="009A424B">
      <w:r>
        <w:t>a).Yalnız I   b).I ve III   c).II ve III   d).I ve IV  e).I,II,III ve IV</w:t>
      </w:r>
    </w:p>
    <w:p w:rsidR="008859F4" w:rsidRDefault="008859F4" w:rsidP="009A424B"/>
    <w:p w:rsidR="008859F4" w:rsidRPr="003C2F36" w:rsidRDefault="008859F4" w:rsidP="00AC55B8">
      <w:pPr>
        <w:ind w:right="-82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KISA CEVAPLI SORULAR. CEVABINIZI BOŞ BULDUĞUNUZ KISIMLARA YAZINIZ.(her soru 10 puan)</w:t>
      </w:r>
    </w:p>
    <w:p w:rsidR="008859F4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1.</w:t>
      </w:r>
      <w:r w:rsidRPr="003C2F36">
        <w:rPr>
          <w:sz w:val="22"/>
          <w:szCs w:val="22"/>
        </w:rPr>
        <w:t>Bilimsel bir problemin çözüm basamaklarını sırasıyla yazınız?</w:t>
      </w: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</w:p>
    <w:p w:rsidR="008859F4" w:rsidRPr="003C2F36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Pr="003C2F36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>2.</w:t>
      </w:r>
      <w:r w:rsidRPr="003C2F36">
        <w:rPr>
          <w:sz w:val="22"/>
          <w:szCs w:val="22"/>
        </w:rPr>
        <w:t>Canlı vücudunda bulunan inorganik ve organik bileşikleri tablo halinde gösteriniz?</w:t>
      </w: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b/>
          <w:bCs/>
          <w:sz w:val="22"/>
          <w:szCs w:val="22"/>
        </w:rPr>
      </w:pPr>
    </w:p>
    <w:p w:rsidR="008859F4" w:rsidRDefault="008859F4" w:rsidP="00AC55B8">
      <w:pPr>
        <w:ind w:right="-828"/>
        <w:rPr>
          <w:sz w:val="22"/>
          <w:szCs w:val="22"/>
        </w:rPr>
      </w:pPr>
      <w:r w:rsidRPr="003C2F36">
        <w:rPr>
          <w:b/>
          <w:bCs/>
          <w:sz w:val="22"/>
          <w:szCs w:val="22"/>
        </w:rPr>
        <w:t xml:space="preserve">3. </w:t>
      </w:r>
      <w:r w:rsidRPr="003C2F36">
        <w:rPr>
          <w:sz w:val="22"/>
          <w:szCs w:val="22"/>
        </w:rPr>
        <w:t>Canlıların ortak özelliklerinin5 (Beş) tanesini yazınız?</w:t>
      </w:r>
    </w:p>
    <w:p w:rsidR="008859F4" w:rsidRPr="003C2F36" w:rsidRDefault="008859F4" w:rsidP="00AC55B8">
      <w:pPr>
        <w:ind w:right="-828"/>
        <w:rPr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  <w:r w:rsidRPr="00F96D69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AC55B8">
      <w:pPr>
        <w:rPr>
          <w:b/>
          <w:bCs/>
          <w:sz w:val="22"/>
          <w:szCs w:val="22"/>
        </w:rPr>
      </w:pPr>
    </w:p>
    <w:p w:rsidR="008859F4" w:rsidRDefault="008859F4" w:rsidP="00786A18">
      <w:pPr>
        <w:tabs>
          <w:tab w:val="left" w:pos="892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Zeynep TAYLAN</w:t>
      </w:r>
    </w:p>
    <w:p w:rsidR="008859F4" w:rsidRPr="00F96D69" w:rsidRDefault="008859F4" w:rsidP="00AC55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F96D69">
        <w:rPr>
          <w:b/>
          <w:bCs/>
          <w:sz w:val="22"/>
          <w:szCs w:val="22"/>
        </w:rPr>
        <w:t xml:space="preserve">  Biyoloji Öğretmeni                                            </w:t>
      </w: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Default="008859F4" w:rsidP="00AC55B8">
      <w:pPr>
        <w:rPr>
          <w:sz w:val="22"/>
          <w:szCs w:val="22"/>
        </w:rPr>
      </w:pPr>
    </w:p>
    <w:p w:rsidR="008859F4" w:rsidRPr="003C2F36" w:rsidRDefault="008859F4" w:rsidP="00292403">
      <w:pPr>
        <w:rPr>
          <w:sz w:val="22"/>
          <w:szCs w:val="22"/>
        </w:rPr>
      </w:pPr>
    </w:p>
    <w:sectPr w:rsidR="008859F4" w:rsidRPr="003C2F36" w:rsidSect="00295F2F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F4" w:rsidRDefault="008859F4" w:rsidP="009F2917">
      <w:r>
        <w:separator/>
      </w:r>
    </w:p>
  </w:endnote>
  <w:endnote w:type="continuationSeparator" w:id="1">
    <w:p w:rsidR="008859F4" w:rsidRDefault="008859F4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F4" w:rsidRDefault="008859F4" w:rsidP="009F2917">
      <w:r>
        <w:separator/>
      </w:r>
    </w:p>
  </w:footnote>
  <w:footnote w:type="continuationSeparator" w:id="1">
    <w:p w:rsidR="008859F4" w:rsidRDefault="008859F4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E4EF7"/>
    <w:rsid w:val="001F02EB"/>
    <w:rsid w:val="001F1118"/>
    <w:rsid w:val="002103F4"/>
    <w:rsid w:val="0026052B"/>
    <w:rsid w:val="0028409D"/>
    <w:rsid w:val="00292403"/>
    <w:rsid w:val="00295DEC"/>
    <w:rsid w:val="00295F2F"/>
    <w:rsid w:val="00296201"/>
    <w:rsid w:val="002B11B4"/>
    <w:rsid w:val="002C7E25"/>
    <w:rsid w:val="002E0A68"/>
    <w:rsid w:val="00310AD8"/>
    <w:rsid w:val="00316FBE"/>
    <w:rsid w:val="003370D3"/>
    <w:rsid w:val="003479C1"/>
    <w:rsid w:val="003622CA"/>
    <w:rsid w:val="003C2F36"/>
    <w:rsid w:val="003D4330"/>
    <w:rsid w:val="003E08AC"/>
    <w:rsid w:val="003F32C5"/>
    <w:rsid w:val="00430C8D"/>
    <w:rsid w:val="004318F4"/>
    <w:rsid w:val="00490A65"/>
    <w:rsid w:val="004A2EE1"/>
    <w:rsid w:val="00531C62"/>
    <w:rsid w:val="0057053A"/>
    <w:rsid w:val="00584757"/>
    <w:rsid w:val="005A59DD"/>
    <w:rsid w:val="005B0C8C"/>
    <w:rsid w:val="005B2B18"/>
    <w:rsid w:val="00654F41"/>
    <w:rsid w:val="0067315D"/>
    <w:rsid w:val="006F7B90"/>
    <w:rsid w:val="007237DF"/>
    <w:rsid w:val="00746D38"/>
    <w:rsid w:val="00757EAD"/>
    <w:rsid w:val="00771DA0"/>
    <w:rsid w:val="00786A18"/>
    <w:rsid w:val="007B4FF5"/>
    <w:rsid w:val="007F5E0A"/>
    <w:rsid w:val="0083126F"/>
    <w:rsid w:val="00850AA8"/>
    <w:rsid w:val="008859F4"/>
    <w:rsid w:val="008B1496"/>
    <w:rsid w:val="008E0150"/>
    <w:rsid w:val="008E4B2B"/>
    <w:rsid w:val="008F400B"/>
    <w:rsid w:val="00917916"/>
    <w:rsid w:val="009355A3"/>
    <w:rsid w:val="00942D68"/>
    <w:rsid w:val="00947669"/>
    <w:rsid w:val="00947DEE"/>
    <w:rsid w:val="00951EDF"/>
    <w:rsid w:val="00961FF3"/>
    <w:rsid w:val="009A424B"/>
    <w:rsid w:val="009F2917"/>
    <w:rsid w:val="00A34BCD"/>
    <w:rsid w:val="00A354A8"/>
    <w:rsid w:val="00A703F3"/>
    <w:rsid w:val="00A7498A"/>
    <w:rsid w:val="00A93373"/>
    <w:rsid w:val="00AC55B8"/>
    <w:rsid w:val="00AD1912"/>
    <w:rsid w:val="00AE0618"/>
    <w:rsid w:val="00B206D3"/>
    <w:rsid w:val="00B50AB2"/>
    <w:rsid w:val="00BB2EB5"/>
    <w:rsid w:val="00C46672"/>
    <w:rsid w:val="00C565ED"/>
    <w:rsid w:val="00C60C65"/>
    <w:rsid w:val="00C73168"/>
    <w:rsid w:val="00C76F92"/>
    <w:rsid w:val="00CC34FA"/>
    <w:rsid w:val="00CF4451"/>
    <w:rsid w:val="00D07F9A"/>
    <w:rsid w:val="00D16BB7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291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F29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291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F29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F291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657</Words>
  <Characters>3746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ahmet</dc:creator>
  <cp:keywords>sorubak.com</cp:keywords>
  <dc:description/>
  <cp:lastModifiedBy>edanur</cp:lastModifiedBy>
  <cp:revision>6</cp:revision>
  <cp:lastPrinted>2015-11-04T07:50:00Z</cp:lastPrinted>
  <dcterms:created xsi:type="dcterms:W3CDTF">2015-11-01T10:18:00Z</dcterms:created>
  <dcterms:modified xsi:type="dcterms:W3CDTF">2016-11-13T21:33:00Z</dcterms:modified>
  <cp:category>sorubak.com</cp:category>
</cp:coreProperties>
</file>