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E27" w:rsidRDefault="00C65E27">
      <w:pPr>
        <w:rPr>
          <w:sz w:val="28"/>
          <w:szCs w:val="28"/>
        </w:rPr>
      </w:pPr>
      <w:r>
        <w:rPr>
          <w:sz w:val="28"/>
          <w:szCs w:val="28"/>
        </w:rPr>
        <w:t>2016-2017 EĞİTİM-ÖĞRETİM YILI 9.SINIF BİYOLOJİ DERSİ 2.DÖNEM 1.YAZILI SORULARI</w:t>
      </w:r>
    </w:p>
    <w:p w:rsidR="00C65E27" w:rsidRDefault="00C65E27">
      <w:pPr>
        <w:rPr>
          <w:sz w:val="28"/>
          <w:szCs w:val="28"/>
        </w:rPr>
      </w:pPr>
      <w:r>
        <w:rPr>
          <w:sz w:val="28"/>
          <w:szCs w:val="28"/>
        </w:rPr>
        <w:t>AD-SOYAD:                                                       SINIF-NUMARA:</w:t>
      </w:r>
    </w:p>
    <w:p w:rsidR="00C65E27" w:rsidRDefault="00C65E27">
      <w:pPr>
        <w:rPr>
          <w:sz w:val="28"/>
          <w:szCs w:val="28"/>
        </w:rPr>
      </w:pPr>
    </w:p>
    <w:p w:rsidR="00C65E27" w:rsidRDefault="00C65E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1)Hücre duvarı ile hücre zarını 3 maddeyle karşılaştırın.(5p)</w:t>
      </w:r>
    </w:p>
    <w:p w:rsidR="00C65E27" w:rsidRDefault="00C65E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C65E27" w:rsidRDefault="00C65E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C65E27" w:rsidRDefault="00C65E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C65E27" w:rsidRDefault="00C65E27">
      <w:pPr>
        <w:rPr>
          <w:b/>
          <w:bCs/>
          <w:sz w:val="28"/>
          <w:szCs w:val="28"/>
        </w:rPr>
      </w:pPr>
    </w:p>
    <w:p w:rsidR="00C65E27" w:rsidRDefault="00C65E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2)Aşağıdaki olayların gerçekleşmesini sağlayan taşıma biçimlerini karşısına yazınız.(15p)</w:t>
      </w:r>
    </w:p>
    <w:p w:rsidR="00C65E27" w:rsidRPr="00085733" w:rsidRDefault="00C65E27">
      <w:pPr>
        <w:rPr>
          <w:sz w:val="28"/>
          <w:szCs w:val="28"/>
        </w:rPr>
      </w:pPr>
      <w:r w:rsidRPr="00085733">
        <w:rPr>
          <w:sz w:val="28"/>
          <w:szCs w:val="28"/>
        </w:rPr>
        <w:t>--Sindirim enzimlerinin hücre dışına salgılanması…………………………</w:t>
      </w:r>
    </w:p>
    <w:p w:rsidR="00C65E27" w:rsidRPr="00085733" w:rsidRDefault="00C65E27">
      <w:pPr>
        <w:rPr>
          <w:sz w:val="28"/>
          <w:szCs w:val="28"/>
        </w:rPr>
      </w:pPr>
      <w:r w:rsidRPr="00085733">
        <w:rPr>
          <w:sz w:val="28"/>
          <w:szCs w:val="28"/>
        </w:rPr>
        <w:t>--Hücrenin hipotonik çözeltiden glikoz alması…………………….</w:t>
      </w:r>
    </w:p>
    <w:p w:rsidR="00C65E27" w:rsidRPr="00085733" w:rsidRDefault="00C65E27">
      <w:pPr>
        <w:rPr>
          <w:sz w:val="28"/>
          <w:szCs w:val="28"/>
        </w:rPr>
      </w:pPr>
      <w:r w:rsidRPr="00085733">
        <w:rPr>
          <w:sz w:val="28"/>
          <w:szCs w:val="28"/>
        </w:rPr>
        <w:t>--Akyuvarların hastalık yapan bakterileri yutması……………..</w:t>
      </w:r>
    </w:p>
    <w:p w:rsidR="00C65E27" w:rsidRPr="00085733" w:rsidRDefault="00C65E27">
      <w:pPr>
        <w:rPr>
          <w:sz w:val="28"/>
          <w:szCs w:val="28"/>
        </w:rPr>
      </w:pPr>
      <w:r w:rsidRPr="00085733">
        <w:rPr>
          <w:sz w:val="28"/>
          <w:szCs w:val="28"/>
        </w:rPr>
        <w:t>--Oksijenin alveol boşluğundan kana geçmesi……………..</w:t>
      </w:r>
    </w:p>
    <w:p w:rsidR="00C65E27" w:rsidRPr="00085733" w:rsidRDefault="00C65E27">
      <w:pPr>
        <w:rPr>
          <w:sz w:val="28"/>
          <w:szCs w:val="28"/>
        </w:rPr>
      </w:pPr>
      <w:r w:rsidRPr="00085733">
        <w:rPr>
          <w:sz w:val="28"/>
          <w:szCs w:val="28"/>
        </w:rPr>
        <w:t>--Suyun hipotonik çözeltiden hücre içine alınması………………</w:t>
      </w:r>
    </w:p>
    <w:p w:rsidR="00C65E27" w:rsidRDefault="00C65E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3)Aşağıdaki olaylardan hangileri bir hücrede osmotik basıncı artırır,hangileriosmotik basıncı azaltır?(15p) (Artırır-azaltır şeklinde cevaplayınız.)</w:t>
      </w:r>
    </w:p>
    <w:p w:rsidR="00C65E27" w:rsidRPr="00085733" w:rsidRDefault="00C65E27">
      <w:pPr>
        <w:rPr>
          <w:sz w:val="28"/>
          <w:szCs w:val="28"/>
        </w:rPr>
      </w:pPr>
      <w:r w:rsidRPr="00085733">
        <w:rPr>
          <w:sz w:val="28"/>
          <w:szCs w:val="28"/>
        </w:rPr>
        <w:t>--Nişasta+su=Glikoz ……………..</w:t>
      </w:r>
    </w:p>
    <w:p w:rsidR="00C65E27" w:rsidRPr="00085733" w:rsidRDefault="00C65E27">
      <w:pPr>
        <w:rPr>
          <w:sz w:val="28"/>
          <w:szCs w:val="28"/>
        </w:rPr>
      </w:pPr>
      <w:r w:rsidRPr="00085733">
        <w:rPr>
          <w:sz w:val="28"/>
          <w:szCs w:val="28"/>
        </w:rPr>
        <w:t>--Hücrenin su kaybetmesi……………….</w:t>
      </w:r>
    </w:p>
    <w:p w:rsidR="00C65E27" w:rsidRPr="00085733" w:rsidRDefault="00C65E27">
      <w:pPr>
        <w:rPr>
          <w:sz w:val="28"/>
          <w:szCs w:val="28"/>
        </w:rPr>
      </w:pPr>
      <w:r w:rsidRPr="00085733">
        <w:rPr>
          <w:sz w:val="28"/>
          <w:szCs w:val="28"/>
        </w:rPr>
        <w:t>--Hücrenin su alması………………</w:t>
      </w:r>
    </w:p>
    <w:p w:rsidR="00C65E27" w:rsidRPr="00085733" w:rsidRDefault="00C65E27">
      <w:pPr>
        <w:rPr>
          <w:sz w:val="28"/>
          <w:szCs w:val="28"/>
        </w:rPr>
      </w:pPr>
      <w:r w:rsidRPr="00085733">
        <w:rPr>
          <w:sz w:val="28"/>
          <w:szCs w:val="28"/>
        </w:rPr>
        <w:t>--Na,Ca gibi minerallerin artması…………….</w:t>
      </w:r>
    </w:p>
    <w:p w:rsidR="00C65E27" w:rsidRPr="00085733" w:rsidRDefault="00C65E27">
      <w:pPr>
        <w:rPr>
          <w:sz w:val="28"/>
          <w:szCs w:val="28"/>
        </w:rPr>
      </w:pPr>
      <w:r w:rsidRPr="00085733">
        <w:rPr>
          <w:sz w:val="28"/>
          <w:szCs w:val="28"/>
        </w:rPr>
        <w:t>-- Yağ asidi+gliserol=Yağ+su………………..</w:t>
      </w:r>
    </w:p>
    <w:p w:rsidR="00C65E27" w:rsidRDefault="00C65E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4)Endositoz ile ekzositoz farklarından 3 tane yazınız.(10p)</w:t>
      </w:r>
    </w:p>
    <w:p w:rsidR="00C65E27" w:rsidRDefault="00C65E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C65E27" w:rsidRDefault="00C65E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C65E27" w:rsidRDefault="00C65E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</w:t>
      </w:r>
    </w:p>
    <w:p w:rsidR="00C65E27" w:rsidRPr="00D70CFA" w:rsidRDefault="00C65E27" w:rsidP="00F66D45">
      <w:r>
        <w:rPr>
          <w:b/>
          <w:bCs/>
          <w:sz w:val="28"/>
          <w:szCs w:val="28"/>
        </w:rPr>
        <w:t>5)Aşağıdaki test sorularını cevaplayınız.</w:t>
      </w:r>
      <w:r>
        <w:rPr>
          <w:sz w:val="28"/>
          <w:szCs w:val="28"/>
        </w:rPr>
        <w:t>(</w:t>
      </w:r>
      <w:r>
        <w:rPr>
          <w:b/>
          <w:bCs/>
          <w:sz w:val="28"/>
          <w:szCs w:val="28"/>
        </w:rPr>
        <w:t>5*11=55p)</w:t>
      </w:r>
      <w:bookmarkStart w:id="0" w:name="_GoBack"/>
      <w:bookmarkEnd w:id="0"/>
    </w:p>
    <w:p w:rsidR="00C65E27" w:rsidRDefault="00C65E27" w:rsidP="00D70CFA">
      <w:pPr>
        <w:rPr>
          <w:sz w:val="28"/>
          <w:szCs w:val="28"/>
        </w:rPr>
      </w:pPr>
    </w:p>
    <w:p w:rsidR="00C65E27" w:rsidRPr="00D70CFA" w:rsidRDefault="00C65E27" w:rsidP="00D70CFA">
      <w:pPr>
        <w:rPr>
          <w:sz w:val="28"/>
          <w:szCs w:val="28"/>
        </w:rPr>
      </w:pPr>
    </w:p>
    <w:p w:rsidR="00C65E27" w:rsidRPr="00F66D45" w:rsidRDefault="00C65E27" w:rsidP="00D70CFA">
      <w:r w:rsidRPr="00F66D45">
        <w:rPr>
          <w:b/>
          <w:bCs/>
        </w:rPr>
        <w:t>1)</w:t>
      </w:r>
      <w:r w:rsidRPr="00F66D45">
        <w:t>Sentrozomorganeli ile ilgili olarak aşağıda verilenlerden</w:t>
      </w:r>
    </w:p>
    <w:p w:rsidR="00C65E27" w:rsidRPr="00F66D45" w:rsidRDefault="00C65E27" w:rsidP="00D70CFA">
      <w:r w:rsidRPr="00F66D45">
        <w:t>hangisi söylenemez?</w:t>
      </w:r>
    </w:p>
    <w:p w:rsidR="00C65E27" w:rsidRPr="00F66D45" w:rsidRDefault="00C65E27" w:rsidP="00D70CFA">
      <w:r w:rsidRPr="00F66D45">
        <w:t>A)</w:t>
      </w:r>
      <w:r w:rsidRPr="00F66D45">
        <w:tab/>
        <w:t xml:space="preserve"> Bakteride bulunmaz.</w:t>
      </w:r>
    </w:p>
    <w:p w:rsidR="00C65E27" w:rsidRPr="00F66D45" w:rsidRDefault="00C65E27" w:rsidP="00D70CFA">
      <w:r w:rsidRPr="00F66D45">
        <w:t>B)</w:t>
      </w:r>
      <w:r w:rsidRPr="00F66D45">
        <w:tab/>
        <w:t xml:space="preserve"> Zarsız bir organeldir.</w:t>
      </w:r>
    </w:p>
    <w:p w:rsidR="00C65E27" w:rsidRPr="00F66D45" w:rsidRDefault="00C65E27" w:rsidP="00D70CFA">
      <w:r w:rsidRPr="00F66D45">
        <w:t>C)</w:t>
      </w:r>
      <w:r w:rsidRPr="00F66D45">
        <w:tab/>
        <w:t xml:space="preserve"> İğ ipliği oluşumunu sağlar.</w:t>
      </w:r>
    </w:p>
    <w:p w:rsidR="00C65E27" w:rsidRPr="00F66D45" w:rsidRDefault="00C65E27" w:rsidP="00D70CFA">
      <w:r w:rsidRPr="00F66D45">
        <w:t>D)</w:t>
      </w:r>
      <w:r w:rsidRPr="00F66D45">
        <w:tab/>
        <w:t xml:space="preserve"> Sperm hücresinde bulunmaz.</w:t>
      </w:r>
    </w:p>
    <w:p w:rsidR="00C65E27" w:rsidRPr="00F66D45" w:rsidRDefault="00C65E27" w:rsidP="00D70CFA">
      <w:r w:rsidRPr="00F66D45">
        <w:t>E)</w:t>
      </w:r>
      <w:r w:rsidRPr="00F66D45">
        <w:tab/>
        <w:t xml:space="preserve"> Hücre bölünmesinde görev yapar.</w:t>
      </w:r>
    </w:p>
    <w:p w:rsidR="00C65E27" w:rsidRPr="00F66D45" w:rsidRDefault="00C65E27" w:rsidP="00D70CFA"/>
    <w:p w:rsidR="00C65E27" w:rsidRPr="00F66D45" w:rsidRDefault="00C65E27" w:rsidP="00D70CFA">
      <w:r w:rsidRPr="00F66D45">
        <w:rPr>
          <w:b/>
          <w:bCs/>
        </w:rPr>
        <w:t>2)</w:t>
      </w:r>
      <w:r w:rsidRPr="00F66D45">
        <w:t>Aşağıda verilen organellerden hangisinde dehidrasyon</w:t>
      </w:r>
    </w:p>
    <w:p w:rsidR="00C65E27" w:rsidRPr="00F66D45" w:rsidRDefault="00C65E27" w:rsidP="00D70CFA">
      <w:r w:rsidRPr="00F66D45">
        <w:t>tepkimesi gerçekleşmez?</w:t>
      </w:r>
    </w:p>
    <w:p w:rsidR="00C65E27" w:rsidRPr="00F66D45" w:rsidRDefault="00C65E27" w:rsidP="00D70CFA">
      <w:r w:rsidRPr="00F66D45">
        <w:t>A)</w:t>
      </w:r>
      <w:r w:rsidRPr="00F66D45">
        <w:tab/>
        <w:t xml:space="preserve"> Ribozom</w:t>
      </w:r>
    </w:p>
    <w:p w:rsidR="00C65E27" w:rsidRPr="00F66D45" w:rsidRDefault="00C65E27" w:rsidP="00D70CFA">
      <w:r w:rsidRPr="00F66D45">
        <w:t>B)</w:t>
      </w:r>
      <w:r w:rsidRPr="00F66D45">
        <w:tab/>
        <w:t>Golgi cisimciği</w:t>
      </w:r>
    </w:p>
    <w:p w:rsidR="00C65E27" w:rsidRPr="00F66D45" w:rsidRDefault="00C65E27" w:rsidP="00D70CFA">
      <w:r w:rsidRPr="00F66D45">
        <w:t>C)</w:t>
      </w:r>
      <w:r w:rsidRPr="00F66D45">
        <w:tab/>
        <w:t>Lizozom</w:t>
      </w:r>
    </w:p>
    <w:p w:rsidR="00C65E27" w:rsidRPr="00F66D45" w:rsidRDefault="00C65E27" w:rsidP="00D70CFA">
      <w:r w:rsidRPr="00F66D45">
        <w:t>D)</w:t>
      </w:r>
      <w:r w:rsidRPr="00F66D45">
        <w:tab/>
        <w:t>Endoplazmikretikulum</w:t>
      </w:r>
    </w:p>
    <w:p w:rsidR="00C65E27" w:rsidRPr="00F66D45" w:rsidRDefault="00C65E27" w:rsidP="00D70CFA">
      <w:r w:rsidRPr="00F66D45">
        <w:t>E)</w:t>
      </w:r>
      <w:r w:rsidRPr="00F66D45">
        <w:tab/>
        <w:t xml:space="preserve"> Mitokondri</w:t>
      </w:r>
    </w:p>
    <w:p w:rsidR="00C65E27" w:rsidRPr="00F66D45" w:rsidRDefault="00C65E27" w:rsidP="00D70CFA"/>
    <w:p w:rsidR="00C65E27" w:rsidRPr="00F66D45" w:rsidRDefault="00C65E27" w:rsidP="00D70CFA">
      <w:r w:rsidRPr="00F66D45">
        <w:rPr>
          <w:b/>
          <w:bCs/>
        </w:rPr>
        <w:t>3)</w:t>
      </w:r>
      <w:r w:rsidRPr="00F66D45">
        <w:t>Aşağıda verilen organellerden hangisi hücre zarının</w:t>
      </w:r>
    </w:p>
    <w:p w:rsidR="00C65E27" w:rsidRPr="00F66D45" w:rsidRDefault="00C65E27" w:rsidP="00D70CFA">
      <w:r w:rsidRPr="00F66D45">
        <w:t>üretiminde görev almaz?</w:t>
      </w:r>
    </w:p>
    <w:p w:rsidR="00C65E27" w:rsidRPr="00F66D45" w:rsidRDefault="00C65E27" w:rsidP="00D70CFA">
      <w:r w:rsidRPr="00F66D45">
        <w:t>A)</w:t>
      </w:r>
      <w:r w:rsidRPr="00F66D45">
        <w:tab/>
        <w:t>Lizozom</w:t>
      </w:r>
    </w:p>
    <w:p w:rsidR="00C65E27" w:rsidRPr="00F66D45" w:rsidRDefault="00C65E27" w:rsidP="00D70CFA">
      <w:r w:rsidRPr="00F66D45">
        <w:t>B)</w:t>
      </w:r>
      <w:r w:rsidRPr="00F66D45">
        <w:tab/>
        <w:t>Golgi cisimciği</w:t>
      </w:r>
    </w:p>
    <w:p w:rsidR="00C65E27" w:rsidRPr="00F66D45" w:rsidRDefault="00C65E27" w:rsidP="00D70CFA">
      <w:r w:rsidRPr="00F66D45">
        <w:t>C)</w:t>
      </w:r>
      <w:r w:rsidRPr="00F66D45">
        <w:tab/>
        <w:t>Endoplazmikretikulum</w:t>
      </w:r>
    </w:p>
    <w:p w:rsidR="00C65E27" w:rsidRPr="00F66D45" w:rsidRDefault="00C65E27" w:rsidP="00D70CFA">
      <w:r w:rsidRPr="00F66D45">
        <w:t>D)</w:t>
      </w:r>
      <w:r w:rsidRPr="00F66D45">
        <w:tab/>
        <w:t xml:space="preserve"> Ribozom</w:t>
      </w:r>
    </w:p>
    <w:p w:rsidR="00C65E27" w:rsidRPr="00F66D45" w:rsidRDefault="00C65E27" w:rsidP="00D70CFA">
      <w:r w:rsidRPr="00F66D45">
        <w:t>E)</w:t>
      </w:r>
      <w:r w:rsidRPr="00F66D45">
        <w:tab/>
        <w:t xml:space="preserve"> Mitokondri</w:t>
      </w:r>
    </w:p>
    <w:p w:rsidR="00C65E27" w:rsidRPr="00F66D45" w:rsidRDefault="00C65E27" w:rsidP="00D70CFA"/>
    <w:p w:rsidR="00C65E27" w:rsidRPr="00F66D45" w:rsidRDefault="00C65E27" w:rsidP="00D70CFA"/>
    <w:p w:rsidR="00C65E27" w:rsidRPr="00F66D45" w:rsidRDefault="00C65E27" w:rsidP="00D70CFA">
      <w:r w:rsidRPr="00F66D45">
        <w:rPr>
          <w:b/>
          <w:bCs/>
        </w:rPr>
        <w:t xml:space="preserve">4) </w:t>
      </w:r>
      <w:r w:rsidRPr="00F66D45">
        <w:t>Tatlı sularda yaşayan tek hücreli organizmalar hücre</w:t>
      </w:r>
    </w:p>
    <w:p w:rsidR="00C65E27" w:rsidRPr="00F66D45" w:rsidRDefault="00C65E27" w:rsidP="00D70CFA">
      <w:r w:rsidRPr="00F66D45">
        <w:t>içerisine giren fazla suyu aşağıdaki organellerden</w:t>
      </w:r>
    </w:p>
    <w:p w:rsidR="00C65E27" w:rsidRPr="00F66D45" w:rsidRDefault="00C65E27" w:rsidP="00D70CFA">
      <w:r w:rsidRPr="00F66D45">
        <w:t>hangisi ile hücre dışına atar?</w:t>
      </w:r>
    </w:p>
    <w:p w:rsidR="00C65E27" w:rsidRPr="00F66D45" w:rsidRDefault="00C65E27" w:rsidP="00D70CFA">
      <w:r w:rsidRPr="00F66D45">
        <w:t>A)</w:t>
      </w:r>
      <w:r w:rsidRPr="00F66D45">
        <w:tab/>
        <w:t>Lizozom</w:t>
      </w:r>
    </w:p>
    <w:p w:rsidR="00C65E27" w:rsidRPr="00F66D45" w:rsidRDefault="00C65E27" w:rsidP="00D70CFA">
      <w:r w:rsidRPr="00F66D45">
        <w:t>B)</w:t>
      </w:r>
      <w:r w:rsidRPr="00F66D45">
        <w:tab/>
        <w:t xml:space="preserve"> Besin kofulu</w:t>
      </w:r>
    </w:p>
    <w:p w:rsidR="00C65E27" w:rsidRPr="00F66D45" w:rsidRDefault="00C65E27" w:rsidP="00D70CFA">
      <w:r w:rsidRPr="00F66D45">
        <w:t>C)</w:t>
      </w:r>
      <w:r w:rsidRPr="00F66D45">
        <w:tab/>
        <w:t>Kontraktil koful</w:t>
      </w:r>
    </w:p>
    <w:p w:rsidR="00C65E27" w:rsidRPr="00F66D45" w:rsidRDefault="00C65E27" w:rsidP="00D70CFA">
      <w:r w:rsidRPr="00F66D45">
        <w:t>D)</w:t>
      </w:r>
      <w:r w:rsidRPr="00F66D45">
        <w:tab/>
        <w:t>Golgi cisimciği</w:t>
      </w:r>
    </w:p>
    <w:p w:rsidR="00C65E27" w:rsidRPr="00F66D45" w:rsidRDefault="00C65E27" w:rsidP="00D70CFA">
      <w:r w:rsidRPr="00F66D45">
        <w:t>E)</w:t>
      </w:r>
      <w:r w:rsidRPr="00F66D45">
        <w:tab/>
        <w:t>Endoplazmikretikulum</w:t>
      </w:r>
    </w:p>
    <w:p w:rsidR="00C65E27" w:rsidRPr="00F66D45" w:rsidRDefault="00C65E27" w:rsidP="00D70CFA"/>
    <w:p w:rsidR="00C65E27" w:rsidRPr="00F66D45" w:rsidRDefault="00C65E27" w:rsidP="00D70CFA">
      <w:r w:rsidRPr="00F66D45">
        <w:rPr>
          <w:b/>
          <w:bCs/>
        </w:rPr>
        <w:t>5)</w:t>
      </w:r>
      <w:r w:rsidRPr="00F66D45">
        <w:t>Aşağıda verilenlerden hangisi hücre zarından madde</w:t>
      </w:r>
    </w:p>
    <w:p w:rsidR="00C65E27" w:rsidRPr="00F66D45" w:rsidRDefault="00C65E27" w:rsidP="00D70CFA">
      <w:r w:rsidRPr="00F66D45">
        <w:t>geçişlerinde difüzyon hızını etkileyen faktörlerden</w:t>
      </w:r>
    </w:p>
    <w:p w:rsidR="00C65E27" w:rsidRPr="00F66D45" w:rsidRDefault="00C65E27" w:rsidP="00D70CFA">
      <w:r w:rsidRPr="00F66D45">
        <w:t>biri değildir?</w:t>
      </w:r>
    </w:p>
    <w:p w:rsidR="00C65E27" w:rsidRPr="00F66D45" w:rsidRDefault="00C65E27" w:rsidP="00D70CFA">
      <w:r w:rsidRPr="00F66D45">
        <w:t>A) Sıcaklık</w:t>
      </w:r>
    </w:p>
    <w:p w:rsidR="00C65E27" w:rsidRPr="00F66D45" w:rsidRDefault="00C65E27" w:rsidP="00D70CFA">
      <w:r w:rsidRPr="00F66D45">
        <w:t>B) Difüzyon yüzeyi</w:t>
      </w:r>
    </w:p>
    <w:p w:rsidR="00C65E27" w:rsidRPr="00F66D45" w:rsidRDefault="00C65E27" w:rsidP="00D70CFA">
      <w:r w:rsidRPr="00F66D45">
        <w:t>C) Yoğunluk farkı</w:t>
      </w:r>
    </w:p>
    <w:p w:rsidR="00C65E27" w:rsidRPr="00F66D45" w:rsidRDefault="00C65E27" w:rsidP="00D70CFA">
      <w:r w:rsidRPr="00F66D45">
        <w:t>D) ATP miktarı</w:t>
      </w:r>
    </w:p>
    <w:p w:rsidR="00C65E27" w:rsidRPr="00F66D45" w:rsidRDefault="00C65E27" w:rsidP="00D70CFA">
      <w:r w:rsidRPr="00F66D45">
        <w:t>E) Por sayısı</w:t>
      </w:r>
    </w:p>
    <w:p w:rsidR="00C65E27" w:rsidRPr="00F66D45" w:rsidRDefault="00C65E27" w:rsidP="00D70CFA"/>
    <w:p w:rsidR="00C65E27" w:rsidRPr="00F66D45" w:rsidRDefault="00C65E27" w:rsidP="00F66D45">
      <w:r w:rsidRPr="00F66D45">
        <w:rPr>
          <w:b/>
          <w:bCs/>
        </w:rPr>
        <w:t>6)</w:t>
      </w:r>
      <w:r w:rsidRPr="00F66D45">
        <w:t>Difüzyon ile ilgili;</w:t>
      </w:r>
    </w:p>
    <w:p w:rsidR="00C65E27" w:rsidRPr="00F66D45" w:rsidRDefault="00C65E27" w:rsidP="00F66D45">
      <w:r w:rsidRPr="00F66D45">
        <w:t>I. Taşıyıcı proteinler kullanılabilir.</w:t>
      </w:r>
    </w:p>
    <w:p w:rsidR="00C65E27" w:rsidRPr="00F66D45" w:rsidRDefault="00C65E27" w:rsidP="00F66D45">
      <w:r w:rsidRPr="00F66D45">
        <w:t>II. ATP harcanmadan gerçekleşir.</w:t>
      </w:r>
    </w:p>
    <w:p w:rsidR="00C65E27" w:rsidRPr="00F66D45" w:rsidRDefault="00C65E27" w:rsidP="00F66D45">
      <w:r w:rsidRPr="00F66D45">
        <w:t>III. Cansız ortamlarda gerçekleşemez.</w:t>
      </w:r>
    </w:p>
    <w:p w:rsidR="00C65E27" w:rsidRPr="00F66D45" w:rsidRDefault="00C65E27" w:rsidP="00F66D45">
      <w:r w:rsidRPr="00F66D45">
        <w:t>verilenlerden hangileri yanlıştır?</w:t>
      </w:r>
    </w:p>
    <w:p w:rsidR="00C65E27" w:rsidRPr="00F66D45" w:rsidRDefault="00C65E27" w:rsidP="00F66D45">
      <w:r w:rsidRPr="00F66D45">
        <w:t>A) Yalnız I</w:t>
      </w:r>
    </w:p>
    <w:p w:rsidR="00C65E27" w:rsidRPr="00F66D45" w:rsidRDefault="00C65E27" w:rsidP="00F66D45">
      <w:r w:rsidRPr="00F66D45">
        <w:t>B) Yalnız II</w:t>
      </w:r>
    </w:p>
    <w:p w:rsidR="00C65E27" w:rsidRPr="00F66D45" w:rsidRDefault="00C65E27" w:rsidP="00F66D45">
      <w:r w:rsidRPr="00F66D45">
        <w:t>C) Yalnız III</w:t>
      </w:r>
    </w:p>
    <w:p w:rsidR="00C65E27" w:rsidRPr="00F66D45" w:rsidRDefault="00C65E27" w:rsidP="00F66D45">
      <w:r w:rsidRPr="00F66D45">
        <w:t>D) I ve II</w:t>
      </w:r>
    </w:p>
    <w:p w:rsidR="00C65E27" w:rsidRPr="00F66D45" w:rsidRDefault="00C65E27" w:rsidP="00F66D45">
      <w:r w:rsidRPr="00F66D45">
        <w:t>E) I, II ve III</w:t>
      </w:r>
    </w:p>
    <w:p w:rsidR="00C65E27" w:rsidRPr="00F66D45" w:rsidRDefault="00C65E27" w:rsidP="00F66D45">
      <w:pPr>
        <w:rPr>
          <w:b/>
          <w:bCs/>
        </w:rPr>
      </w:pPr>
    </w:p>
    <w:p w:rsidR="00C65E27" w:rsidRPr="00F66D45" w:rsidRDefault="00C65E27" w:rsidP="00F66D45">
      <w:pPr>
        <w:rPr>
          <w:b/>
          <w:bCs/>
        </w:rPr>
      </w:pPr>
    </w:p>
    <w:p w:rsidR="00C65E27" w:rsidRPr="00F66D45" w:rsidRDefault="00C65E27" w:rsidP="00F66D45">
      <w:pPr>
        <w:rPr>
          <w:b/>
          <w:bCs/>
        </w:rPr>
      </w:pPr>
    </w:p>
    <w:p w:rsidR="00C65E27" w:rsidRPr="00F66D45" w:rsidRDefault="00C65E27" w:rsidP="00F66D45">
      <w:pPr>
        <w:rPr>
          <w:b/>
          <w:bCs/>
        </w:rPr>
      </w:pPr>
    </w:p>
    <w:p w:rsidR="00C65E27" w:rsidRPr="00F66D45" w:rsidRDefault="00C65E27" w:rsidP="00F66D45">
      <w:r w:rsidRPr="00F66D45">
        <w:rPr>
          <w:b/>
          <w:bCs/>
        </w:rPr>
        <w:t>7)</w:t>
      </w:r>
      <w:r w:rsidRPr="00F66D45">
        <w:t>Hipotonik ortama konulan bir hayvan hücresi ile ilgili;</w:t>
      </w:r>
    </w:p>
    <w:p w:rsidR="00C65E27" w:rsidRPr="00F66D45" w:rsidRDefault="00C65E27" w:rsidP="00F66D45">
      <w:r w:rsidRPr="00F66D45">
        <w:t>I.</w:t>
      </w:r>
      <w:r w:rsidRPr="00F66D45">
        <w:tab/>
        <w:t xml:space="preserve"> Su kaybederek plazmolize uğrar.</w:t>
      </w:r>
    </w:p>
    <w:p w:rsidR="00C65E27" w:rsidRPr="00F66D45" w:rsidRDefault="00C65E27" w:rsidP="00F66D45">
      <w:r w:rsidRPr="00F66D45">
        <w:t>II.</w:t>
      </w:r>
      <w:r w:rsidRPr="00F66D45">
        <w:tab/>
        <w:t xml:space="preserve"> Bir süre sonra hemolize uğrayabilir.</w:t>
      </w:r>
    </w:p>
    <w:p w:rsidR="00C65E27" w:rsidRPr="00F66D45" w:rsidRDefault="00C65E27" w:rsidP="00F66D45">
      <w:r w:rsidRPr="00F66D45">
        <w:t>III.</w:t>
      </w:r>
      <w:r w:rsidRPr="00F66D45">
        <w:tab/>
        <w:t xml:space="preserve"> Hücrenin osmotik basıncı artar.</w:t>
      </w:r>
    </w:p>
    <w:p w:rsidR="00C65E27" w:rsidRPr="00F66D45" w:rsidRDefault="00C65E27" w:rsidP="00F66D45">
      <w:r w:rsidRPr="00F66D45">
        <w:tab/>
        <w:t>yukarıda verilenlerden hangileri söylenebilir?</w:t>
      </w:r>
    </w:p>
    <w:p w:rsidR="00C65E27" w:rsidRPr="00F66D45" w:rsidRDefault="00C65E27" w:rsidP="00F66D45">
      <w:r w:rsidRPr="00F66D45">
        <w:t>A)Yalnız I</w:t>
      </w:r>
      <w:r w:rsidRPr="00F66D45">
        <w:tab/>
        <w:t xml:space="preserve"> B)Yalnız II</w:t>
      </w:r>
      <w:r w:rsidRPr="00F66D45">
        <w:tab/>
        <w:t xml:space="preserve"> C) Yalnız III</w:t>
      </w:r>
    </w:p>
    <w:p w:rsidR="00C65E27" w:rsidRPr="00F66D45" w:rsidRDefault="00C65E27" w:rsidP="00F66D45">
      <w:r w:rsidRPr="00F66D45">
        <w:t>D) I ve II E) I ve III</w:t>
      </w:r>
    </w:p>
    <w:p w:rsidR="00C65E27" w:rsidRPr="00F66D45" w:rsidRDefault="00C65E27" w:rsidP="00F66D45"/>
    <w:p w:rsidR="00C65E27" w:rsidRPr="00F66D45" w:rsidRDefault="00C65E27" w:rsidP="00F66D45">
      <w:pPr>
        <w:rPr>
          <w:b/>
          <w:bCs/>
        </w:rPr>
      </w:pPr>
      <w:r w:rsidRPr="00F66D45">
        <w:rPr>
          <w:b/>
          <w:bCs/>
        </w:rPr>
        <w:t>8)</w:t>
      </w:r>
    </w:p>
    <w:p w:rsidR="00C65E27" w:rsidRPr="00F66D45" w:rsidRDefault="00C65E27" w:rsidP="00F66D45">
      <w:r w:rsidRPr="00F66D45">
        <w:t>I.</w:t>
      </w:r>
      <w:r w:rsidRPr="00F66D45">
        <w:tab/>
        <w:t>Stomaların açılıp kapanması</w:t>
      </w:r>
    </w:p>
    <w:p w:rsidR="00C65E27" w:rsidRPr="00F66D45" w:rsidRDefault="00C65E27" w:rsidP="00F66D45">
      <w:r w:rsidRPr="00F66D45">
        <w:t>II.</w:t>
      </w:r>
      <w:r w:rsidRPr="00F66D45">
        <w:tab/>
        <w:t xml:space="preserve"> Otsu bitkilerin dik durması</w:t>
      </w:r>
    </w:p>
    <w:p w:rsidR="00C65E27" w:rsidRPr="00F66D45" w:rsidRDefault="00C65E27" w:rsidP="00F66D45">
      <w:r w:rsidRPr="00F66D45">
        <w:t>III.</w:t>
      </w:r>
      <w:r w:rsidRPr="00F66D45">
        <w:tab/>
        <w:t xml:space="preserve"> Bazı bitki hareketlerinin sağlanması</w:t>
      </w:r>
    </w:p>
    <w:p w:rsidR="00C65E27" w:rsidRPr="00F66D45" w:rsidRDefault="00C65E27" w:rsidP="00F66D45">
      <w:r w:rsidRPr="00F66D45">
        <w:tab/>
        <w:t xml:space="preserve"> Yukarıda verilenlerden hangileri turgor basıncı etkisi</w:t>
      </w:r>
    </w:p>
    <w:p w:rsidR="00C65E27" w:rsidRPr="00F66D45" w:rsidRDefault="00C65E27" w:rsidP="00F66D45">
      <w:r w:rsidRPr="00F66D45">
        <w:t>ile gerçekleşebilir?</w:t>
      </w:r>
    </w:p>
    <w:p w:rsidR="00C65E27" w:rsidRPr="00F66D45" w:rsidRDefault="00C65E27" w:rsidP="00F66D45">
      <w:r w:rsidRPr="00F66D45">
        <w:t>A) Yalnız I</w:t>
      </w:r>
      <w:r w:rsidRPr="00F66D45">
        <w:tab/>
        <w:t xml:space="preserve"> B)Yalnız III</w:t>
      </w:r>
      <w:r w:rsidRPr="00F66D45">
        <w:tab/>
        <w:t xml:space="preserve"> C) I ve II</w:t>
      </w:r>
    </w:p>
    <w:p w:rsidR="00C65E27" w:rsidRPr="00F66D45" w:rsidRDefault="00C65E27" w:rsidP="00F66D45">
      <w:r w:rsidRPr="00F66D45">
        <w:t>D) II ve III E) I, II ve III</w:t>
      </w:r>
    </w:p>
    <w:p w:rsidR="00C65E27" w:rsidRPr="00F66D45" w:rsidRDefault="00C65E27" w:rsidP="00F66D45"/>
    <w:p w:rsidR="00C65E27" w:rsidRPr="00F66D45" w:rsidRDefault="00C65E27" w:rsidP="00F66D45">
      <w:r w:rsidRPr="00F66D45">
        <w:rPr>
          <w:b/>
          <w:bCs/>
        </w:rPr>
        <w:t>9)</w:t>
      </w:r>
      <w:r w:rsidRPr="00F66D45">
        <w:t>I.</w:t>
      </w:r>
      <w:r w:rsidRPr="00F66D45">
        <w:tab/>
        <w:t xml:space="preserve"> Aktif taşıma</w:t>
      </w:r>
    </w:p>
    <w:p w:rsidR="00C65E27" w:rsidRPr="00F66D45" w:rsidRDefault="00C65E27" w:rsidP="00F66D45">
      <w:r w:rsidRPr="00F66D45">
        <w:t>II.</w:t>
      </w:r>
      <w:r w:rsidRPr="00F66D45">
        <w:tab/>
        <w:t xml:space="preserve"> Difüzyon</w:t>
      </w:r>
    </w:p>
    <w:p w:rsidR="00C65E27" w:rsidRPr="00F66D45" w:rsidRDefault="00C65E27" w:rsidP="00F66D45">
      <w:r w:rsidRPr="00F66D45">
        <w:t>III.</w:t>
      </w:r>
      <w:r w:rsidRPr="00F66D45">
        <w:tab/>
        <w:t xml:space="preserve"> Fagositoz</w:t>
      </w:r>
    </w:p>
    <w:p w:rsidR="00C65E27" w:rsidRPr="00F66D45" w:rsidRDefault="00C65E27" w:rsidP="00F66D45">
      <w:r w:rsidRPr="00F66D45">
        <w:t>IV.</w:t>
      </w:r>
      <w:r w:rsidRPr="00F66D45">
        <w:tab/>
        <w:t>Osmoz</w:t>
      </w:r>
    </w:p>
    <w:p w:rsidR="00C65E27" w:rsidRPr="00F66D45" w:rsidRDefault="00C65E27" w:rsidP="00F66D45">
      <w:r w:rsidRPr="00F66D45">
        <w:t>V.</w:t>
      </w:r>
      <w:r w:rsidRPr="00F66D45">
        <w:tab/>
        <w:t>Ekzositoz</w:t>
      </w:r>
    </w:p>
    <w:p w:rsidR="00C65E27" w:rsidRPr="00F66D45" w:rsidRDefault="00C65E27" w:rsidP="00F66D45">
      <w:r w:rsidRPr="00F66D45">
        <w:tab/>
        <w:t xml:space="preserve"> Yukarıda verilen taşıma şekillerinden hangileri yo-</w:t>
      </w:r>
    </w:p>
    <w:p w:rsidR="00C65E27" w:rsidRPr="00F66D45" w:rsidRDefault="00C65E27" w:rsidP="00F66D45">
      <w:r w:rsidRPr="00F66D45">
        <w:t>ğunluk farkı olmadan gerçekleşebilir?</w:t>
      </w:r>
    </w:p>
    <w:p w:rsidR="00C65E27" w:rsidRPr="00F66D45" w:rsidRDefault="00C65E27" w:rsidP="00F66D45">
      <w:r w:rsidRPr="00F66D45">
        <w:t>A)</w:t>
      </w:r>
      <w:r w:rsidRPr="00F66D45">
        <w:tab/>
        <w:t>I ve II</w:t>
      </w:r>
      <w:r w:rsidRPr="00F66D45">
        <w:tab/>
        <w:t xml:space="preserve"> B)</w:t>
      </w:r>
      <w:r w:rsidRPr="00F66D45">
        <w:tab/>
        <w:t xml:space="preserve"> II ve III</w:t>
      </w:r>
      <w:r w:rsidRPr="00F66D45">
        <w:tab/>
        <w:t xml:space="preserve"> C)</w:t>
      </w:r>
      <w:r w:rsidRPr="00F66D45">
        <w:tab/>
        <w:t xml:space="preserve"> III ve IV</w:t>
      </w:r>
    </w:p>
    <w:p w:rsidR="00C65E27" w:rsidRPr="00F66D45" w:rsidRDefault="00C65E27" w:rsidP="00F66D45">
      <w:r w:rsidRPr="00F66D45">
        <w:t>D)</w:t>
      </w:r>
      <w:r w:rsidRPr="00F66D45">
        <w:tab/>
        <w:t xml:space="preserve"> I, III ve V</w:t>
      </w:r>
      <w:r w:rsidRPr="00F66D45">
        <w:tab/>
        <w:t xml:space="preserve"> E)</w:t>
      </w:r>
      <w:r w:rsidRPr="00F66D45">
        <w:tab/>
        <w:t>III, IV ve V</w:t>
      </w:r>
    </w:p>
    <w:p w:rsidR="00C65E27" w:rsidRDefault="00C65E27" w:rsidP="00F66D45">
      <w:pPr>
        <w:rPr>
          <w:sz w:val="24"/>
          <w:szCs w:val="24"/>
        </w:rPr>
      </w:pPr>
    </w:p>
    <w:p w:rsidR="00C65E27" w:rsidRDefault="00C65E27" w:rsidP="00F66D45">
      <w:pPr>
        <w:rPr>
          <w:sz w:val="24"/>
          <w:szCs w:val="24"/>
        </w:rPr>
      </w:pPr>
    </w:p>
    <w:p w:rsidR="00C65E27" w:rsidRPr="00F66D45" w:rsidRDefault="00C65E27" w:rsidP="00F66D45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Pr="00F66D45">
        <w:rPr>
          <w:sz w:val="24"/>
          <w:szCs w:val="24"/>
        </w:rPr>
        <w:t>)DNA’nın kendini eşlemesi sırasında;</w:t>
      </w:r>
    </w:p>
    <w:p w:rsidR="00C65E27" w:rsidRPr="00F66D45" w:rsidRDefault="00C65E27" w:rsidP="00F66D45">
      <w:pPr>
        <w:rPr>
          <w:sz w:val="24"/>
          <w:szCs w:val="24"/>
        </w:rPr>
      </w:pPr>
      <w:r w:rsidRPr="00F66D45">
        <w:rPr>
          <w:sz w:val="24"/>
          <w:szCs w:val="24"/>
        </w:rPr>
        <w:t>I. ATP</w:t>
      </w:r>
    </w:p>
    <w:p w:rsidR="00C65E27" w:rsidRPr="00F66D45" w:rsidRDefault="00C65E27" w:rsidP="00F66D45">
      <w:pPr>
        <w:rPr>
          <w:sz w:val="24"/>
          <w:szCs w:val="24"/>
        </w:rPr>
      </w:pPr>
      <w:r w:rsidRPr="00F66D45">
        <w:rPr>
          <w:sz w:val="24"/>
          <w:szCs w:val="24"/>
        </w:rPr>
        <w:t>II. Riboz şekeri</w:t>
      </w:r>
    </w:p>
    <w:p w:rsidR="00C65E27" w:rsidRPr="00F66D45" w:rsidRDefault="00C65E27" w:rsidP="00F66D45">
      <w:pPr>
        <w:rPr>
          <w:sz w:val="24"/>
          <w:szCs w:val="24"/>
        </w:rPr>
      </w:pPr>
      <w:r w:rsidRPr="00F66D45">
        <w:rPr>
          <w:sz w:val="24"/>
          <w:szCs w:val="24"/>
        </w:rPr>
        <w:t>III. Enzim</w:t>
      </w:r>
    </w:p>
    <w:p w:rsidR="00C65E27" w:rsidRPr="00F66D45" w:rsidRDefault="00C65E27" w:rsidP="00F66D45">
      <w:pPr>
        <w:rPr>
          <w:sz w:val="24"/>
          <w:szCs w:val="24"/>
        </w:rPr>
      </w:pPr>
      <w:r w:rsidRPr="00F66D45">
        <w:rPr>
          <w:sz w:val="24"/>
          <w:szCs w:val="24"/>
        </w:rPr>
        <w:t>IV. Adeninlinükleotit</w:t>
      </w:r>
    </w:p>
    <w:p w:rsidR="00C65E27" w:rsidRPr="00F66D45" w:rsidRDefault="00C65E27" w:rsidP="00F66D45">
      <w:pPr>
        <w:rPr>
          <w:sz w:val="24"/>
          <w:szCs w:val="24"/>
        </w:rPr>
      </w:pPr>
      <w:r w:rsidRPr="00F66D45">
        <w:rPr>
          <w:sz w:val="24"/>
          <w:szCs w:val="24"/>
        </w:rPr>
        <w:t>verilenlerden hangisinin azalması beklenmez?</w:t>
      </w:r>
    </w:p>
    <w:p w:rsidR="00C65E27" w:rsidRPr="00F66D45" w:rsidRDefault="00C65E27" w:rsidP="00F66D45">
      <w:pPr>
        <w:rPr>
          <w:sz w:val="24"/>
          <w:szCs w:val="24"/>
        </w:rPr>
      </w:pPr>
      <w:r w:rsidRPr="00F66D45">
        <w:rPr>
          <w:sz w:val="24"/>
          <w:szCs w:val="24"/>
        </w:rPr>
        <w:t>A) I ve II</w:t>
      </w:r>
    </w:p>
    <w:p w:rsidR="00C65E27" w:rsidRPr="00F66D45" w:rsidRDefault="00C65E27" w:rsidP="00F66D45">
      <w:pPr>
        <w:rPr>
          <w:sz w:val="24"/>
          <w:szCs w:val="24"/>
        </w:rPr>
      </w:pPr>
      <w:r w:rsidRPr="00F66D45">
        <w:rPr>
          <w:sz w:val="24"/>
          <w:szCs w:val="24"/>
        </w:rPr>
        <w:t>B) I ve III</w:t>
      </w:r>
    </w:p>
    <w:p w:rsidR="00C65E27" w:rsidRPr="00F66D45" w:rsidRDefault="00C65E27" w:rsidP="00F66D45">
      <w:pPr>
        <w:rPr>
          <w:sz w:val="24"/>
          <w:szCs w:val="24"/>
        </w:rPr>
      </w:pPr>
      <w:r w:rsidRPr="00F66D45">
        <w:rPr>
          <w:sz w:val="24"/>
          <w:szCs w:val="24"/>
        </w:rPr>
        <w:t>C) I ve IV</w:t>
      </w:r>
    </w:p>
    <w:p w:rsidR="00C65E27" w:rsidRPr="00F66D45" w:rsidRDefault="00C65E27" w:rsidP="00F66D45">
      <w:pPr>
        <w:rPr>
          <w:sz w:val="24"/>
          <w:szCs w:val="24"/>
        </w:rPr>
      </w:pPr>
      <w:r w:rsidRPr="00F66D45">
        <w:rPr>
          <w:sz w:val="24"/>
          <w:szCs w:val="24"/>
        </w:rPr>
        <w:t>D) II ve III</w:t>
      </w:r>
    </w:p>
    <w:p w:rsidR="00C65E27" w:rsidRPr="00085733" w:rsidRDefault="00C65E27" w:rsidP="00F66D45">
      <w:pPr>
        <w:rPr>
          <w:sz w:val="24"/>
          <w:szCs w:val="24"/>
        </w:rPr>
      </w:pPr>
      <w:r w:rsidRPr="00085733">
        <w:rPr>
          <w:sz w:val="24"/>
          <w:szCs w:val="24"/>
        </w:rPr>
        <w:t>E) II ve IV</w:t>
      </w:r>
    </w:p>
    <w:p w:rsidR="00C65E27" w:rsidRDefault="00C65E27" w:rsidP="00F66D45">
      <w:pPr>
        <w:rPr>
          <w:b/>
          <w:bCs/>
          <w:sz w:val="24"/>
          <w:szCs w:val="24"/>
        </w:rPr>
      </w:pPr>
    </w:p>
    <w:p w:rsidR="00C65E27" w:rsidRPr="00085733" w:rsidRDefault="00C65E27" w:rsidP="00085733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11)</w:t>
      </w:r>
      <w:r w:rsidRPr="00085733">
        <w:rPr>
          <w:sz w:val="24"/>
          <w:szCs w:val="24"/>
        </w:rPr>
        <w:t>Sentrozomorganeli ile ilgili olarak aşağıda verilenlerden</w:t>
      </w:r>
    </w:p>
    <w:p w:rsidR="00C65E27" w:rsidRPr="00085733" w:rsidRDefault="00C65E27" w:rsidP="00085733">
      <w:pPr>
        <w:rPr>
          <w:sz w:val="24"/>
          <w:szCs w:val="24"/>
        </w:rPr>
      </w:pPr>
      <w:r w:rsidRPr="00085733">
        <w:rPr>
          <w:sz w:val="24"/>
          <w:szCs w:val="24"/>
        </w:rPr>
        <w:t>hangisi söylenemez?</w:t>
      </w:r>
    </w:p>
    <w:p w:rsidR="00C65E27" w:rsidRPr="00085733" w:rsidRDefault="00C65E27" w:rsidP="00085733">
      <w:pPr>
        <w:rPr>
          <w:sz w:val="24"/>
          <w:szCs w:val="24"/>
        </w:rPr>
      </w:pPr>
      <w:r w:rsidRPr="00085733">
        <w:rPr>
          <w:sz w:val="24"/>
          <w:szCs w:val="24"/>
        </w:rPr>
        <w:t>A)</w:t>
      </w:r>
      <w:r w:rsidRPr="00085733">
        <w:rPr>
          <w:sz w:val="24"/>
          <w:szCs w:val="24"/>
        </w:rPr>
        <w:tab/>
        <w:t xml:space="preserve"> Bakteride bulunmaz.</w:t>
      </w:r>
    </w:p>
    <w:p w:rsidR="00C65E27" w:rsidRPr="00085733" w:rsidRDefault="00C65E27" w:rsidP="00085733">
      <w:pPr>
        <w:rPr>
          <w:sz w:val="24"/>
          <w:szCs w:val="24"/>
        </w:rPr>
      </w:pPr>
      <w:r w:rsidRPr="00085733">
        <w:rPr>
          <w:sz w:val="24"/>
          <w:szCs w:val="24"/>
        </w:rPr>
        <w:t>B)</w:t>
      </w:r>
      <w:r w:rsidRPr="00085733">
        <w:rPr>
          <w:sz w:val="24"/>
          <w:szCs w:val="24"/>
        </w:rPr>
        <w:tab/>
        <w:t xml:space="preserve"> Zarsız bir organeldir.</w:t>
      </w:r>
    </w:p>
    <w:p w:rsidR="00C65E27" w:rsidRPr="00085733" w:rsidRDefault="00C65E27" w:rsidP="00085733">
      <w:pPr>
        <w:rPr>
          <w:sz w:val="24"/>
          <w:szCs w:val="24"/>
        </w:rPr>
      </w:pPr>
      <w:r w:rsidRPr="00085733">
        <w:rPr>
          <w:sz w:val="24"/>
          <w:szCs w:val="24"/>
        </w:rPr>
        <w:t>C)</w:t>
      </w:r>
      <w:r w:rsidRPr="00085733">
        <w:rPr>
          <w:sz w:val="24"/>
          <w:szCs w:val="24"/>
        </w:rPr>
        <w:tab/>
        <w:t xml:space="preserve"> İğ ipliği oluşumunu sağlar.</w:t>
      </w:r>
    </w:p>
    <w:p w:rsidR="00C65E27" w:rsidRPr="00085733" w:rsidRDefault="00C65E27" w:rsidP="00085733">
      <w:pPr>
        <w:rPr>
          <w:sz w:val="24"/>
          <w:szCs w:val="24"/>
        </w:rPr>
      </w:pPr>
      <w:r w:rsidRPr="00085733">
        <w:rPr>
          <w:sz w:val="24"/>
          <w:szCs w:val="24"/>
        </w:rPr>
        <w:t>D)</w:t>
      </w:r>
      <w:r w:rsidRPr="00085733">
        <w:rPr>
          <w:sz w:val="24"/>
          <w:szCs w:val="24"/>
        </w:rPr>
        <w:tab/>
        <w:t xml:space="preserve"> Sperm hücresinde bulunmaz.</w:t>
      </w:r>
    </w:p>
    <w:p w:rsidR="00C65E27" w:rsidRPr="00085733" w:rsidRDefault="00C65E27" w:rsidP="00085733">
      <w:pPr>
        <w:rPr>
          <w:sz w:val="24"/>
          <w:szCs w:val="24"/>
        </w:rPr>
      </w:pPr>
      <w:r w:rsidRPr="00085733">
        <w:rPr>
          <w:sz w:val="24"/>
          <w:szCs w:val="24"/>
        </w:rPr>
        <w:t>E)</w:t>
      </w:r>
      <w:r w:rsidRPr="00085733">
        <w:rPr>
          <w:sz w:val="24"/>
          <w:szCs w:val="24"/>
        </w:rPr>
        <w:tab/>
        <w:t xml:space="preserve"> Hücre bölünmesinde görev yapar</w:t>
      </w:r>
    </w:p>
    <w:p w:rsidR="00C65E27" w:rsidRPr="00F66D45" w:rsidRDefault="00C65E27" w:rsidP="00F66D45">
      <w:pPr>
        <w:rPr>
          <w:b/>
          <w:bCs/>
          <w:sz w:val="24"/>
          <w:szCs w:val="24"/>
        </w:rPr>
      </w:pPr>
    </w:p>
    <w:sectPr w:rsidR="00C65E27" w:rsidRPr="00F66D45" w:rsidSect="00411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D21"/>
    <w:rsid w:val="00085733"/>
    <w:rsid w:val="0018580A"/>
    <w:rsid w:val="00411BFF"/>
    <w:rsid w:val="004C705B"/>
    <w:rsid w:val="00714D21"/>
    <w:rsid w:val="00C65E27"/>
    <w:rsid w:val="00D70CFA"/>
    <w:rsid w:val="00F66D45"/>
    <w:rsid w:val="00FD5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BF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517</Words>
  <Characters>2951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EĞİTİM-ÖĞRETİM YILI 9</dc:title>
  <dc:subject/>
  <dc:creator>mehmet UÇAR</dc:creator>
  <cp:keywords/>
  <dc:description/>
  <cp:lastModifiedBy>edanur</cp:lastModifiedBy>
  <cp:revision>2</cp:revision>
  <dcterms:created xsi:type="dcterms:W3CDTF">2017-04-01T20:32:00Z</dcterms:created>
  <dcterms:modified xsi:type="dcterms:W3CDTF">2017-04-01T20:32:00Z</dcterms:modified>
</cp:coreProperties>
</file>