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</w:p>
    <w:tbl>
      <w:tblPr>
        <w:tblpPr w:leftFromText="141" w:rightFromText="141" w:vertAnchor="text" w:horzAnchor="margin" w:tblpY="-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1"/>
        <w:gridCol w:w="3195"/>
        <w:gridCol w:w="1489"/>
        <w:gridCol w:w="4017"/>
        <w:gridCol w:w="736"/>
      </w:tblGrid>
      <w:tr w:rsidR="0005049C" w:rsidRPr="00361FBC" w:rsidTr="00E513FD">
        <w:tc>
          <w:tcPr>
            <w:tcW w:w="11069" w:type="dxa"/>
            <w:gridSpan w:val="5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  <w:jc w:val="center"/>
            </w:pPr>
            <w:r>
              <w:rPr>
                <w:sz w:val="22"/>
                <w:szCs w:val="22"/>
              </w:rPr>
              <w:t xml:space="preserve">2015-2016 </w:t>
            </w:r>
            <w:r w:rsidRPr="00361FBC">
              <w:rPr>
                <w:sz w:val="22"/>
                <w:szCs w:val="22"/>
              </w:rPr>
              <w:t xml:space="preserve"> Eğitim-Öğretim Yılı Gazi Anadolu Lisesi Biyoloji Dersi 9-A,B,C,D Şubeleri 1. Dönem 2.Yazılı Soruları</w:t>
            </w:r>
          </w:p>
        </w:tc>
      </w:tr>
      <w:tr w:rsidR="0005049C" w:rsidRPr="00361FBC" w:rsidTr="00E513FD">
        <w:trPr>
          <w:trHeight w:val="412"/>
        </w:trPr>
        <w:tc>
          <w:tcPr>
            <w:tcW w:w="1560" w:type="dxa"/>
            <w:vAlign w:val="center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Adı Soyadı</w:t>
            </w:r>
          </w:p>
        </w:tc>
        <w:tc>
          <w:tcPr>
            <w:tcW w:w="4725" w:type="dxa"/>
            <w:gridSpan w:val="2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4048" w:type="dxa"/>
            <w:vMerge w:val="restart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</w:p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  <w:rPr>
                <w:sz w:val="40"/>
                <w:szCs w:val="40"/>
              </w:rPr>
            </w:pPr>
            <w:r w:rsidRPr="00361FBC">
              <w:rPr>
                <w:sz w:val="22"/>
                <w:szCs w:val="22"/>
              </w:rPr>
              <w:t xml:space="preserve">                  </w:t>
            </w:r>
            <w:r w:rsidRPr="00361FBC">
              <w:rPr>
                <w:sz w:val="40"/>
                <w:szCs w:val="40"/>
                <w:highlight w:val="yellow"/>
              </w:rPr>
              <w:t>Cevap Anahtarı</w:t>
            </w:r>
          </w:p>
        </w:tc>
        <w:tc>
          <w:tcPr>
            <w:tcW w:w="736" w:type="dxa"/>
            <w:vMerge w:val="restart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  <w:rPr>
                <w:b/>
                <w:sz w:val="72"/>
                <w:szCs w:val="72"/>
              </w:rPr>
            </w:pPr>
            <w:r w:rsidRPr="00361FBC">
              <w:rPr>
                <w:b/>
                <w:sz w:val="72"/>
                <w:szCs w:val="72"/>
              </w:rPr>
              <w:t>A</w:t>
            </w:r>
          </w:p>
        </w:tc>
      </w:tr>
      <w:tr w:rsidR="0005049C" w:rsidRPr="00361FBC" w:rsidTr="00E513FD">
        <w:tc>
          <w:tcPr>
            <w:tcW w:w="1560" w:type="dxa"/>
            <w:vAlign w:val="center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Sınıf ve No :</w:t>
            </w:r>
          </w:p>
        </w:tc>
        <w:tc>
          <w:tcPr>
            <w:tcW w:w="3233" w:type="dxa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</w:p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1492" w:type="dxa"/>
          </w:tcPr>
          <w:p w:rsidR="0005049C" w:rsidRPr="00361FBC" w:rsidRDefault="0005049C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12/12/201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05049C" w:rsidRPr="00361FBC" w:rsidRDefault="0005049C" w:rsidP="00361FBC"/>
        </w:tc>
        <w:tc>
          <w:tcPr>
            <w:tcW w:w="0" w:type="auto"/>
            <w:vMerge/>
            <w:vAlign w:val="center"/>
          </w:tcPr>
          <w:p w:rsidR="0005049C" w:rsidRPr="00361FBC" w:rsidRDefault="0005049C" w:rsidP="00361FBC"/>
        </w:tc>
      </w:tr>
    </w:tbl>
    <w:p w:rsidR="0005049C" w:rsidRDefault="0005049C" w:rsidP="00361FBC">
      <w:pPr>
        <w:tabs>
          <w:tab w:val="left" w:pos="8295"/>
        </w:tabs>
      </w:pPr>
      <w:bookmarkStart w:id="0" w:name="_GoBack"/>
      <w:bookmarkEnd w:id="0"/>
      <w:r w:rsidRPr="00777A45">
        <w:rPr>
          <w:sz w:val="22"/>
          <w:szCs w:val="22"/>
        </w:rPr>
        <w:t xml:space="preserve">1-) </w:t>
      </w:r>
      <w:r>
        <w:t xml:space="preserve"> G  S  T  A  C </w:t>
      </w:r>
      <w:r w:rsidRPr="000D3F34">
        <w:t xml:space="preserve"> </w:t>
      </w:r>
      <w:r w:rsidRPr="008902E8">
        <w:t xml:space="preserve"> </w:t>
      </w:r>
      <w:r>
        <w:t xml:space="preserve">   Yandaki </w:t>
      </w:r>
      <w:r w:rsidRPr="000D3F34">
        <w:t>DNA zincirinde boş olan yerlere gelebilecek uygun nükleotidler</w:t>
      </w:r>
      <w:r>
        <w:t xml:space="preserve">             </w:t>
      </w:r>
    </w:p>
    <w:p w:rsidR="0005049C" w:rsidRPr="000D3F34" w:rsidRDefault="0005049C" w:rsidP="00361FBC">
      <w:pPr>
        <w:tabs>
          <w:tab w:val="left" w:pos="8295"/>
        </w:tabs>
      </w:pPr>
      <w:r>
        <w:t xml:space="preserve">      </w:t>
      </w:r>
      <w:r>
        <w:rPr>
          <w:b/>
        </w:rPr>
        <w:t>ı---ı---ı---ı---ı</w:t>
      </w:r>
      <w:r>
        <w:t xml:space="preserve">       aşağıdaki seçeneklerin hangisinde doğru olarak verilmiştir?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Pr="00777A45">
        <w:rPr>
          <w:bCs/>
          <w:sz w:val="22"/>
          <w:szCs w:val="22"/>
        </w:rPr>
        <w:t xml:space="preserve">a) </w:t>
      </w:r>
      <w:r>
        <w:rPr>
          <w:sz w:val="22"/>
          <w:szCs w:val="22"/>
        </w:rPr>
        <w:t>GCAAS</w:t>
      </w:r>
      <w:r w:rsidRPr="00777A45">
        <w:rPr>
          <w:sz w:val="22"/>
          <w:szCs w:val="22"/>
        </w:rPr>
        <w:t xml:space="preserve">             </w:t>
      </w:r>
      <w:r w:rsidRPr="00777A45">
        <w:rPr>
          <w:bCs/>
          <w:sz w:val="22"/>
          <w:szCs w:val="22"/>
        </w:rPr>
        <w:t xml:space="preserve">  b) </w:t>
      </w:r>
      <w:r>
        <w:rPr>
          <w:sz w:val="22"/>
          <w:szCs w:val="22"/>
        </w:rPr>
        <w:t>SGTTA</w:t>
      </w:r>
      <w:r w:rsidRPr="00777A45">
        <w:rPr>
          <w:sz w:val="22"/>
          <w:szCs w:val="22"/>
        </w:rPr>
        <w:t xml:space="preserve">          c) </w:t>
      </w:r>
      <w:r>
        <w:rPr>
          <w:sz w:val="22"/>
          <w:szCs w:val="22"/>
        </w:rPr>
        <w:t>SCATG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            </w:t>
      </w:r>
      <w:r w:rsidRPr="008F4597">
        <w:rPr>
          <w:bCs/>
          <w:sz w:val="22"/>
          <w:szCs w:val="22"/>
          <w:highlight w:val="yellow"/>
        </w:rPr>
        <w:t xml:space="preserve">d) </w:t>
      </w:r>
      <w:r w:rsidRPr="008F4597">
        <w:rPr>
          <w:sz w:val="22"/>
          <w:szCs w:val="22"/>
          <w:highlight w:val="yellow"/>
        </w:rPr>
        <w:t>SGATG</w:t>
      </w:r>
      <w:r w:rsidRPr="00777A45"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e) </w:t>
      </w:r>
      <w:r>
        <w:rPr>
          <w:sz w:val="22"/>
          <w:szCs w:val="22"/>
        </w:rPr>
        <w:t>SGATC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2-) Aşağıdaki hangisi </w:t>
      </w:r>
      <w:r>
        <w:rPr>
          <w:sz w:val="22"/>
          <w:szCs w:val="22"/>
        </w:rPr>
        <w:t>hayvan hücrelerinde sentezlen</w:t>
      </w:r>
      <w:r w:rsidRPr="00777A45">
        <w:rPr>
          <w:sz w:val="22"/>
          <w:szCs w:val="22"/>
        </w:rPr>
        <w:t>mez?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F74715">
        <w:rPr>
          <w:bCs/>
          <w:sz w:val="22"/>
          <w:szCs w:val="22"/>
          <w:highlight w:val="yellow"/>
        </w:rPr>
        <w:t xml:space="preserve">a) </w:t>
      </w:r>
      <w:r w:rsidRPr="00F74715">
        <w:rPr>
          <w:sz w:val="22"/>
          <w:szCs w:val="22"/>
          <w:highlight w:val="yellow"/>
        </w:rPr>
        <w:t>Temel yağ asidi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b) </w:t>
      </w:r>
      <w:r>
        <w:rPr>
          <w:sz w:val="22"/>
          <w:szCs w:val="22"/>
        </w:rPr>
        <w:t xml:space="preserve">Doymuş yağ     </w:t>
      </w:r>
      <w:r w:rsidRPr="00777A45">
        <w:rPr>
          <w:sz w:val="22"/>
          <w:szCs w:val="22"/>
        </w:rPr>
        <w:t xml:space="preserve">c) </w:t>
      </w:r>
      <w:r>
        <w:rPr>
          <w:bCs/>
          <w:sz w:val="22"/>
          <w:szCs w:val="22"/>
        </w:rPr>
        <w:t>Steroit</w:t>
      </w:r>
      <w:r w:rsidRPr="00777A45">
        <w:rPr>
          <w:bCs/>
          <w:sz w:val="22"/>
          <w:szCs w:val="22"/>
        </w:rPr>
        <w:t xml:space="preserve">        d) </w:t>
      </w:r>
      <w:r>
        <w:rPr>
          <w:bCs/>
          <w:sz w:val="22"/>
          <w:szCs w:val="22"/>
        </w:rPr>
        <w:t xml:space="preserve">Kolesterol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Glikojen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1668"/>
        <w:gridCol w:w="1701"/>
      </w:tblGrid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8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Doymuş yağ</w:t>
            </w:r>
          </w:p>
        </w:tc>
        <w:tc>
          <w:tcPr>
            <w:tcW w:w="1701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Doymamış yağ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1668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  <w:r w:rsidRPr="00777A45">
              <w:rPr>
                <w:sz w:val="22"/>
                <w:szCs w:val="22"/>
              </w:rPr>
              <w:t xml:space="preserve">I  </w:t>
            </w:r>
            <w:r w:rsidRPr="00777A45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701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I,III ve IV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1668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D8536C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1668" w:type="dxa"/>
            <w:vAlign w:val="center"/>
          </w:tcPr>
          <w:p w:rsidR="0005049C" w:rsidRPr="00D8536C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 ve III</w:t>
            </w:r>
          </w:p>
        </w:tc>
        <w:tc>
          <w:tcPr>
            <w:tcW w:w="1701" w:type="dxa"/>
            <w:vAlign w:val="center"/>
          </w:tcPr>
          <w:p w:rsidR="0005049C" w:rsidRPr="00D8536C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I,II ve IV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1668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1668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II,III ve IV</w:t>
            </w:r>
          </w:p>
        </w:tc>
        <w:tc>
          <w:tcPr>
            <w:tcW w:w="1701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3-) 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Gliserol içerme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II.</w:t>
      </w:r>
      <w:r>
        <w:rPr>
          <w:sz w:val="22"/>
          <w:szCs w:val="22"/>
        </w:rPr>
        <w:t>Karbon atomları arasında çift bağ bulundurma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III.</w:t>
      </w:r>
      <w:r>
        <w:rPr>
          <w:sz w:val="22"/>
          <w:szCs w:val="22"/>
        </w:rPr>
        <w:t>Oda sıcaklığında katı olma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IV.</w:t>
      </w:r>
      <w:r>
        <w:rPr>
          <w:sz w:val="22"/>
          <w:szCs w:val="22"/>
        </w:rPr>
        <w:t>Genelde bitki hücresinde sentezlenme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Yukarıda doymuş ve doymamış yağlarla ilgili verilen bilgiler     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Yandaki şemanın hangisinde doğru olarak eşleştirilmiştir?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4-) </w:t>
      </w:r>
      <w:r>
        <w:rPr>
          <w:sz w:val="22"/>
          <w:szCs w:val="22"/>
        </w:rPr>
        <w:t>Eşit sayıda aminoasitten oluşan protein molekülleri için aşağıdakilerden hangisi kesin doğrudur?</w:t>
      </w:r>
    </w:p>
    <w:p w:rsidR="0005049C" w:rsidRDefault="0005049C" w:rsidP="00361FBC">
      <w:pPr>
        <w:tabs>
          <w:tab w:val="left" w:pos="829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>Ağırlıkları eşittir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</w:t>
      </w:r>
      <w:r w:rsidRPr="00777A45">
        <w:rPr>
          <w:sz w:val="22"/>
          <w:szCs w:val="22"/>
        </w:rPr>
        <w:t xml:space="preserve"> </w:t>
      </w:r>
      <w:r w:rsidRPr="00D54260">
        <w:rPr>
          <w:bCs/>
          <w:sz w:val="22"/>
          <w:szCs w:val="22"/>
          <w:highlight w:val="yellow"/>
        </w:rPr>
        <w:t xml:space="preserve">b) </w:t>
      </w:r>
      <w:r w:rsidRPr="00D54260">
        <w:rPr>
          <w:sz w:val="22"/>
          <w:szCs w:val="22"/>
          <w:highlight w:val="yellow"/>
        </w:rPr>
        <w:t>Eşit sayıda peptit bağı taşırlar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 A</w:t>
      </w:r>
      <w:r>
        <w:rPr>
          <w:bCs/>
          <w:sz w:val="22"/>
          <w:szCs w:val="22"/>
        </w:rPr>
        <w:t>ynı hücrede sentezlenirler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D54260">
        <w:rPr>
          <w:bCs/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Biyolojik etkileri aynıdır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D54260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Aynı çeşit aminoasitlerden oluşurlar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5-) </w:t>
      </w:r>
      <w:r>
        <w:rPr>
          <w:sz w:val="22"/>
          <w:szCs w:val="22"/>
        </w:rPr>
        <w:t>Enzimlerle ilgili aşağıdaki ifadelerden hangisi kesin doğrudur</w:t>
      </w:r>
      <w:r w:rsidRPr="00777A45">
        <w:rPr>
          <w:sz w:val="22"/>
          <w:szCs w:val="22"/>
        </w:rPr>
        <w:t>?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>Yalnız hücre içinde etkilidirler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777A45">
        <w:rPr>
          <w:sz w:val="22"/>
          <w:szCs w:val="22"/>
        </w:rPr>
        <w:t xml:space="preserve"> </w:t>
      </w:r>
      <w:r w:rsidRPr="00283D3C">
        <w:rPr>
          <w:bCs/>
          <w:sz w:val="22"/>
          <w:szCs w:val="22"/>
          <w:highlight w:val="yellow"/>
        </w:rPr>
        <w:t>b) Yalnız hücre içinde üretilirler</w:t>
      </w:r>
      <w:r>
        <w:rPr>
          <w:bCs/>
          <w:sz w:val="22"/>
          <w:szCs w:val="22"/>
        </w:rPr>
        <w:t xml:space="preserve">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>Aktivasyon enerjisini arttırırlar</w:t>
      </w:r>
      <w:r w:rsidRPr="00777A45">
        <w:rPr>
          <w:sz w:val="22"/>
          <w:szCs w:val="22"/>
        </w:rPr>
        <w:t xml:space="preserve">    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İnorganik madde içerirler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Koenzim içerirler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6-) </w:t>
      </w:r>
      <w:r>
        <w:rPr>
          <w:bCs/>
          <w:sz w:val="22"/>
          <w:szCs w:val="22"/>
        </w:rPr>
        <w:t>Bir protein molekülünün sentezi sırasında açığa çıkan su miktarı biliniyor ise</w:t>
      </w:r>
      <w:r w:rsidRPr="00777A45">
        <w:rPr>
          <w:bCs/>
          <w:sz w:val="22"/>
          <w:szCs w:val="22"/>
        </w:rPr>
        <w:t>;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I.Protein molekülündeki amino asit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               </w:t>
      </w:r>
      <w:r w:rsidRPr="00777A45">
        <w:rPr>
          <w:bCs/>
          <w:sz w:val="22"/>
          <w:szCs w:val="22"/>
        </w:rPr>
        <w:t xml:space="preserve">  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Protein molekülündeki peptit bağı</w:t>
      </w:r>
      <w:r w:rsidRPr="00777A45">
        <w:rPr>
          <w:bCs/>
          <w:sz w:val="22"/>
          <w:szCs w:val="22"/>
        </w:rPr>
        <w:t xml:space="preserve">     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 w:rsidRPr="00777A45">
        <w:rPr>
          <w:bCs/>
          <w:sz w:val="22"/>
          <w:szCs w:val="22"/>
        </w:rPr>
        <w:t>III.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Protein molekülündeki amino asitlerin çeşitlerinin</w:t>
      </w:r>
      <w:r w:rsidRPr="00777A45">
        <w:rPr>
          <w:bCs/>
          <w:sz w:val="22"/>
          <w:szCs w:val="22"/>
        </w:rPr>
        <w:t xml:space="preserve">    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>Say</w:t>
      </w:r>
      <w:r w:rsidRPr="00777A45">
        <w:rPr>
          <w:bCs/>
          <w:sz w:val="22"/>
          <w:szCs w:val="22"/>
        </w:rPr>
        <w:t>ılarından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 xml:space="preserve">/hangileri </w:t>
      </w:r>
      <w:r>
        <w:rPr>
          <w:bCs/>
          <w:sz w:val="22"/>
          <w:szCs w:val="22"/>
        </w:rPr>
        <w:t>bulunabilir</w:t>
      </w:r>
      <w:r w:rsidRPr="00777A45">
        <w:rPr>
          <w:bCs/>
          <w:sz w:val="22"/>
          <w:szCs w:val="22"/>
        </w:rPr>
        <w:t>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7366E">
        <w:rPr>
          <w:sz w:val="22"/>
          <w:szCs w:val="22"/>
          <w:highlight w:val="yellow"/>
        </w:rPr>
        <w:t>c) I ve II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d) II ve III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 </w:t>
      </w:r>
      <w:r w:rsidRPr="00777A45">
        <w:rPr>
          <w:sz w:val="22"/>
          <w:szCs w:val="22"/>
        </w:rPr>
        <w:t>II ve III</w:t>
      </w:r>
    </w:p>
    <w:p w:rsidR="0005049C" w:rsidRDefault="0005049C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7-) </w:t>
      </w:r>
      <w:r>
        <w:rPr>
          <w:bCs/>
          <w:sz w:val="22"/>
          <w:szCs w:val="22"/>
        </w:rPr>
        <w:t xml:space="preserve">I. Enzimlerin yapısına katılma II.Organik yapıda olma III. DNA’nın yapısında bulunma 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Yukarıdakilerden </w:t>
      </w:r>
      <w:r w:rsidRPr="00777A45">
        <w:rPr>
          <w:bCs/>
          <w:sz w:val="22"/>
          <w:szCs w:val="22"/>
        </w:rPr>
        <w:t>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 xml:space="preserve"> vitaminlerin özelliğidir?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E19F5">
        <w:rPr>
          <w:bCs/>
          <w:sz w:val="22"/>
          <w:szCs w:val="22"/>
          <w:highlight w:val="yellow"/>
        </w:rPr>
        <w:t>d) I ve II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</w:t>
      </w:r>
      <w:r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>II ve III</w:t>
      </w:r>
    </w:p>
    <w:p w:rsidR="0005049C" w:rsidRPr="00777A45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8-) </w:t>
      </w:r>
      <w:r>
        <w:rPr>
          <w:sz w:val="22"/>
          <w:szCs w:val="22"/>
        </w:rPr>
        <w:t>Nötral yağların sentezi sırasında 99 molekül su açığa çıkmış ise; harcanan gliserol sayısı kaçtır?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D8536C">
        <w:rPr>
          <w:bCs/>
          <w:sz w:val="22"/>
          <w:szCs w:val="22"/>
          <w:highlight w:val="yellow"/>
        </w:rPr>
        <w:t xml:space="preserve">a) </w:t>
      </w:r>
      <w:r w:rsidRPr="00D8536C">
        <w:rPr>
          <w:sz w:val="22"/>
          <w:szCs w:val="22"/>
          <w:highlight w:val="yellow"/>
        </w:rPr>
        <w:t>33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b) </w:t>
      </w:r>
      <w:r>
        <w:rPr>
          <w:sz w:val="22"/>
          <w:szCs w:val="22"/>
        </w:rPr>
        <w:t>66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c) </w:t>
      </w:r>
      <w:r>
        <w:rPr>
          <w:sz w:val="22"/>
          <w:szCs w:val="22"/>
        </w:rPr>
        <w:t>98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99</w:t>
      </w:r>
      <w:r w:rsidRPr="00777A4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100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676"/>
        <w:gridCol w:w="708"/>
        <w:gridCol w:w="709"/>
      </w:tblGrid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8" w:type="dxa"/>
          </w:tcPr>
          <w:p w:rsidR="0005049C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709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Z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676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8" w:type="dxa"/>
          </w:tcPr>
          <w:p w:rsidR="0005049C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676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5049C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656EB1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676" w:type="dxa"/>
            <w:vAlign w:val="center"/>
          </w:tcPr>
          <w:p w:rsidR="0005049C" w:rsidRPr="00656EB1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III</w:t>
            </w:r>
          </w:p>
        </w:tc>
        <w:tc>
          <w:tcPr>
            <w:tcW w:w="708" w:type="dxa"/>
          </w:tcPr>
          <w:p w:rsidR="0005049C" w:rsidRPr="00656EB1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709" w:type="dxa"/>
            <w:vAlign w:val="center"/>
          </w:tcPr>
          <w:p w:rsidR="0005049C" w:rsidRPr="00656EB1" w:rsidRDefault="0005049C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676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5049C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9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5049C" w:rsidRPr="00161586" w:rsidTr="00E513FD">
        <w:tc>
          <w:tcPr>
            <w:tcW w:w="425" w:type="dxa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676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8" w:type="dxa"/>
          </w:tcPr>
          <w:p w:rsidR="0005049C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5049C" w:rsidRPr="00161586" w:rsidRDefault="0005049C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Pr="00777A45">
        <w:rPr>
          <w:sz w:val="22"/>
          <w:szCs w:val="22"/>
        </w:rPr>
        <w:t xml:space="preserve">-) 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Maltoz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 xml:space="preserve">protein    </w:t>
      </w:r>
      <w:r w:rsidRPr="007B4717"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>III.</w:t>
      </w:r>
      <w:r>
        <w:rPr>
          <w:sz w:val="22"/>
          <w:szCs w:val="22"/>
        </w:rPr>
        <w:t>Nötral yağ</w:t>
      </w:r>
      <w:r w:rsidRPr="00777A45">
        <w:rPr>
          <w:sz w:val="22"/>
          <w:szCs w:val="22"/>
        </w:rPr>
        <w:t xml:space="preserve">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Yukarıda verilen moleküllerde bulunan bağlar;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X) ester      Y) glikozit      Z) peptit 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yandakilerden hangisinde doğru eşleştirilmiştir?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10-) </w:t>
      </w:r>
      <w:r>
        <w:rPr>
          <w:sz w:val="22"/>
          <w:szCs w:val="22"/>
        </w:rPr>
        <w:t>Bir DNA molekülünde 270 timin, 390 üçlü hidrojen bağı bulunmaktadır. Bu</w:t>
      </w:r>
      <w:r w:rsidRPr="00902A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DNA molekülündeki toplam nükleotit sayısı    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 kaçtır?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>660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b) </w:t>
      </w:r>
      <w:r>
        <w:rPr>
          <w:sz w:val="22"/>
          <w:szCs w:val="22"/>
        </w:rPr>
        <w:t>930</w:t>
      </w:r>
      <w:r w:rsidRPr="00777A45">
        <w:rPr>
          <w:sz w:val="22"/>
          <w:szCs w:val="22"/>
        </w:rPr>
        <w:t xml:space="preserve">    c) </w:t>
      </w:r>
      <w:r>
        <w:rPr>
          <w:sz w:val="22"/>
          <w:szCs w:val="22"/>
        </w:rPr>
        <w:t>1000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1280</w:t>
      </w:r>
      <w:r w:rsidRPr="00777A45">
        <w:rPr>
          <w:sz w:val="22"/>
          <w:szCs w:val="22"/>
        </w:rPr>
        <w:t xml:space="preserve">   </w:t>
      </w:r>
      <w:r w:rsidRPr="00902A94">
        <w:rPr>
          <w:bCs/>
          <w:sz w:val="22"/>
          <w:szCs w:val="22"/>
          <w:highlight w:val="yellow"/>
        </w:rPr>
        <w:t xml:space="preserve">e) </w:t>
      </w:r>
      <w:r w:rsidRPr="00902A94">
        <w:rPr>
          <w:sz w:val="22"/>
          <w:szCs w:val="22"/>
          <w:highlight w:val="yellow"/>
        </w:rPr>
        <w:t>1320</w:t>
      </w:r>
    </w:p>
    <w:p w:rsidR="0005049C" w:rsidRPr="00210CF9" w:rsidRDefault="0005049C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sz w:val="22"/>
          <w:szCs w:val="22"/>
        </w:rPr>
        <w:t>11-)</w:t>
      </w:r>
      <w:r>
        <w:rPr>
          <w:bCs/>
          <w:sz w:val="22"/>
          <w:szCs w:val="22"/>
        </w:rPr>
        <w:t xml:space="preserve"> I.DNA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 II.</w:t>
      </w:r>
      <w:r>
        <w:rPr>
          <w:bCs/>
          <w:sz w:val="22"/>
          <w:szCs w:val="22"/>
        </w:rPr>
        <w:t xml:space="preserve">RNA         </w:t>
      </w:r>
      <w:r w:rsidRPr="00777A45">
        <w:rPr>
          <w:bCs/>
          <w:sz w:val="22"/>
          <w:szCs w:val="22"/>
        </w:rPr>
        <w:t>III.</w:t>
      </w:r>
      <w:r>
        <w:rPr>
          <w:bCs/>
          <w:sz w:val="22"/>
          <w:szCs w:val="22"/>
        </w:rPr>
        <w:t>Yağ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IV.ATP</w:t>
      </w:r>
    </w:p>
    <w:p w:rsidR="0005049C" w:rsidRPr="00777A45" w:rsidRDefault="0005049C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 xml:space="preserve">  Yukarıdaki moleküllerin</w:t>
      </w:r>
      <w:r w:rsidRPr="00777A45">
        <w:rPr>
          <w:bCs/>
          <w:sz w:val="22"/>
          <w:szCs w:val="22"/>
        </w:rPr>
        <w:t xml:space="preserve">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>nin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hidrolizi ile pentoz açığa çıkar</w:t>
      </w:r>
      <w:r w:rsidRPr="00777A45">
        <w:rPr>
          <w:bCs/>
          <w:sz w:val="22"/>
          <w:szCs w:val="22"/>
        </w:rPr>
        <w:t>?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>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I</w:t>
      </w:r>
      <w:r>
        <w:rPr>
          <w:sz w:val="22"/>
          <w:szCs w:val="22"/>
        </w:rPr>
        <w:t>I ve IV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210CF9">
        <w:rPr>
          <w:bCs/>
          <w:sz w:val="22"/>
          <w:szCs w:val="22"/>
          <w:highlight w:val="yellow"/>
        </w:rPr>
        <w:t>d)I,II ve IV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</w:t>
      </w:r>
      <w:r>
        <w:rPr>
          <w:sz w:val="22"/>
          <w:szCs w:val="22"/>
        </w:rPr>
        <w:t>II,</w:t>
      </w:r>
      <w:r w:rsidRPr="00777A45">
        <w:rPr>
          <w:sz w:val="22"/>
          <w:szCs w:val="22"/>
        </w:rPr>
        <w:t>III</w:t>
      </w:r>
      <w:r>
        <w:rPr>
          <w:sz w:val="22"/>
          <w:szCs w:val="22"/>
        </w:rPr>
        <w:t xml:space="preserve"> ve IV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12-)Aşağıda verilen moleküllerden hangi ikisi aynı hücrede bulunmaz?</w:t>
      </w:r>
      <w:r w:rsidRPr="00777A45">
        <w:rPr>
          <w:sz w:val="22"/>
          <w:szCs w:val="22"/>
        </w:rPr>
        <w:t xml:space="preserve"> 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2752D">
        <w:rPr>
          <w:bCs/>
          <w:sz w:val="22"/>
          <w:szCs w:val="22"/>
          <w:highlight w:val="yellow"/>
        </w:rPr>
        <w:t>a) galaktoz-maltoz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b) </w:t>
      </w:r>
      <w:r>
        <w:rPr>
          <w:sz w:val="22"/>
          <w:szCs w:val="22"/>
        </w:rPr>
        <w:t>glikoz-galaktoz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enzim DNA     </w:t>
      </w:r>
      <w:r w:rsidRPr="00777A45">
        <w:rPr>
          <w:bCs/>
          <w:sz w:val="22"/>
          <w:szCs w:val="22"/>
        </w:rPr>
        <w:t xml:space="preserve">       d) </w:t>
      </w:r>
      <w:r>
        <w:rPr>
          <w:bCs/>
          <w:sz w:val="22"/>
          <w:szCs w:val="22"/>
        </w:rPr>
        <w:t xml:space="preserve">protein-nişasta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fruktoz-glikoz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13-)  ( D ) </w:t>
      </w:r>
      <w:r w:rsidRPr="00616DFF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Sakkaroz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fruktozun monomeridir.</w:t>
      </w:r>
    </w:p>
    <w:p w:rsidR="0005049C" w:rsidRPr="00777A45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14-)  </w:t>
      </w:r>
      <w:r w:rsidRPr="00777A45">
        <w:rPr>
          <w:sz w:val="22"/>
          <w:szCs w:val="22"/>
          <w:shd w:val="clear" w:color="auto" w:fill="FFFF00"/>
        </w:rPr>
        <w:t>( D )</w:t>
      </w:r>
      <w:r w:rsidRPr="00777A45">
        <w:rPr>
          <w:sz w:val="22"/>
          <w:szCs w:val="22"/>
        </w:rPr>
        <w:t xml:space="preserve"> ( Y )</w:t>
      </w:r>
      <w:r w:rsidRPr="00777A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Hücre zarında fosfolipit tabakanın suyu sevmeyen uçları iç bölgede bulunur.</w:t>
      </w:r>
    </w:p>
    <w:p w:rsidR="0005049C" w:rsidRDefault="0005049C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15-)  </w:t>
      </w:r>
      <w:r w:rsidRPr="00616DFF">
        <w:rPr>
          <w:sz w:val="22"/>
          <w:szCs w:val="22"/>
          <w:highlight w:val="yellow"/>
        </w:rPr>
        <w:t>( D )</w:t>
      </w:r>
      <w:r w:rsidRPr="00777A45">
        <w:rPr>
          <w:sz w:val="22"/>
          <w:szCs w:val="22"/>
        </w:rPr>
        <w:t xml:space="preserve"> ( Y ) </w:t>
      </w:r>
      <w:r>
        <w:rPr>
          <w:sz w:val="22"/>
          <w:szCs w:val="22"/>
        </w:rPr>
        <w:t>Galaktoz bir disakkarit moleküldür.</w:t>
      </w:r>
    </w:p>
    <w:p w:rsidR="0005049C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16-)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( D ) </w:t>
      </w:r>
      <w:r w:rsidRPr="009D65C1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Pürin bazları tek halkalı küçük moleküllerdir.</w:t>
      </w:r>
    </w:p>
    <w:p w:rsidR="0005049C" w:rsidRPr="00777A45" w:rsidRDefault="0005049C" w:rsidP="00361FBC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Pr="00777A45">
        <w:rPr>
          <w:sz w:val="22"/>
          <w:szCs w:val="22"/>
        </w:rPr>
        <w:t xml:space="preserve">-) </w:t>
      </w:r>
      <w:r>
        <w:rPr>
          <w:sz w:val="22"/>
          <w:szCs w:val="22"/>
        </w:rPr>
        <w:t>Glikoz ile fruktoz birleşirse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Sakkaroz</w:t>
      </w:r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oluşur</w:t>
      </w:r>
      <w:r w:rsidRPr="00777A45">
        <w:rPr>
          <w:sz w:val="22"/>
          <w:szCs w:val="22"/>
        </w:rPr>
        <w:t>.</w:t>
      </w:r>
    </w:p>
    <w:p w:rsidR="0005049C" w:rsidRPr="00777A45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18-) </w:t>
      </w:r>
      <w:r>
        <w:rPr>
          <w:sz w:val="22"/>
          <w:szCs w:val="22"/>
        </w:rPr>
        <w:t xml:space="preserve">Dr. </w:t>
      </w:r>
      <w:r w:rsidRPr="004F6153">
        <w:rPr>
          <w:i/>
          <w:sz w:val="22"/>
          <w:szCs w:val="22"/>
          <w:highlight w:val="yellow"/>
        </w:rPr>
        <w:t>Wilmut</w:t>
      </w:r>
      <w:r>
        <w:rPr>
          <w:sz w:val="22"/>
          <w:szCs w:val="22"/>
        </w:rPr>
        <w:t>..1997 yılında ilk kuzu klonu Dolly’yi klonlamıştır.</w:t>
      </w:r>
    </w:p>
    <w:p w:rsidR="0005049C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19-) </w:t>
      </w:r>
      <w:r>
        <w:rPr>
          <w:sz w:val="22"/>
          <w:szCs w:val="22"/>
        </w:rPr>
        <w:t>Tüm polisakkaritlerin yapı taşı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Glikoz</w:t>
      </w:r>
      <w:r>
        <w:rPr>
          <w:sz w:val="22"/>
          <w:szCs w:val="22"/>
        </w:rPr>
        <w:t>..</w:t>
      </w:r>
      <w:r w:rsidRPr="00777A45">
        <w:rPr>
          <w:sz w:val="22"/>
          <w:szCs w:val="22"/>
        </w:rPr>
        <w:t>.</w:t>
      </w:r>
      <w:r>
        <w:rPr>
          <w:sz w:val="22"/>
          <w:szCs w:val="22"/>
        </w:rPr>
        <w:t>dur.</w:t>
      </w:r>
      <w:r w:rsidRPr="00777A45">
        <w:rPr>
          <w:sz w:val="22"/>
          <w:szCs w:val="22"/>
        </w:rPr>
        <w:t xml:space="preserve"> </w:t>
      </w:r>
    </w:p>
    <w:p w:rsidR="0005049C" w:rsidRPr="00777A45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20-) </w:t>
      </w:r>
      <w:r>
        <w:rPr>
          <w:sz w:val="22"/>
          <w:szCs w:val="22"/>
        </w:rPr>
        <w:t>Pürin bazları</w:t>
      </w:r>
      <w:r w:rsidRPr="00777A45">
        <w:rPr>
          <w:sz w:val="22"/>
          <w:szCs w:val="22"/>
        </w:rPr>
        <w:t>…</w:t>
      </w:r>
      <w:r w:rsidRPr="003120E6">
        <w:rPr>
          <w:i/>
          <w:sz w:val="22"/>
          <w:szCs w:val="22"/>
          <w:highlight w:val="yellow"/>
        </w:rPr>
        <w:t>Adenin</w:t>
      </w:r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ve…</w:t>
      </w:r>
      <w:r w:rsidRPr="003120E6">
        <w:rPr>
          <w:i/>
          <w:sz w:val="22"/>
          <w:szCs w:val="22"/>
          <w:highlight w:val="yellow"/>
        </w:rPr>
        <w:t>Guanin</w:t>
      </w:r>
      <w:r>
        <w:rPr>
          <w:sz w:val="22"/>
          <w:szCs w:val="22"/>
        </w:rPr>
        <w:t>.…di</w:t>
      </w:r>
      <w:r w:rsidRPr="00777A45">
        <w:rPr>
          <w:sz w:val="22"/>
          <w:szCs w:val="22"/>
        </w:rPr>
        <w:t>r.</w:t>
      </w:r>
    </w:p>
    <w:p w:rsidR="0005049C" w:rsidRPr="00777A45" w:rsidRDefault="0005049C" w:rsidP="00361FBC">
      <w:pPr>
        <w:tabs>
          <w:tab w:val="left" w:pos="7485"/>
        </w:tabs>
        <w:rPr>
          <w:sz w:val="22"/>
          <w:szCs w:val="22"/>
        </w:rPr>
      </w:pPr>
      <w:r>
        <w:rPr>
          <w:sz w:val="22"/>
          <w:szCs w:val="22"/>
        </w:rPr>
        <w:t>Not : 1.</w:t>
      </w:r>
      <w:r w:rsidRPr="00777A45">
        <w:rPr>
          <w:sz w:val="22"/>
          <w:szCs w:val="22"/>
        </w:rPr>
        <w:t xml:space="preserve">  Her sorunun doğru cevabı 5 puandır.</w:t>
      </w:r>
      <w:r w:rsidRPr="00777A45">
        <w:rPr>
          <w:sz w:val="22"/>
          <w:szCs w:val="22"/>
        </w:rPr>
        <w:tab/>
        <w:t xml:space="preserve"> </w:t>
      </w:r>
    </w:p>
    <w:p w:rsidR="0005049C" w:rsidRPr="00116982" w:rsidRDefault="0005049C" w:rsidP="00361FBC">
      <w:pPr>
        <w:rPr>
          <w:sz w:val="22"/>
          <w:szCs w:val="22"/>
        </w:rPr>
      </w:pPr>
      <w:r>
        <w:rPr>
          <w:sz w:val="22"/>
          <w:szCs w:val="22"/>
        </w:rPr>
        <w:t xml:space="preserve">         2.</w:t>
      </w:r>
      <w:r w:rsidRPr="00777A45">
        <w:rPr>
          <w:sz w:val="22"/>
          <w:szCs w:val="22"/>
        </w:rPr>
        <w:t xml:space="preserve">  Sınav süresi 30 dakikadır.  BAŞARILAR.                        </w:t>
      </w:r>
      <w:r>
        <w:rPr>
          <w:sz w:val="22"/>
          <w:szCs w:val="22"/>
        </w:rPr>
        <w:t xml:space="preserve">                         </w:t>
      </w:r>
      <w:r w:rsidRPr="00777A45">
        <w:rPr>
          <w:sz w:val="22"/>
          <w:szCs w:val="22"/>
        </w:rPr>
        <w:tab/>
        <w:t xml:space="preserve">                  </w:t>
      </w:r>
      <w:r>
        <w:rPr>
          <w:sz w:val="22"/>
          <w:szCs w:val="22"/>
        </w:rPr>
        <w:t xml:space="preserve">       12</w:t>
      </w:r>
      <w:r w:rsidRPr="00777A45">
        <w:rPr>
          <w:sz w:val="22"/>
          <w:szCs w:val="22"/>
        </w:rPr>
        <w:t>/1</w:t>
      </w:r>
      <w:r>
        <w:rPr>
          <w:sz w:val="22"/>
          <w:szCs w:val="22"/>
        </w:rPr>
        <w:t>2</w:t>
      </w:r>
      <w:r w:rsidRPr="00777A45">
        <w:rPr>
          <w:sz w:val="22"/>
          <w:szCs w:val="22"/>
        </w:rPr>
        <w:t>/2014</w:t>
      </w:r>
    </w:p>
    <w:p w:rsidR="0005049C" w:rsidRPr="00777A45" w:rsidRDefault="0005049C" w:rsidP="00361FBC">
      <w:pPr>
        <w:rPr>
          <w:b/>
          <w:sz w:val="22"/>
          <w:szCs w:val="22"/>
        </w:rPr>
      </w:pPr>
      <w:r w:rsidRPr="00777A45">
        <w:rPr>
          <w:b/>
          <w:sz w:val="22"/>
          <w:szCs w:val="22"/>
        </w:rPr>
        <w:t xml:space="preserve">    Ercan PEKTAŞ          </w:t>
      </w:r>
      <w:r>
        <w:rPr>
          <w:b/>
          <w:sz w:val="22"/>
          <w:szCs w:val="22"/>
        </w:rPr>
        <w:t xml:space="preserve"> </w:t>
      </w:r>
      <w:r w:rsidRPr="00777A45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  <w:t xml:space="preserve">    </w:t>
      </w:r>
      <w:r w:rsidRPr="00777A45">
        <w:rPr>
          <w:b/>
          <w:sz w:val="22"/>
          <w:szCs w:val="22"/>
        </w:rPr>
        <w:t xml:space="preserve"> Mustafa KABAN</w:t>
      </w:r>
    </w:p>
    <w:p w:rsidR="0005049C" w:rsidRPr="00777A45" w:rsidRDefault="0005049C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   Biyoloji Öğretmeni      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77A45">
        <w:rPr>
          <w:sz w:val="22"/>
          <w:szCs w:val="22"/>
        </w:rPr>
        <w:t>Okul Müdürü</w:t>
      </w:r>
    </w:p>
    <w:p w:rsidR="0005049C" w:rsidRDefault="0005049C">
      <w:r>
        <w:t>www.sorubak.com</w:t>
      </w:r>
    </w:p>
    <w:sectPr w:rsidR="0005049C" w:rsidSect="00361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FBC"/>
    <w:rsid w:val="0005049C"/>
    <w:rsid w:val="000D3F34"/>
    <w:rsid w:val="00116982"/>
    <w:rsid w:val="0012752D"/>
    <w:rsid w:val="00161586"/>
    <w:rsid w:val="00210CF9"/>
    <w:rsid w:val="00283D3C"/>
    <w:rsid w:val="002D547F"/>
    <w:rsid w:val="003120E6"/>
    <w:rsid w:val="00361FBC"/>
    <w:rsid w:val="004F6153"/>
    <w:rsid w:val="00616DFF"/>
    <w:rsid w:val="00656EB1"/>
    <w:rsid w:val="00777A45"/>
    <w:rsid w:val="007B4717"/>
    <w:rsid w:val="007F0407"/>
    <w:rsid w:val="008902E8"/>
    <w:rsid w:val="008F4597"/>
    <w:rsid w:val="00902A94"/>
    <w:rsid w:val="00932E86"/>
    <w:rsid w:val="0097366E"/>
    <w:rsid w:val="009D65C1"/>
    <w:rsid w:val="009E19F5"/>
    <w:rsid w:val="00A46E37"/>
    <w:rsid w:val="00B03C08"/>
    <w:rsid w:val="00D54260"/>
    <w:rsid w:val="00D8536C"/>
    <w:rsid w:val="00E513FD"/>
    <w:rsid w:val="00F74715"/>
    <w:rsid w:val="00F9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B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635</Words>
  <Characters>3625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BİRSEN</cp:lastModifiedBy>
  <cp:revision>2</cp:revision>
  <dcterms:created xsi:type="dcterms:W3CDTF">2014-12-24T19:42:00Z</dcterms:created>
  <dcterms:modified xsi:type="dcterms:W3CDTF">2015-12-02T10:31:00Z</dcterms:modified>
</cp:coreProperties>
</file>