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796" w:rsidRDefault="00023796" w:rsidP="007D2B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MEHMET AKİF ERSOY </w:t>
      </w:r>
      <w:r w:rsidRPr="008A33C3">
        <w:rPr>
          <w:b/>
          <w:bCs/>
          <w:sz w:val="28"/>
          <w:szCs w:val="28"/>
        </w:rPr>
        <w:t>MESLE</w:t>
      </w:r>
      <w:r>
        <w:rPr>
          <w:b/>
          <w:bCs/>
          <w:sz w:val="28"/>
          <w:szCs w:val="28"/>
        </w:rPr>
        <w:t xml:space="preserve">Kİ ve TEKNİK ANADOLU LİSESİ  2016-2017   </w:t>
      </w:r>
      <w:r w:rsidRPr="008A33C3">
        <w:rPr>
          <w:b/>
          <w:bCs/>
          <w:sz w:val="28"/>
          <w:szCs w:val="28"/>
        </w:rPr>
        <w:t xml:space="preserve">EĞİTİM ÖĞRETİM YILI 9. SINIF BİYOLOJİ DERSİ </w:t>
      </w:r>
      <w:r>
        <w:rPr>
          <w:b/>
          <w:bCs/>
          <w:sz w:val="28"/>
          <w:szCs w:val="28"/>
        </w:rPr>
        <w:t>1.DÖNEM 1.</w:t>
      </w:r>
      <w:r w:rsidRPr="008A33C3">
        <w:rPr>
          <w:b/>
          <w:bCs/>
          <w:sz w:val="28"/>
          <w:szCs w:val="28"/>
        </w:rPr>
        <w:t>YAZILISI</w:t>
      </w:r>
    </w:p>
    <w:p w:rsidR="00023796" w:rsidRDefault="00023796" w:rsidP="008D3F04">
      <w:pPr>
        <w:rPr>
          <w:b/>
          <w:bCs/>
        </w:rPr>
      </w:pPr>
      <w:r w:rsidRPr="00A42EBC">
        <w:rPr>
          <w:b/>
          <w:bCs/>
        </w:rPr>
        <w:t xml:space="preserve">AD SOYAD:                     </w:t>
      </w:r>
      <w:r w:rsidRPr="00A42EBC">
        <w:rPr>
          <w:b/>
          <w:bCs/>
        </w:rPr>
        <w:tab/>
      </w:r>
      <w:r w:rsidRPr="00A42EBC">
        <w:rPr>
          <w:b/>
          <w:bCs/>
        </w:rPr>
        <w:tab/>
      </w:r>
      <w:r w:rsidRPr="00A42EBC">
        <w:rPr>
          <w:b/>
          <w:bCs/>
        </w:rPr>
        <w:tab/>
      </w:r>
      <w:r w:rsidRPr="00A42EBC">
        <w:rPr>
          <w:b/>
          <w:bCs/>
        </w:rPr>
        <w:tab/>
      </w:r>
      <w:r w:rsidRPr="00A42EBC">
        <w:rPr>
          <w:b/>
          <w:bCs/>
        </w:rPr>
        <w:tab/>
      </w:r>
      <w:r w:rsidRPr="00A42EBC">
        <w:rPr>
          <w:b/>
          <w:bCs/>
        </w:rPr>
        <w:tab/>
      </w:r>
      <w:r>
        <w:rPr>
          <w:b/>
          <w:bCs/>
        </w:rPr>
        <w:t xml:space="preserve">                             PUAN: </w:t>
      </w:r>
      <w:r>
        <w:rPr>
          <w:b/>
          <w:bCs/>
        </w:rPr>
        <w:tab/>
      </w:r>
    </w:p>
    <w:p w:rsidR="00023796" w:rsidRDefault="00023796" w:rsidP="008D3F04">
      <w:r>
        <w:rPr>
          <w:b/>
          <w:bCs/>
        </w:rPr>
        <w:t xml:space="preserve">SINIFI:                  </w:t>
      </w:r>
      <w:r w:rsidRPr="00A42EBC">
        <w:rPr>
          <w:b/>
          <w:bCs/>
        </w:rPr>
        <w:t>NO:</w:t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</w:t>
      </w:r>
    </w:p>
    <w:p w:rsidR="00023796" w:rsidRPr="00B379AE" w:rsidRDefault="00023796" w:rsidP="008D3F04">
      <w:pPr>
        <w:ind w:left="2832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SORULAR   </w:t>
      </w:r>
    </w:p>
    <w:p w:rsidR="00023796" w:rsidRPr="00534E3E" w:rsidRDefault="00023796" w:rsidP="00534E3E">
      <w:pPr>
        <w:rPr>
          <w:b/>
          <w:bCs/>
        </w:rPr>
      </w:pPr>
      <w:r>
        <w:rPr>
          <w:b/>
          <w:bCs/>
        </w:rPr>
        <w:t>1.Asitlerin özelliklerinden 4 tanesini yazınız</w:t>
      </w:r>
      <w:r w:rsidRPr="00534E3E">
        <w:rPr>
          <w:b/>
          <w:bCs/>
        </w:rPr>
        <w:t xml:space="preserve"> (4P) </w:t>
      </w:r>
    </w:p>
    <w:p w:rsidR="00023796" w:rsidRDefault="00023796" w:rsidP="009B30FA">
      <w:pPr>
        <w:rPr>
          <w:b/>
          <w:bCs/>
        </w:rPr>
      </w:pPr>
    </w:p>
    <w:p w:rsidR="00023796" w:rsidRDefault="00023796" w:rsidP="009B30FA">
      <w:pPr>
        <w:rPr>
          <w:b/>
          <w:bCs/>
        </w:rPr>
      </w:pPr>
      <w:r>
        <w:rPr>
          <w:b/>
          <w:bCs/>
        </w:rPr>
        <w:t>2.Aşağıdaki Biyolojinin alt dallarını açıklayınız</w:t>
      </w:r>
    </w:p>
    <w:p w:rsidR="00023796" w:rsidRDefault="00023796" w:rsidP="009B30FA">
      <w:pPr>
        <w:rPr>
          <w:b/>
          <w:bCs/>
        </w:rPr>
      </w:pPr>
      <w:r>
        <w:rPr>
          <w:b/>
          <w:bCs/>
        </w:rPr>
        <w:t>Zooloji (2P):</w:t>
      </w:r>
    </w:p>
    <w:p w:rsidR="00023796" w:rsidRDefault="00023796" w:rsidP="009B30FA">
      <w:pPr>
        <w:rPr>
          <w:b/>
          <w:bCs/>
        </w:rPr>
      </w:pPr>
      <w:r>
        <w:rPr>
          <w:b/>
          <w:bCs/>
        </w:rPr>
        <w:t>Sitoloji(2P):</w:t>
      </w:r>
    </w:p>
    <w:p w:rsidR="00023796" w:rsidRPr="009B30FA" w:rsidRDefault="00023796" w:rsidP="009B30FA">
      <w:pPr>
        <w:rPr>
          <w:b/>
          <w:bCs/>
        </w:rPr>
      </w:pPr>
      <w:r>
        <w:rPr>
          <w:b/>
          <w:bCs/>
        </w:rPr>
        <w:t>Anatomi(2P):</w:t>
      </w:r>
    </w:p>
    <w:p w:rsidR="00023796" w:rsidRDefault="00023796" w:rsidP="00534E3E">
      <w:pPr>
        <w:rPr>
          <w:b/>
          <w:bCs/>
        </w:rPr>
      </w:pPr>
      <w:r w:rsidRPr="00F014D5">
        <w:rPr>
          <w:b/>
          <w:bCs/>
        </w:rPr>
        <w:t>3. Bilimsel çalışma basamaklarını sıralayınız.(10P)</w:t>
      </w:r>
    </w:p>
    <w:p w:rsidR="00023796" w:rsidRDefault="00023796" w:rsidP="00534E3E">
      <w:pPr>
        <w:rPr>
          <w:b/>
          <w:bCs/>
        </w:rPr>
      </w:pPr>
    </w:p>
    <w:p w:rsidR="00023796" w:rsidRDefault="00023796" w:rsidP="00534E3E">
      <w:pPr>
        <w:rPr>
          <w:b/>
          <w:bCs/>
        </w:rPr>
      </w:pPr>
    </w:p>
    <w:p w:rsidR="00023796" w:rsidRDefault="00023796" w:rsidP="00534E3E">
      <w:pPr>
        <w:rPr>
          <w:b/>
          <w:bCs/>
        </w:rPr>
      </w:pPr>
    </w:p>
    <w:p w:rsidR="00023796" w:rsidRPr="00BB0D43" w:rsidRDefault="00023796" w:rsidP="00534E3E">
      <w:pPr>
        <w:rPr>
          <w:b/>
          <w:bCs/>
        </w:rPr>
      </w:pPr>
      <w:r>
        <w:rPr>
          <w:b/>
          <w:bCs/>
        </w:rPr>
        <w:t xml:space="preserve">4. </w:t>
      </w:r>
      <w:r w:rsidRPr="00BB0D43">
        <w:rPr>
          <w:b/>
          <w:bCs/>
        </w:rPr>
        <w:t xml:space="preserve">Aşağıdaki cümlelerde boş bırakılan yerleri uygun kelimelerle doldurun.( </w:t>
      </w:r>
      <w:r>
        <w:rPr>
          <w:b/>
          <w:bCs/>
        </w:rPr>
        <w:t>Her biri 2</w:t>
      </w:r>
      <w:r w:rsidRPr="00BB0D43">
        <w:rPr>
          <w:b/>
          <w:bCs/>
        </w:rPr>
        <w:t>P)</w:t>
      </w:r>
    </w:p>
    <w:p w:rsidR="00023796" w:rsidRDefault="00023796" w:rsidP="00534E3E">
      <w:r>
        <w:t xml:space="preserve">a) ………………….…. Elementinin eksikliğinden guatr hastalığı görülür. </w:t>
      </w:r>
      <w:r>
        <w:tab/>
      </w:r>
      <w:r>
        <w:tab/>
        <w:t xml:space="preserve">     </w:t>
      </w:r>
      <w:r>
        <w:tab/>
        <w:t xml:space="preserve">                        b)…………….………. Vücutta meydana gelen yıkım olayıdır. </w:t>
      </w:r>
      <w:r>
        <w:tab/>
      </w:r>
      <w:r>
        <w:tab/>
      </w:r>
      <w:r>
        <w:tab/>
      </w:r>
      <w:r>
        <w:tab/>
      </w:r>
      <w:r>
        <w:tab/>
        <w:t xml:space="preserve">          c)Canlının üreme ve yaşama şansın artırmasına …………………………….. denir.  </w:t>
      </w:r>
      <w:r>
        <w:tab/>
      </w:r>
      <w:r>
        <w:tab/>
      </w:r>
      <w:r>
        <w:tab/>
        <w:t xml:space="preserve"> d)Sulu çözeltilerine OH</w:t>
      </w:r>
      <w:r>
        <w:rPr>
          <w:vertAlign w:val="superscript"/>
        </w:rPr>
        <w:t>+</w:t>
      </w:r>
      <w:r>
        <w:t xml:space="preserve"> iyonu veren maddelere ………………………. denir. </w:t>
      </w:r>
      <w:r>
        <w:tab/>
      </w:r>
      <w:r>
        <w:tab/>
      </w:r>
      <w:r>
        <w:tab/>
      </w:r>
      <w:r>
        <w:tab/>
        <w:t xml:space="preserve">          e) Asit ve bazın birleşmesi sonucu ……………………… ve su oluşur.</w:t>
      </w:r>
      <w:r>
        <w:tab/>
      </w:r>
      <w:r>
        <w:tab/>
        <w:t xml:space="preserve"> </w:t>
      </w:r>
      <w:r>
        <w:tab/>
      </w:r>
      <w:r>
        <w:tab/>
        <w:t xml:space="preserve">                        f) Yapım ve yıkım olayının tamamına ………………………. denir.</w:t>
      </w:r>
      <w:r>
        <w:tab/>
      </w:r>
      <w:r>
        <w:tab/>
      </w:r>
      <w:r>
        <w:tab/>
      </w:r>
      <w:r>
        <w:tab/>
      </w:r>
      <w:r>
        <w:tab/>
        <w:t xml:space="preserve"> g)Kendi besinlerini kendi üreten canlılara …………………………... denir.   </w:t>
      </w:r>
      <w:r>
        <w:tab/>
      </w:r>
      <w:r>
        <w:tab/>
      </w:r>
      <w:r>
        <w:tab/>
        <w:t xml:space="preserve"> h)Metabolizma artıklarının vücuttan uzaklaştırılmasına ………………………….. denir.</w:t>
      </w:r>
      <w:r>
        <w:tab/>
        <w:t xml:space="preserve">             ı)Solunumun amacı…………………………….üretmektir.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     i)Kemiklerin yapısında …………………………. elementi görev yapar. </w:t>
      </w:r>
    </w:p>
    <w:p w:rsidR="00023796" w:rsidRDefault="00023796" w:rsidP="00947533">
      <w:pPr>
        <w:rPr>
          <w:b/>
          <w:bCs/>
        </w:rPr>
      </w:pPr>
      <w:r>
        <w:rPr>
          <w:b/>
          <w:bCs/>
        </w:rPr>
        <w:t>5.</w:t>
      </w:r>
      <w:r w:rsidRPr="00947533">
        <w:rPr>
          <w:b/>
          <w:bCs/>
        </w:rPr>
        <w:t xml:space="preserve"> </w:t>
      </w:r>
      <w:r w:rsidRPr="00F014D5">
        <w:rPr>
          <w:b/>
          <w:bCs/>
        </w:rPr>
        <w:t>Suyun özelliklerinden 5 tanesini yazınız.</w:t>
      </w:r>
      <w:r>
        <w:t xml:space="preserve">( </w:t>
      </w:r>
      <w:r>
        <w:rPr>
          <w:b/>
          <w:bCs/>
        </w:rPr>
        <w:t xml:space="preserve">Her bir özellik </w:t>
      </w:r>
      <w:r w:rsidRPr="00BB0D43">
        <w:rPr>
          <w:b/>
          <w:bCs/>
        </w:rPr>
        <w:t xml:space="preserve"> 2P</w:t>
      </w:r>
      <w:r>
        <w:rPr>
          <w:b/>
          <w:bCs/>
        </w:rPr>
        <w:t>)</w:t>
      </w:r>
    </w:p>
    <w:p w:rsidR="00023796" w:rsidRDefault="00023796" w:rsidP="00947533">
      <w:pPr>
        <w:rPr>
          <w:b/>
          <w:bCs/>
        </w:rPr>
      </w:pPr>
    </w:p>
    <w:p w:rsidR="00023796" w:rsidRDefault="00023796" w:rsidP="00947533">
      <w:pPr>
        <w:rPr>
          <w:b/>
          <w:bCs/>
        </w:rPr>
      </w:pPr>
    </w:p>
    <w:p w:rsidR="00023796" w:rsidRDefault="00023796" w:rsidP="00947533">
      <w:pPr>
        <w:rPr>
          <w:b/>
          <w:bCs/>
        </w:rPr>
      </w:pPr>
    </w:p>
    <w:p w:rsidR="00023796" w:rsidRDefault="00023796" w:rsidP="00430F08">
      <w:r>
        <w:t xml:space="preserve">   </w:t>
      </w:r>
    </w:p>
    <w:p w:rsidR="00023796" w:rsidRDefault="00023796" w:rsidP="00430F08">
      <w:r>
        <w:rPr>
          <w:b/>
          <w:bCs/>
        </w:rPr>
        <w:t>6</w:t>
      </w:r>
      <w:r w:rsidRPr="00F014D5">
        <w:rPr>
          <w:b/>
          <w:bCs/>
        </w:rPr>
        <w:t xml:space="preserve">. </w:t>
      </w:r>
      <w:r>
        <w:rPr>
          <w:b/>
          <w:bCs/>
        </w:rPr>
        <w:t>C</w:t>
      </w:r>
      <w:r w:rsidRPr="009B30FA">
        <w:rPr>
          <w:b/>
          <w:bCs/>
        </w:rPr>
        <w:t>anlıların ortak özelliklerinden 5 tanesini yazınız (5P) iki tanesini kısaca açıklayınız.(5P)</w:t>
      </w:r>
    </w:p>
    <w:p w:rsidR="00023796" w:rsidRDefault="00023796" w:rsidP="00430F08">
      <w:pPr>
        <w:rPr>
          <w:b/>
          <w:bCs/>
        </w:rPr>
      </w:pPr>
    </w:p>
    <w:p w:rsidR="00023796" w:rsidRPr="00EE0994" w:rsidRDefault="00023796" w:rsidP="00430F08">
      <w:pPr>
        <w:rPr>
          <w:b/>
          <w:bCs/>
          <w:u w:val="single"/>
        </w:rPr>
      </w:pPr>
    </w:p>
    <w:p w:rsidR="00023796" w:rsidRDefault="00023796">
      <w:pPr>
        <w:rPr>
          <w:b/>
          <w:bCs/>
        </w:rPr>
      </w:pPr>
    </w:p>
    <w:p w:rsidR="00023796" w:rsidRDefault="00023796">
      <w:pPr>
        <w:rPr>
          <w:b/>
          <w:bCs/>
        </w:rPr>
      </w:pPr>
      <w:r>
        <w:rPr>
          <w:b/>
          <w:bCs/>
        </w:rPr>
        <w:t>7. Aşağıda disakkarit oluşum denklemleri verilmiştir. Boş bırakılan yerleri doldurunuz. (Her bir boşluk</w:t>
      </w:r>
      <w:r w:rsidRPr="00BB0D43">
        <w:rPr>
          <w:b/>
          <w:bCs/>
        </w:rPr>
        <w:t xml:space="preserve"> 2P)</w:t>
      </w:r>
    </w:p>
    <w:p w:rsidR="00023796" w:rsidRPr="00F9362A" w:rsidRDefault="00023796">
      <w:pPr>
        <w:rPr>
          <w:b/>
          <w:bCs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1.15pt;margin-top:6.35pt;width:18pt;height:.05pt;z-index:251656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121.15pt;margin-top:40pt;width:26.25pt;height:0;z-index:2516587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121.15pt;margin-top:24.25pt;width:26.25pt;height:0;z-index:251657728" o:connectortype="straight">
            <v:stroke endarrow="block"/>
          </v:shape>
        </w:pict>
      </w:r>
      <w:r>
        <w:rPr>
          <w:b/>
          <w:bCs/>
        </w:rPr>
        <w:t>Glikoz           +        Glikoz                 ……………… +   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O                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Glikoz           +………………….               Laktoz      +  ……………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………………   + ………………..              Sakkaroz +    H</w:t>
      </w:r>
      <w:r>
        <w:rPr>
          <w:b/>
          <w:bCs/>
          <w:vertAlign w:val="subscript"/>
        </w:rPr>
        <w:t>2</w:t>
      </w:r>
      <w:r>
        <w:rPr>
          <w:b/>
          <w:bCs/>
        </w:rPr>
        <w:t>O</w:t>
      </w:r>
    </w:p>
    <w:p w:rsidR="00023796" w:rsidRPr="00266FF5" w:rsidRDefault="00023796">
      <w:r>
        <w:rPr>
          <w:b/>
          <w:bCs/>
        </w:rPr>
        <w:t>8</w:t>
      </w:r>
      <w:r w:rsidRPr="00BB0D43">
        <w:rPr>
          <w:b/>
          <w:bCs/>
        </w:rPr>
        <w:t>. Aşağıdaki cümlelerin yanlarına doğruysa (D), yanlış ise (Y) yazınız. ( Her biri 2P)</w:t>
      </w:r>
    </w:p>
    <w:p w:rsidR="00023796" w:rsidRPr="0024416A" w:rsidRDefault="00023796" w:rsidP="00BC58F2">
      <w:pPr>
        <w:sectPr w:rsidR="00023796" w:rsidRPr="0024416A" w:rsidSect="0071059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a)(      ) Hidroliz sırasında enerji harcanır.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b)(      )Dehidrasyon sonucu su oluşur.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c) (      )DNA’nın yapısında Riboz şeker bulunur.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d) (      )Glikojen hayvansal kökenli disakkarittir.                                                                                               e) (      )Selüloz bitkilerde depo polisakkaritidir.</w:t>
      </w:r>
    </w:p>
    <w:p w:rsidR="00023796" w:rsidRDefault="00023796" w:rsidP="00BC58F2">
      <w:pPr>
        <w:rPr>
          <w:b/>
          <w:bCs/>
          <w:sz w:val="20"/>
          <w:szCs w:val="20"/>
        </w:rPr>
        <w:sectPr w:rsidR="00023796" w:rsidSect="0024416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23796" w:rsidRPr="005A546D" w:rsidRDefault="00023796">
      <w:pPr>
        <w:rPr>
          <w:b/>
          <w:bCs/>
        </w:rPr>
      </w:pPr>
      <w:r w:rsidRPr="005A546D">
        <w:rPr>
          <w:b/>
          <w:bCs/>
        </w:rPr>
        <w:t xml:space="preserve">9. Aşağıdakilerden hangisi tüm canlılarda ortak </w:t>
      </w:r>
      <w:r w:rsidRPr="005A546D">
        <w:rPr>
          <w:b/>
          <w:bCs/>
          <w:u w:val="single"/>
        </w:rPr>
        <w:t>görülmez?</w:t>
      </w:r>
      <w:r w:rsidRPr="005A546D">
        <w:rPr>
          <w:b/>
          <w:bCs/>
        </w:rPr>
        <w:t xml:space="preserve">(5P)  </w:t>
      </w:r>
    </w:p>
    <w:p w:rsidR="00023796" w:rsidRPr="005A546D" w:rsidRDefault="00023796">
      <w:pPr>
        <w:rPr>
          <w:b/>
          <w:bCs/>
        </w:rPr>
      </w:pPr>
      <w:r w:rsidRPr="005A546D">
        <w:rPr>
          <w:b/>
          <w:bCs/>
        </w:rPr>
        <w:t xml:space="preserve"> </w:t>
      </w:r>
      <w:r>
        <w:t xml:space="preserve">a)Metabolk artıklarn vücuttan </w:t>
      </w:r>
      <w:r w:rsidRPr="005A546D">
        <w:t>uzaklaştırılması</w:t>
      </w:r>
      <w:r>
        <w:t xml:space="preserve">                                                         </w:t>
      </w:r>
      <w:r w:rsidRPr="005A546D">
        <w:t xml:space="preserve">   b) Mayoz bölünme ile gamet oluşturma.                   c) Çevresel uyarılara tepki verme.                    d)Solunum ile ATP üretilir.                                 e)Yönetici molekül DNA dır.</w:t>
      </w:r>
    </w:p>
    <w:p w:rsidR="00023796" w:rsidRPr="005A546D" w:rsidRDefault="00023796">
      <w:r w:rsidRPr="005A546D">
        <w:rPr>
          <w:b/>
          <w:bCs/>
        </w:rPr>
        <w:t xml:space="preserve">10.Organik besinlere ait olan                                     </w:t>
      </w:r>
      <w:r w:rsidRPr="005A546D">
        <w:t xml:space="preserve">  I.  </w:t>
      </w:r>
      <w:r>
        <w:t>E</w:t>
      </w:r>
      <w:r w:rsidRPr="005A546D">
        <w:t>nerji verici olma                                                      II.</w:t>
      </w:r>
      <w:r>
        <w:t xml:space="preserve"> C</w:t>
      </w:r>
      <w:r w:rsidRPr="005A546D">
        <w:t xml:space="preserve">anlı yapısına katılma                                          </w:t>
      </w:r>
      <w:r>
        <w:t>III.S</w:t>
      </w:r>
      <w:r w:rsidRPr="005A546D">
        <w:t xml:space="preserve">indirilerek kana geçebilme                                      IV. Düzenleyici olarak kullanıla bilme  </w:t>
      </w:r>
      <w:r>
        <w:rPr>
          <w:b/>
          <w:bCs/>
        </w:rPr>
        <w:t>Özelliklerinden hangileri in</w:t>
      </w:r>
      <w:r w:rsidRPr="005A546D">
        <w:rPr>
          <w:b/>
          <w:bCs/>
        </w:rPr>
        <w:t xml:space="preserve">organik besinlerde de görülür? (5P) </w:t>
      </w:r>
      <w:r w:rsidRPr="005A546D">
        <w:t xml:space="preserve">                                                                  a)I  ve  II </w:t>
      </w:r>
      <w:r>
        <w:t xml:space="preserve">                 </w:t>
      </w:r>
      <w:r w:rsidRPr="005A546D">
        <w:t xml:space="preserve">  b) II  ve II </w:t>
      </w:r>
      <w:r>
        <w:t xml:space="preserve">           </w:t>
      </w:r>
      <w:r w:rsidRPr="005A546D">
        <w:t xml:space="preserve">   c) II  ve IV  d)  III ve IV  </w:t>
      </w:r>
      <w:r>
        <w:t xml:space="preserve">         </w:t>
      </w:r>
      <w:r w:rsidRPr="005A546D">
        <w:t xml:space="preserve">    e) I , II  ve III </w:t>
      </w:r>
    </w:p>
    <w:p w:rsidR="00023796" w:rsidRPr="005A546D" w:rsidRDefault="00023796">
      <w:r w:rsidRPr="005A546D">
        <w:rPr>
          <w:b/>
          <w:bCs/>
        </w:rPr>
        <w:t>11</w:t>
      </w:r>
      <w:r w:rsidRPr="005A546D">
        <w:t xml:space="preserve">.                                                                                                      I. Bitkiler tarafından üretilebilme                                II. C, H ve O atomları bulundurma                                                      III. Enerji verici olarak kullanılma                                            </w:t>
      </w:r>
    </w:p>
    <w:p w:rsidR="00023796" w:rsidRPr="005A546D" w:rsidRDefault="00023796">
      <w:pPr>
        <w:rPr>
          <w:b/>
          <w:bCs/>
        </w:rPr>
      </w:pPr>
      <w:r w:rsidRPr="005A546D">
        <w:rPr>
          <w:b/>
          <w:bCs/>
        </w:rPr>
        <w:t xml:space="preserve">Yukarıda verilen özelliklerinden hangileri </w:t>
      </w:r>
      <w:r w:rsidRPr="005A546D">
        <w:rPr>
          <w:b/>
          <w:bCs/>
          <w:u w:val="single"/>
        </w:rPr>
        <w:t>tüm organik</w:t>
      </w:r>
      <w:r w:rsidRPr="005A546D">
        <w:rPr>
          <w:b/>
          <w:bCs/>
        </w:rPr>
        <w:t xml:space="preserve"> moleküllerde ortak olarak görülür.(5P) </w:t>
      </w:r>
    </w:p>
    <w:p w:rsidR="00023796" w:rsidRPr="005A546D" w:rsidRDefault="00023796">
      <w:r w:rsidRPr="005A546D">
        <w:rPr>
          <w:b/>
          <w:bCs/>
        </w:rPr>
        <w:t xml:space="preserve"> </w:t>
      </w:r>
      <w:r w:rsidRPr="005A546D">
        <w:t>a) Yalnız I</w:t>
      </w:r>
      <w:r w:rsidRPr="005A546D">
        <w:rPr>
          <w:b/>
          <w:bCs/>
        </w:rPr>
        <w:t xml:space="preserve">            </w:t>
      </w:r>
      <w:r w:rsidRPr="005A546D">
        <w:t>b) Yalnız II                     c) I ve II                    d) I ve III               e) I , II ve III</w:t>
      </w:r>
    </w:p>
    <w:p w:rsidR="00023796" w:rsidRDefault="00023796">
      <w:r w:rsidRPr="005A546D">
        <w:rPr>
          <w:b/>
          <w:bCs/>
        </w:rPr>
        <w:t xml:space="preserve">12. Karbonhidratlarla ilgili aşağıdaki cümlelerden hangisi </w:t>
      </w:r>
      <w:r w:rsidRPr="005A546D">
        <w:rPr>
          <w:b/>
          <w:bCs/>
          <w:u w:val="single"/>
        </w:rPr>
        <w:t>yanlıştır</w:t>
      </w:r>
      <w:r w:rsidRPr="005A546D">
        <w:rPr>
          <w:b/>
          <w:bCs/>
        </w:rPr>
        <w:t>?(5P)</w:t>
      </w:r>
      <w:r w:rsidRPr="005A546D">
        <w:t xml:space="preserve">                                                            a)</w:t>
      </w:r>
      <w:r>
        <w:t xml:space="preserve"> Yapısında  C, H</w:t>
      </w:r>
      <w:r w:rsidRPr="005A546D">
        <w:t xml:space="preserve">,O elementi bulunur.                                      </w:t>
      </w:r>
      <w:r>
        <w:t>b) A</w:t>
      </w:r>
      <w:r w:rsidRPr="005A546D">
        <w:t>ralarında glikozit bağı vardır.                             c)Fotosentez sonucu üretilir.                                                          d) ilk sırada enerji verir.                                                                         e)</w:t>
      </w:r>
      <w:r>
        <w:t xml:space="preserve"> Maltoz süt şekeridir.</w:t>
      </w:r>
    </w:p>
    <w:p w:rsidR="00023796" w:rsidRPr="005A546D" w:rsidRDefault="00023796">
      <w:pPr>
        <w:sectPr w:rsidR="00023796" w:rsidRPr="005A546D" w:rsidSect="005A546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023796" w:rsidRPr="005A546D" w:rsidRDefault="00023796">
      <w:pPr>
        <w:sectPr w:rsidR="00023796" w:rsidRPr="005A546D" w:rsidSect="0024416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23796" w:rsidRDefault="00023796">
      <w:pPr>
        <w:rPr>
          <w:b/>
          <w:bCs/>
        </w:rPr>
        <w:sectPr w:rsidR="00023796" w:rsidSect="0024416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BAŞARILAR……</w:t>
      </w:r>
    </w:p>
    <w:p w:rsidR="00023796" w:rsidRDefault="00023796">
      <w:pPr>
        <w:rPr>
          <w:b/>
          <w:bCs/>
        </w:rPr>
        <w:sectPr w:rsidR="00023796" w:rsidSect="00BC58F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23796" w:rsidRPr="009B30FA" w:rsidRDefault="00023796">
      <w:pPr>
        <w:rPr>
          <w:b/>
          <w:bCs/>
        </w:rPr>
      </w:pPr>
    </w:p>
    <w:sectPr w:rsidR="00023796" w:rsidRPr="009B30FA" w:rsidSect="00BC58F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30D5E"/>
    <w:multiLevelType w:val="hybridMultilevel"/>
    <w:tmpl w:val="77BA7D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3D586F"/>
    <w:multiLevelType w:val="hybridMultilevel"/>
    <w:tmpl w:val="BBDC72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51326A"/>
    <w:multiLevelType w:val="hybridMultilevel"/>
    <w:tmpl w:val="1B44659E"/>
    <w:lvl w:ilvl="0" w:tplc="E5E64BD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8D9"/>
    <w:rsid w:val="00023796"/>
    <w:rsid w:val="00047FEF"/>
    <w:rsid w:val="000668E9"/>
    <w:rsid w:val="000719FD"/>
    <w:rsid w:val="0009046B"/>
    <w:rsid w:val="0009555D"/>
    <w:rsid w:val="000C488D"/>
    <w:rsid w:val="000C5F11"/>
    <w:rsid w:val="0018746E"/>
    <w:rsid w:val="001A2886"/>
    <w:rsid w:val="001E5FCC"/>
    <w:rsid w:val="002042BE"/>
    <w:rsid w:val="00226DE6"/>
    <w:rsid w:val="0024416A"/>
    <w:rsid w:val="00266FF5"/>
    <w:rsid w:val="002A205E"/>
    <w:rsid w:val="002A28BE"/>
    <w:rsid w:val="00303F17"/>
    <w:rsid w:val="00333622"/>
    <w:rsid w:val="003B28D9"/>
    <w:rsid w:val="00430F08"/>
    <w:rsid w:val="00461063"/>
    <w:rsid w:val="004867E4"/>
    <w:rsid w:val="00496E1F"/>
    <w:rsid w:val="004B16EB"/>
    <w:rsid w:val="004F0641"/>
    <w:rsid w:val="005122FD"/>
    <w:rsid w:val="00534E3E"/>
    <w:rsid w:val="005945E9"/>
    <w:rsid w:val="005A546D"/>
    <w:rsid w:val="005B62FA"/>
    <w:rsid w:val="006138DD"/>
    <w:rsid w:val="00644E57"/>
    <w:rsid w:val="006615DC"/>
    <w:rsid w:val="006B41CD"/>
    <w:rsid w:val="006E274A"/>
    <w:rsid w:val="00710594"/>
    <w:rsid w:val="00710854"/>
    <w:rsid w:val="00761C05"/>
    <w:rsid w:val="00791C2D"/>
    <w:rsid w:val="0079552B"/>
    <w:rsid w:val="007C43F5"/>
    <w:rsid w:val="007D2BAD"/>
    <w:rsid w:val="007E5191"/>
    <w:rsid w:val="008512C2"/>
    <w:rsid w:val="008A33C3"/>
    <w:rsid w:val="008D071E"/>
    <w:rsid w:val="008D3F04"/>
    <w:rsid w:val="009106F0"/>
    <w:rsid w:val="00926A02"/>
    <w:rsid w:val="00947533"/>
    <w:rsid w:val="00975961"/>
    <w:rsid w:val="009B30FA"/>
    <w:rsid w:val="009C3805"/>
    <w:rsid w:val="009F5E29"/>
    <w:rsid w:val="00A034E8"/>
    <w:rsid w:val="00A0721C"/>
    <w:rsid w:val="00A25D74"/>
    <w:rsid w:val="00A42EBC"/>
    <w:rsid w:val="00A46C36"/>
    <w:rsid w:val="00B177E0"/>
    <w:rsid w:val="00B3011B"/>
    <w:rsid w:val="00B379AE"/>
    <w:rsid w:val="00BB0D43"/>
    <w:rsid w:val="00BC5442"/>
    <w:rsid w:val="00BC58F2"/>
    <w:rsid w:val="00C11E18"/>
    <w:rsid w:val="00C40A60"/>
    <w:rsid w:val="00D47089"/>
    <w:rsid w:val="00D7351E"/>
    <w:rsid w:val="00D84BC8"/>
    <w:rsid w:val="00DA2B0F"/>
    <w:rsid w:val="00DB32FA"/>
    <w:rsid w:val="00DD3229"/>
    <w:rsid w:val="00E43E68"/>
    <w:rsid w:val="00E61925"/>
    <w:rsid w:val="00ED16AC"/>
    <w:rsid w:val="00EE0994"/>
    <w:rsid w:val="00F014D5"/>
    <w:rsid w:val="00F34A7E"/>
    <w:rsid w:val="00F63F7A"/>
    <w:rsid w:val="00F9362A"/>
    <w:rsid w:val="00FE1609"/>
    <w:rsid w:val="00FF5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5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C4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48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C380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529</TotalTime>
  <Pages>3</Pages>
  <Words>679</Words>
  <Characters>3874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Arçelik</dc:creator>
  <cp:keywords>sorubak.com</cp:keywords>
  <dc:description/>
  <cp:lastModifiedBy>edanur</cp:lastModifiedBy>
  <cp:revision>46</cp:revision>
  <cp:lastPrinted>2014-12-09T20:05:00Z</cp:lastPrinted>
  <dcterms:created xsi:type="dcterms:W3CDTF">2014-11-27T14:48:00Z</dcterms:created>
  <dcterms:modified xsi:type="dcterms:W3CDTF">2016-10-21T15:09:00Z</dcterms:modified>
</cp:coreProperties>
</file>