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9A1" w:rsidRDefault="001209A1" w:rsidP="00845C64">
      <w:r>
        <w:t xml:space="preserve">         </w:t>
      </w:r>
    </w:p>
    <w:p w:rsidR="001209A1" w:rsidRDefault="001209A1" w:rsidP="00845C64">
      <w:r>
        <w:t xml:space="preserve">  MAHMUT ESAT ANADOLU LİSESİ 2015-16 ÖĞRETİM YILI 9.SINIFLAR ALMANCA DERSİ 2.DÖNEM 1.ORTAK SINAV SORULARI.</w:t>
      </w:r>
    </w:p>
    <w:p w:rsidR="001209A1" w:rsidRDefault="001209A1" w:rsidP="00845C64">
      <w:r>
        <w:t>ADI-SOYADI:</w:t>
      </w:r>
    </w:p>
    <w:p w:rsidR="001209A1" w:rsidRDefault="001209A1" w:rsidP="00845C64">
      <w:r>
        <w:t>SINIFI-NO:</w:t>
      </w:r>
    </w:p>
    <w:p w:rsidR="001209A1" w:rsidRDefault="001209A1" w:rsidP="00753755">
      <w:r>
        <w:t>1. 1:der 2:heute 3:kommt 4:lehrer kelimeleri düzgün bir cümle olacak şekilde hangi şıkta doğru sıralanmıştır?</w:t>
      </w:r>
    </w:p>
    <w:p w:rsidR="001209A1" w:rsidRDefault="001209A1" w:rsidP="00753755">
      <w:r>
        <w:t xml:space="preserve"> A. 1-4-3-2               B. 1-4-2-3                 C. 4-1-3-2                 D. 3-2-1-4 2.                                                                                             1:du  2:heute 3:deutsch 4:lernst kelimeleri düzgün bir cümle olacak şekilde hangi şıkta doğru sıralanmıştır?</w:t>
      </w:r>
    </w:p>
    <w:p w:rsidR="001209A1" w:rsidRDefault="001209A1" w:rsidP="00676642">
      <w:r>
        <w:t xml:space="preserve"> A. 1-2-3-4             B. 1-2-4-3             C. 1-4-3-2           D. 1-3-2-4</w:t>
      </w:r>
    </w:p>
    <w:p w:rsidR="001209A1" w:rsidRDefault="001209A1" w:rsidP="00676642">
      <w:r>
        <w:t>3. 1:einen 2:Ahmet 3:schreibt 4:Brief kelimeleri düzgün bir cümle olacak şekilde hangi şıkta doğru sıralanmıştır?</w:t>
      </w:r>
    </w:p>
    <w:p w:rsidR="001209A1" w:rsidRDefault="001209A1" w:rsidP="00676642">
      <w:r>
        <w:t xml:space="preserve"> A. 2-3-4-1           B. 2-3-1-4              C. 1-4-3-2          D. 3-2-1-4</w:t>
      </w:r>
    </w:p>
    <w:p w:rsidR="001209A1" w:rsidRDefault="001209A1" w:rsidP="00676642">
      <w:r>
        <w:t>4. 1:kommen 2:wir 3:heute kelimeleri düzgün bir cümle olacak şekilde hangi şıkta doğru sıralanmıştır?</w:t>
      </w:r>
    </w:p>
    <w:p w:rsidR="001209A1" w:rsidRDefault="001209A1" w:rsidP="00676642">
      <w:r>
        <w:t xml:space="preserve"> A. 1-2-3            B. 2-1-3           C. 3-2-1         D. 3-1-2</w:t>
      </w:r>
    </w:p>
    <w:p w:rsidR="001209A1" w:rsidRDefault="001209A1" w:rsidP="00676642">
      <w:r>
        <w:t>5. 1:Postbate 2:ein 3:der 4:bringt 5:paket kelimeleri düzgün bir cümle olacak şekilde hangi şıkta doğru sıralanmıştır?</w:t>
      </w:r>
    </w:p>
    <w:p w:rsidR="001209A1" w:rsidRDefault="001209A1" w:rsidP="00676642">
      <w:r>
        <w:t xml:space="preserve"> A. 2-1-4-5-3             B. 3-1-5-2-4          C. 3-1-4-5-2              D. 3-1-4-2-5</w:t>
      </w:r>
    </w:p>
    <w:p w:rsidR="001209A1" w:rsidRDefault="001209A1" w:rsidP="00676642">
      <w:r>
        <w:t>6. 1:der 2:heute 3:kommt 4:lehrer kelimeleri düzgün bir cümle olacak şekilde hangi şıkta doğru sıralanmıştır?</w:t>
      </w:r>
    </w:p>
    <w:p w:rsidR="001209A1" w:rsidRDefault="001209A1" w:rsidP="00676642">
      <w:r>
        <w:t xml:space="preserve"> A. 1-4-3-2               B. 1-4-2-3                 C. 4-1-3-2                 D. 3-2-1-4</w:t>
      </w:r>
    </w:p>
    <w:p w:rsidR="001209A1" w:rsidRDefault="001209A1" w:rsidP="00676642">
      <w:r>
        <w:t>7. Ahmet İngilizce öğreniyor cümlesi hangi şıkta doğru verilmiştir?</w:t>
      </w:r>
    </w:p>
    <w:p w:rsidR="001209A1" w:rsidRDefault="001209A1" w:rsidP="00676642">
      <w:r>
        <w:t xml:space="preserve"> A. Ahmet spielt Englisch          B. Ahmet lernt Englisch        C. Ahmet lernet Englisch</w:t>
      </w:r>
    </w:p>
    <w:p w:rsidR="001209A1" w:rsidRDefault="001209A1" w:rsidP="00676642">
      <w:r>
        <w:t xml:space="preserve"> D. Ahmet lernen Englisch</w:t>
      </w:r>
    </w:p>
    <w:p w:rsidR="001209A1" w:rsidRDefault="001209A1" w:rsidP="00676642">
      <w:r>
        <w:t>8. das ............... Buch.                                       A. ist ein          B. Sind              C. Bin                    D. ich</w:t>
      </w:r>
    </w:p>
    <w:p w:rsidR="001209A1" w:rsidRDefault="001209A1" w:rsidP="00676642">
      <w:r>
        <w:t>9. das ............... Tisch.                                       A. seid             B. Die               C. ist ein               D. Ja</w:t>
      </w:r>
    </w:p>
    <w:p w:rsidR="001209A1" w:rsidRDefault="001209A1" w:rsidP="00676642">
      <w:r>
        <w:t>10. das .............. Bild.                                         A. sind             B. İhr                C. ist ein               D. der</w:t>
      </w:r>
    </w:p>
    <w:p w:rsidR="001209A1" w:rsidRDefault="001209A1" w:rsidP="00676642">
      <w:r>
        <w:t>11. .......... das Radios?                                        A. Was            B. Sind              C. Ja                      D. ist</w:t>
      </w:r>
    </w:p>
    <w:p w:rsidR="001209A1" w:rsidRDefault="001209A1" w:rsidP="00676642">
      <w:r>
        <w:t>12. Ja, das bin ............ .                                       A. Buch            B. ein Buch      C. Bilder               D. ich</w:t>
      </w:r>
    </w:p>
    <w:p w:rsidR="001209A1" w:rsidRDefault="001209A1" w:rsidP="00676642">
      <w:r>
        <w:t>13. Nein, das ist ........... Auto.                            A. Sind             B. Eine              C. Keine                D. kein</w:t>
      </w:r>
    </w:p>
    <w:p w:rsidR="001209A1" w:rsidRDefault="001209A1" w:rsidP="00676642">
      <w:r>
        <w:t>14. Ja,  das ist ........... .                                         A. ein Bild       B. Kind              C. ein Kinder        D. Kinder</w:t>
      </w:r>
    </w:p>
    <w:p w:rsidR="001209A1" w:rsidRDefault="001209A1" w:rsidP="00676642">
      <w:r>
        <w:t>15. ich .......... Student.                                         A. Seid              B. Du                 C. İst                      D. Bin</w:t>
      </w:r>
    </w:p>
    <w:p w:rsidR="001209A1" w:rsidRDefault="001209A1" w:rsidP="00676642">
      <w:r>
        <w:t xml:space="preserve">16. ......... du Student?                                          A. İst                 B. Bist                C. Seid                   D. Sein                   </w:t>
      </w:r>
    </w:p>
    <w:p w:rsidR="001209A1" w:rsidRDefault="001209A1" w:rsidP="00676642">
      <w:r>
        <w:t>17. wir .......... Kellner.                                           A. Sind              B. İst                  C. seid                    D. Lernen</w:t>
      </w:r>
    </w:p>
    <w:p w:rsidR="001209A1" w:rsidRDefault="001209A1" w:rsidP="00676642"/>
    <w:p w:rsidR="001209A1" w:rsidRDefault="001209A1" w:rsidP="002F06D8">
      <w:pPr>
        <w:tabs>
          <w:tab w:val="center" w:pos="5386"/>
        </w:tabs>
        <w:rPr>
          <w:rFonts w:ascii="Comic Sans MS" w:hAnsi="Comic Sans MS"/>
        </w:rPr>
      </w:pPr>
    </w:p>
    <w:p w:rsidR="001209A1" w:rsidRDefault="001209A1" w:rsidP="002F06D8">
      <w:pPr>
        <w:tabs>
          <w:tab w:val="center" w:pos="5386"/>
        </w:tabs>
        <w:rPr>
          <w:rFonts w:ascii="Comic Sans MS" w:hAnsi="Comic Sans MS"/>
        </w:rPr>
      </w:pPr>
    </w:p>
    <w:p w:rsidR="001209A1" w:rsidRDefault="001209A1" w:rsidP="00CA31A9">
      <w:pPr>
        <w:rPr>
          <w:rFonts w:ascii="Comic Sans MS" w:hAnsi="Comic Sans MS"/>
        </w:rPr>
      </w:pPr>
      <w:r>
        <w:rPr>
          <w:rFonts w:ascii="Comic Sans MS" w:hAnsi="Comic Sans MS"/>
        </w:rPr>
        <w:t>Hangi cevaplar hangi sorularla ilgilidir okla gösteriniz</w:t>
      </w:r>
    </w:p>
    <w:p w:rsidR="001209A1" w:rsidRDefault="001209A1" w:rsidP="002F06D8">
      <w:pPr>
        <w:tabs>
          <w:tab w:val="center" w:pos="5386"/>
        </w:tabs>
        <w:rPr>
          <w:rFonts w:ascii="Comic Sans MS" w:hAnsi="Comic Sans MS"/>
        </w:rPr>
      </w:pPr>
      <w:r>
        <w:rPr>
          <w:rFonts w:ascii="Comic Sans MS" w:hAnsi="Comic Sans MS"/>
        </w:rPr>
        <w:t>18-</w:t>
      </w:r>
      <w:r w:rsidRPr="00A35F5B">
        <w:rPr>
          <w:rFonts w:ascii="Comic Sans MS" w:hAnsi="Comic Sans MS"/>
        </w:rPr>
        <w:t>Ja, eine Schwester.</w:t>
      </w:r>
      <w:r>
        <w:rPr>
          <w:rFonts w:ascii="Comic Sans MS" w:hAnsi="Comic Sans MS"/>
        </w:rPr>
        <w:tab/>
        <w:t>Hat er Kinder?</w:t>
      </w:r>
    </w:p>
    <w:p w:rsidR="001209A1" w:rsidRDefault="001209A1" w:rsidP="00447F19">
      <w:pPr>
        <w:rPr>
          <w:rFonts w:ascii="Comic Sans MS" w:hAnsi="Comic Sans MS"/>
        </w:rPr>
      </w:pPr>
      <w:r>
        <w:rPr>
          <w:rFonts w:ascii="Comic Sans MS" w:hAnsi="Comic Sans MS"/>
        </w:rPr>
        <w:t>19-</w:t>
      </w:r>
      <w:r w:rsidRPr="00A35F5B">
        <w:rPr>
          <w:rFonts w:ascii="Comic Sans MS" w:hAnsi="Comic Sans MS"/>
        </w:rPr>
        <w:t>Nein, ich brauche ihn nicht.</w:t>
      </w:r>
      <w:r>
        <w:rPr>
          <w:rFonts w:ascii="Comic Sans MS" w:hAnsi="Comic Sans MS"/>
        </w:rPr>
        <w:t xml:space="preserve">                      Hast du Geschwister?</w:t>
      </w:r>
    </w:p>
    <w:p w:rsidR="001209A1" w:rsidRDefault="001209A1" w:rsidP="002F06D8">
      <w:pPr>
        <w:tabs>
          <w:tab w:val="left" w:pos="4590"/>
        </w:tabs>
        <w:rPr>
          <w:rFonts w:ascii="Comic Sans MS" w:hAnsi="Comic Sans MS"/>
        </w:rPr>
      </w:pPr>
      <w:r>
        <w:rPr>
          <w:rFonts w:ascii="Comic Sans MS" w:hAnsi="Comic Sans MS"/>
        </w:rPr>
        <w:t>20-</w:t>
      </w:r>
      <w:r w:rsidRPr="00A35F5B">
        <w:rPr>
          <w:rFonts w:ascii="Comic Sans MS" w:hAnsi="Comic Sans MS"/>
        </w:rPr>
        <w:t>Das ist mein neues Buch</w:t>
      </w:r>
      <w:r>
        <w:rPr>
          <w:rFonts w:ascii="Comic Sans MS" w:hAnsi="Comic Sans MS"/>
        </w:rPr>
        <w:tab/>
        <w:t>Wo leben sie?</w:t>
      </w:r>
    </w:p>
    <w:p w:rsidR="001209A1" w:rsidRDefault="001209A1" w:rsidP="00447F19">
      <w:pPr>
        <w:rPr>
          <w:rFonts w:ascii="Comic Sans MS" w:hAnsi="Comic Sans MS"/>
          <w:lang w:val="de-DE"/>
        </w:rPr>
      </w:pPr>
      <w:r>
        <w:rPr>
          <w:rFonts w:ascii="Comic Sans MS" w:hAnsi="Comic Sans MS"/>
        </w:rPr>
        <w:t>21-</w:t>
      </w:r>
      <w:r w:rsidRPr="00447F19">
        <w:rPr>
          <w:rFonts w:ascii="Comic Sans MS" w:hAnsi="Comic Sans MS"/>
          <w:lang w:val="de-DE"/>
        </w:rPr>
        <w:t xml:space="preserve"> </w:t>
      </w:r>
      <w:r>
        <w:rPr>
          <w:rFonts w:ascii="Comic Sans MS" w:hAnsi="Comic Sans MS"/>
          <w:lang w:val="de-DE"/>
        </w:rPr>
        <w:t>Ja, er spricht sehr gut Französisch         Wer ist sie?</w:t>
      </w:r>
    </w:p>
    <w:p w:rsidR="001209A1" w:rsidRDefault="001209A1" w:rsidP="00447F19">
      <w:pPr>
        <w:rPr>
          <w:rFonts w:ascii="Comic Sans MS" w:hAnsi="Comic Sans MS"/>
          <w:lang w:val="de-DE"/>
        </w:rPr>
      </w:pPr>
      <w:r>
        <w:rPr>
          <w:rFonts w:ascii="Comic Sans MS" w:hAnsi="Comic Sans MS"/>
          <w:lang w:val="de-DE"/>
        </w:rPr>
        <w:t>21-</w:t>
      </w:r>
      <w:r w:rsidRPr="00447F19">
        <w:rPr>
          <w:rFonts w:ascii="Comic Sans MS" w:hAnsi="Comic Sans MS"/>
          <w:lang w:val="de-DE"/>
        </w:rPr>
        <w:t xml:space="preserve"> </w:t>
      </w:r>
      <w:r>
        <w:rPr>
          <w:rFonts w:ascii="Comic Sans MS" w:hAnsi="Comic Sans MS"/>
          <w:lang w:val="de-DE"/>
        </w:rPr>
        <w:t>Nein, er hat keine Kinder.                         Woher ist er?</w:t>
      </w:r>
    </w:p>
    <w:p w:rsidR="001209A1" w:rsidRDefault="001209A1" w:rsidP="00447F19">
      <w:pPr>
        <w:rPr>
          <w:rFonts w:ascii="Comic Sans MS" w:hAnsi="Comic Sans MS"/>
          <w:lang w:val="de-DE"/>
        </w:rPr>
      </w:pPr>
      <w:r>
        <w:rPr>
          <w:rFonts w:ascii="Comic Sans MS" w:hAnsi="Comic Sans MS"/>
          <w:lang w:val="de-DE"/>
        </w:rPr>
        <w:t>22-</w:t>
      </w:r>
      <w:r w:rsidRPr="00447F19">
        <w:rPr>
          <w:rFonts w:ascii="Comic Sans MS" w:hAnsi="Comic Sans MS"/>
          <w:lang w:val="de-DE"/>
        </w:rPr>
        <w:t xml:space="preserve"> </w:t>
      </w:r>
      <w:r>
        <w:rPr>
          <w:rFonts w:ascii="Comic Sans MS" w:hAnsi="Comic Sans MS"/>
          <w:lang w:val="de-DE"/>
        </w:rPr>
        <w:t>Sie leben in Berlin.                                    Woher kommt er?</w:t>
      </w:r>
    </w:p>
    <w:p w:rsidR="001209A1" w:rsidRPr="00A35F5B" w:rsidRDefault="001209A1" w:rsidP="00447F19">
      <w:pPr>
        <w:rPr>
          <w:rFonts w:ascii="Comic Sans MS" w:hAnsi="Comic Sans MS"/>
        </w:rPr>
      </w:pPr>
      <w:r>
        <w:rPr>
          <w:rFonts w:ascii="Comic Sans MS" w:hAnsi="Comic Sans MS"/>
          <w:lang w:val="de-DE"/>
        </w:rPr>
        <w:t>23-</w:t>
      </w:r>
      <w:r w:rsidRPr="00447F19">
        <w:rPr>
          <w:rFonts w:ascii="Comic Sans MS" w:hAnsi="Comic Sans MS"/>
        </w:rPr>
        <w:t xml:space="preserve"> </w:t>
      </w:r>
      <w:r w:rsidRPr="00A35F5B">
        <w:rPr>
          <w:rFonts w:ascii="Comic Sans MS" w:hAnsi="Comic Sans MS"/>
        </w:rPr>
        <w:t>Meine Tante.</w:t>
      </w:r>
      <w:r>
        <w:rPr>
          <w:rFonts w:ascii="Comic Sans MS" w:hAnsi="Comic Sans MS"/>
        </w:rPr>
        <w:t xml:space="preserve">                                             Brauchst du den Bleistift?</w:t>
      </w:r>
    </w:p>
    <w:p w:rsidR="001209A1" w:rsidRPr="00A35F5B" w:rsidRDefault="001209A1" w:rsidP="00447F19">
      <w:pPr>
        <w:rPr>
          <w:rFonts w:ascii="Comic Sans MS" w:hAnsi="Comic Sans MS"/>
        </w:rPr>
      </w:pPr>
      <w:r>
        <w:rPr>
          <w:rFonts w:ascii="Comic Sans MS" w:hAnsi="Comic Sans MS"/>
          <w:lang w:val="de-DE"/>
        </w:rPr>
        <w:t>24-</w:t>
      </w:r>
      <w:r w:rsidRPr="00447F19">
        <w:rPr>
          <w:rFonts w:ascii="Comic Sans MS" w:hAnsi="Comic Sans MS"/>
        </w:rPr>
        <w:t xml:space="preserve"> </w:t>
      </w:r>
      <w:r w:rsidRPr="00A35F5B">
        <w:rPr>
          <w:rFonts w:ascii="Comic Sans MS" w:hAnsi="Comic Sans MS"/>
        </w:rPr>
        <w:t>Er kommt aus der Schweiz.</w:t>
      </w:r>
      <w:r>
        <w:rPr>
          <w:rFonts w:ascii="Comic Sans MS" w:hAnsi="Comic Sans MS"/>
        </w:rPr>
        <w:t xml:space="preserve">                      Was ist das?</w:t>
      </w:r>
    </w:p>
    <w:p w:rsidR="001209A1" w:rsidRPr="00A35F5B" w:rsidRDefault="001209A1" w:rsidP="00447F19">
      <w:pPr>
        <w:rPr>
          <w:rFonts w:ascii="Comic Sans MS" w:hAnsi="Comic Sans MS"/>
        </w:rPr>
      </w:pPr>
      <w:r>
        <w:rPr>
          <w:rFonts w:ascii="Comic Sans MS" w:hAnsi="Comic Sans MS"/>
        </w:rPr>
        <w:t>25-</w:t>
      </w:r>
      <w:r w:rsidRPr="00447F19">
        <w:rPr>
          <w:rFonts w:ascii="Comic Sans MS" w:hAnsi="Comic Sans MS"/>
        </w:rPr>
        <w:t xml:space="preserve"> </w:t>
      </w:r>
      <w:r w:rsidRPr="00A35F5B">
        <w:rPr>
          <w:rFonts w:ascii="Comic Sans MS" w:hAnsi="Comic Sans MS"/>
        </w:rPr>
        <w:t>Das ist mein neues Buch.</w:t>
      </w:r>
      <w:r>
        <w:rPr>
          <w:rFonts w:ascii="Comic Sans MS" w:hAnsi="Comic Sans MS"/>
        </w:rPr>
        <w:t xml:space="preserve">                           Sprichst du Französisch?</w:t>
      </w:r>
    </w:p>
    <w:p w:rsidR="001209A1" w:rsidRPr="00447F19" w:rsidRDefault="001209A1" w:rsidP="00447F19">
      <w:pPr>
        <w:rPr>
          <w:rFonts w:ascii="Comic Sans MS" w:hAnsi="Comic Sans MS"/>
        </w:rPr>
      </w:pPr>
    </w:p>
    <w:p w:rsidR="001209A1" w:rsidRPr="00A35F5B" w:rsidRDefault="001209A1" w:rsidP="00447F19">
      <w:pPr>
        <w:rPr>
          <w:rFonts w:ascii="Comic Sans MS" w:hAnsi="Comic Sans MS"/>
        </w:rPr>
      </w:pPr>
    </w:p>
    <w:p w:rsidR="001209A1" w:rsidRDefault="001209A1" w:rsidP="00676642"/>
    <w:p w:rsidR="001209A1" w:rsidRDefault="001209A1" w:rsidP="00676642">
      <w:r>
        <w:t xml:space="preserve">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t xml:space="preserve"> VİEL ERFOLG</w:t>
      </w:r>
    </w:p>
    <w:p w:rsidR="001209A1" w:rsidRDefault="001209A1" w:rsidP="00676642">
      <w:r>
        <w:t xml:space="preserve">                                                                                                                                                       Muammer DEĞERLİ</w:t>
      </w:r>
    </w:p>
    <w:sectPr w:rsidR="001209A1" w:rsidSect="00845C6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6642"/>
    <w:rsid w:val="00062377"/>
    <w:rsid w:val="0008368C"/>
    <w:rsid w:val="001209A1"/>
    <w:rsid w:val="002C0ED3"/>
    <w:rsid w:val="002F06D8"/>
    <w:rsid w:val="003618CC"/>
    <w:rsid w:val="00447F19"/>
    <w:rsid w:val="005C2800"/>
    <w:rsid w:val="00676642"/>
    <w:rsid w:val="00753755"/>
    <w:rsid w:val="00845C64"/>
    <w:rsid w:val="00A35F5B"/>
    <w:rsid w:val="00CA3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ED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45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5C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597</Words>
  <Characters>3406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Cihangir</dc:creator>
  <cp:keywords>sorubak.com</cp:keywords>
  <dc:description/>
  <cp:lastModifiedBy>win7</cp:lastModifiedBy>
  <cp:revision>2</cp:revision>
  <cp:lastPrinted>2014-01-03T08:13:00Z</cp:lastPrinted>
  <dcterms:created xsi:type="dcterms:W3CDTF">2016-03-16T20:46:00Z</dcterms:created>
  <dcterms:modified xsi:type="dcterms:W3CDTF">2016-03-16T20:46:00Z</dcterms:modified>
</cp:coreProperties>
</file>